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62f2" w14:paraId="78462f2" w:rsidRDefault="000B5B96" w:rsidP="000B5B96" w:rsidR="000B5B96">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0B5B96" w:rsidP="000B5B96" w:rsidR="000B5B96">
      <w:pPr>
        <w:spacing w:after="0"/>
        <w:jc w:val="both"/>
      </w:pPr>
      <w:r>
        <w:t xml:space="preserve">       REPUBLIKA HRVATSKA</w:t>
      </w:r>
    </w:p>
    <w:p w:rsidRDefault="000B5B96" w:rsidP="000B5B96" w:rsidR="000B5B96">
      <w:pPr>
        <w:spacing w:after="0"/>
        <w:jc w:val="both"/>
      </w:pPr>
      <w:r>
        <w:rPr>
          <w:lang w:val="pt-BR"/>
        </w:rPr>
        <w:t>TRGOVA</w:t>
      </w:r>
      <w:r>
        <w:t>Č</w:t>
      </w:r>
      <w:r>
        <w:rPr>
          <w:lang w:val="pt-BR"/>
        </w:rPr>
        <w:t>KI SUD U VARA</w:t>
      </w:r>
      <w:r>
        <w:t>Ž</w:t>
      </w:r>
      <w:r>
        <w:rPr>
          <w:lang w:val="pt-BR"/>
        </w:rPr>
        <w:t>DINU</w:t>
      </w:r>
    </w:p>
    <w:p w:rsidRDefault="000B5B96" w:rsidP="000B5B96" w:rsidR="000B5B96">
      <w:pPr>
        <w:spacing w:after="0"/>
        <w:rPr>
          <w:bCs/>
        </w:rPr>
      </w:pPr>
      <w:r>
        <w:t xml:space="preserve">                      </w:t>
      </w:r>
      <w:r>
        <w:rPr>
          <w:lang w:val="pt-BR"/>
        </w:rPr>
        <w:t>B. Radić 2</w:t>
      </w:r>
      <w:r>
        <w:rPr>
          <w:bCs/>
        </w:rPr>
        <w:t xml:space="preserve">   </w:t>
      </w:r>
    </w:p>
    <w:p w:rsidRDefault="000B5B96" w:rsidP="000B5B96" w:rsidR="000B5B96">
      <w:pPr>
        <w:spacing w:after="0"/>
        <w:rPr>
          <w:bCs/>
        </w:rPr>
      </w:pPr>
    </w:p>
    <w:p w:rsidRDefault="000B5B96" w:rsidP="000B5B96" w:rsidR="000B5B96">
      <w:pPr>
        <w:spacing w:after="0"/>
        <w:rPr>
          <w:bCs/>
        </w:rPr>
      </w:pPr>
    </w:p>
    <w:p w:rsidRDefault="000B5B96" w:rsidP="000B5B96" w:rsidR="000B5B96">
      <w:pPr>
        <w:spacing w:after="0"/>
        <w:jc w:val="right"/>
      </w:pPr>
      <w:r>
        <w:t>Poslovni broj: 3 St-272/12-174</w:t>
      </w:r>
    </w:p>
    <w:p w:rsidRDefault="000B5B96" w:rsidP="000B5B96" w:rsidR="000B5B96">
      <w:pPr>
        <w:spacing w:after="0"/>
        <w:jc w:val="both"/>
      </w:pPr>
    </w:p>
    <w:p w:rsidRDefault="000B5B96" w:rsidP="000B5B96" w:rsidR="000B5B96">
      <w:pPr>
        <w:spacing w:after="0"/>
        <w:jc w:val="both"/>
      </w:pPr>
    </w:p>
    <w:p w:rsidRDefault="000B5B96" w:rsidP="000B5B96" w:rsidR="000B5B96">
      <w:pPr>
        <w:spacing w:after="0"/>
        <w:jc w:val="both"/>
      </w:pPr>
    </w:p>
    <w:p w:rsidRDefault="000B5B96" w:rsidP="000B5B96" w:rsidR="000B5B96">
      <w:pPr>
        <w:spacing w:after="0"/>
        <w:jc w:val="both"/>
      </w:pPr>
    </w:p>
    <w:p w:rsidRDefault="000B5B96" w:rsidP="000B5B96" w:rsidR="000B5B96">
      <w:pPr>
        <w:spacing w:after="0"/>
        <w:jc w:val="center"/>
      </w:pPr>
      <w:r>
        <w:t>R E P U B L I K A   H R V A T S K A</w:t>
      </w:r>
    </w:p>
    <w:p w:rsidRDefault="000B5B96" w:rsidP="000B5B96" w:rsidR="000B5B96">
      <w:pPr>
        <w:spacing w:after="0"/>
        <w:jc w:val="both"/>
      </w:pPr>
    </w:p>
    <w:p w:rsidRDefault="000B5B96" w:rsidP="000B5B96" w:rsidR="000B5B96">
      <w:pPr>
        <w:spacing w:after="0"/>
        <w:jc w:val="center"/>
      </w:pPr>
      <w:r>
        <w:t>R J E Š E N J E</w:t>
      </w:r>
    </w:p>
    <w:p w:rsidRDefault="000B5B96" w:rsidP="000B5B96" w:rsidR="000B5B96">
      <w:pPr>
        <w:spacing w:after="0"/>
        <w:jc w:val="center"/>
      </w:pPr>
    </w:p>
    <w:p w:rsidRDefault="000B5B96" w:rsidP="000B5B96" w:rsidR="000B5B96">
      <w:pPr>
        <w:spacing w:after="0"/>
        <w:jc w:val="both"/>
      </w:pPr>
    </w:p>
    <w:p w:rsidRDefault="000B5B96" w:rsidP="000B5B96" w:rsidR="000B5B96">
      <w:pPr>
        <w:spacing w:after="0"/>
        <w:jc w:val="both"/>
        <w:rPr>
          <w:lang w:val="en-US"/>
        </w:rPr>
      </w:pPr>
      <w:r>
        <w:tab/>
        <w:t>TRGOVAČKI SUD U VARAŽDINU, po sucu toga suda Jasni Lekić, kao stečajnom sucu, u stečajnom postupku nad stečajnim dužnikom GUŠTI d.o.o. „u stečaju“, Križevci, Cubinec 28, MBS: 010078219, OIB: 05647991814, dana 3. lipnja 2016. godine,</w:t>
      </w:r>
    </w:p>
    <w:p w:rsidRDefault="000B5B96" w:rsidP="000B5B96" w:rsidR="000B5B96">
      <w:pPr>
        <w:spacing w:after="0"/>
        <w:jc w:val="both"/>
      </w:pPr>
    </w:p>
    <w:p w:rsidRDefault="000B5B96" w:rsidP="000B5B96" w:rsidR="000B5B96">
      <w:pPr>
        <w:spacing w:after="0"/>
        <w:jc w:val="both"/>
      </w:pPr>
    </w:p>
    <w:p w:rsidRDefault="000B5B96" w:rsidP="000B5B96" w:rsidR="000B5B96">
      <w:pPr>
        <w:spacing w:after="0"/>
        <w:jc w:val="center"/>
      </w:pPr>
      <w:r>
        <w:t>r i j e š i o   j e</w:t>
      </w:r>
    </w:p>
    <w:p w:rsidRDefault="000B5B96" w:rsidP="000B5B96" w:rsidR="000B5B96">
      <w:pPr>
        <w:spacing w:after="0"/>
        <w:jc w:val="center"/>
      </w:pPr>
    </w:p>
    <w:p w:rsidRDefault="000B5B96" w:rsidP="000B5B96" w:rsidR="000B5B96">
      <w:pPr>
        <w:spacing w:after="0"/>
        <w:jc w:val="center"/>
      </w:pPr>
    </w:p>
    <w:p w:rsidRDefault="000B5B96" w:rsidP="000B5B96" w:rsidR="000B5B96">
      <w:pPr>
        <w:spacing w:after="0"/>
        <w:ind w:firstLine="708"/>
        <w:jc w:val="both"/>
      </w:pPr>
      <w:r>
        <w:t xml:space="preserve">I/ Odobrava se nagrada stečajnoj upraviteljici Tei Gatternig, odvjetnici iz Varaždina, u iznosu od 300.000,00 kn neto, što iznosi 3,78% od ukupno unovčene imovine u iznosu od 8.001.877,37 kn, temeljem članka 4. Uredbe o kriterijima i načinu obračuna i plaćanja nagrade stečajnim upraviteljima (N.N. 44/96, 161/98, 29/99, 129/00, 123/03, dalje skraćeno: Uredbe). </w:t>
      </w:r>
    </w:p>
    <w:p w:rsidRDefault="000B5B96" w:rsidP="000B5B96" w:rsidR="000B5B96">
      <w:pPr>
        <w:spacing w:after="0"/>
        <w:ind w:firstLine="708"/>
        <w:jc w:val="both"/>
      </w:pPr>
    </w:p>
    <w:p w:rsidRDefault="000B5B96" w:rsidP="000B5B96" w:rsidR="000B5B96">
      <w:pPr>
        <w:spacing w:after="0"/>
        <w:ind w:firstLine="708"/>
        <w:jc w:val="both"/>
      </w:pPr>
      <w:r>
        <w:t xml:space="preserve">II/ Odobrava se nagrada stečajnoj upraviteljici Tei Gatternig, odvjetnici iz Varaždina u iznosu od 45.000,00 kn neto temeljem odredbe članka 5. Uredbe. </w:t>
      </w:r>
    </w:p>
    <w:p w:rsidRDefault="000B5B96" w:rsidP="000B5B96" w:rsidR="000B5B96">
      <w:pPr>
        <w:spacing w:after="0"/>
        <w:jc w:val="both"/>
      </w:pPr>
    </w:p>
    <w:p w:rsidRDefault="000B5B96" w:rsidP="000B5B96" w:rsidR="000B5B96">
      <w:pPr>
        <w:spacing w:after="0"/>
        <w:jc w:val="both"/>
      </w:pPr>
    </w:p>
    <w:p w:rsidRDefault="000B5B96" w:rsidP="000B5B96" w:rsidR="000B5B96">
      <w:pPr>
        <w:spacing w:after="0"/>
        <w:jc w:val="center"/>
      </w:pPr>
      <w:r>
        <w:t>Obrazloženje</w:t>
      </w:r>
    </w:p>
    <w:p w:rsidRDefault="000B5B96" w:rsidP="000B5B96" w:rsidR="000B5B96">
      <w:pPr>
        <w:spacing w:after="0"/>
        <w:jc w:val="center"/>
      </w:pPr>
    </w:p>
    <w:p w:rsidRDefault="000B5B96" w:rsidP="000B5B96" w:rsidR="000B5B96">
      <w:pPr>
        <w:spacing w:after="0"/>
        <w:jc w:val="center"/>
      </w:pPr>
    </w:p>
    <w:p w:rsidRDefault="000B5B96" w:rsidP="000B5B96" w:rsidR="000B5B96">
      <w:pPr>
        <w:spacing w:after="0"/>
        <w:jc w:val="both"/>
      </w:pPr>
      <w:r>
        <w:tab/>
        <w:t xml:space="preserve"> Stečajna upraviteljica podnijela je zahtjev za odobravanje konačne nagrade u iznosu od 300.000,00 kn neto, te zahtjev za dodatnu nagradu u iznosu od 45.000,00 kn neto obzirom da je do unovčenja imovine došlo prije isteka roka iz članka 27. st. 1. Stečajnog zakona (N.N. 44/96, 29/99, 129/00, 123/03, 82/06, 116/10, 25/12 i 133/12, dalje skraćeno: SZ-a). </w:t>
      </w:r>
    </w:p>
    <w:p w:rsidRDefault="000B5B96" w:rsidP="000B5B96" w:rsidR="000B5B96">
      <w:pPr>
        <w:spacing w:after="0"/>
        <w:jc w:val="both"/>
      </w:pPr>
      <w:r>
        <w:tab/>
        <w:t>Navedeni zahtjev za nagradu stečajna upraviteljica podnijela je u završnom izvješću, te je zahtjev odobrio odbor vjerovnika od 2.6.2016. i skupština vjerovnika od 2.6.2016.</w:t>
      </w:r>
    </w:p>
    <w:p w:rsidRDefault="000B5B96" w:rsidP="000B5B96" w:rsidR="000B5B96">
      <w:pPr>
        <w:spacing w:after="0"/>
        <w:jc w:val="both"/>
      </w:pPr>
      <w:r>
        <w:lastRenderedPageBreak/>
        <w:tab/>
        <w:t>Tijekom stečajnog postupka unovčena je imovina u iznosu od 8.001.877,37 kn s PDV-om od 200.046,93 kn, što ukupno iznosi 8.201.924,30 kn i to unutar rokova koji su propisani u članku 27. st. 1. SZ-a.</w:t>
      </w:r>
    </w:p>
    <w:p w:rsidRDefault="000B5B96" w:rsidP="000B5B96" w:rsidR="000B5B96">
      <w:pPr>
        <w:spacing w:after="0"/>
        <w:jc w:val="both"/>
      </w:pPr>
      <w:r>
        <w:tab/>
        <w:t>Stoga je sud primjenom članka 4. i 5. Uredbe odobrio nagradu stečajnoj upraviteljici na način kako to stoji u točki I i II izreke ovog rješenja.</w:t>
      </w:r>
    </w:p>
    <w:p w:rsidRDefault="000B5B96" w:rsidP="000B5B96" w:rsidR="000B5B96">
      <w:pPr>
        <w:spacing w:after="0"/>
        <w:jc w:val="both"/>
      </w:pPr>
    </w:p>
    <w:p w:rsidRDefault="000B5B96" w:rsidP="000B5B96" w:rsidR="000B5B96">
      <w:pPr>
        <w:spacing w:after="0"/>
        <w:jc w:val="both"/>
      </w:pPr>
    </w:p>
    <w:p w:rsidRDefault="000B5B96" w:rsidP="000B5B96" w:rsidR="000B5B96">
      <w:pPr>
        <w:spacing w:after="0"/>
        <w:ind w:firstLine="708"/>
        <w:jc w:val="both"/>
      </w:pPr>
      <w:r>
        <w:t xml:space="preserve"> </w:t>
      </w:r>
    </w:p>
    <w:p w:rsidRDefault="000B5B96" w:rsidP="000B5B96" w:rsidR="000B5B96">
      <w:pPr>
        <w:spacing w:after="0"/>
        <w:jc w:val="center"/>
      </w:pPr>
      <w:r>
        <w:t>U Varaždinu, 03. lipnja 2016. godine</w:t>
      </w:r>
    </w:p>
    <w:p w:rsidRDefault="000B5B96" w:rsidP="000B5B96" w:rsidR="000B5B96">
      <w:pPr>
        <w:spacing w:after="0"/>
        <w:jc w:val="center"/>
      </w:pPr>
    </w:p>
    <w:p w:rsidRDefault="000B5B96" w:rsidP="000B5B96" w:rsidR="000B5B96">
      <w:pPr>
        <w:spacing w:after="0"/>
        <w:jc w:val="center"/>
      </w:pPr>
    </w:p>
    <w:p w:rsidRDefault="000B5B96" w:rsidP="000B5B96" w:rsidR="000B5B96">
      <w:pPr>
        <w:spacing w:after="0"/>
        <w:jc w:val="both"/>
      </w:pPr>
    </w:p>
    <w:p w:rsidRDefault="000B5B96" w:rsidP="000B5B96" w:rsidR="000B5B96">
      <w:pPr>
        <w:spacing w:after="0"/>
        <w:jc w:val="both"/>
      </w:pPr>
      <w:r>
        <w:tab/>
      </w:r>
      <w:r>
        <w:tab/>
      </w:r>
      <w:r>
        <w:tab/>
      </w:r>
      <w:r>
        <w:tab/>
      </w:r>
      <w:r>
        <w:tab/>
      </w:r>
      <w:r>
        <w:tab/>
      </w:r>
      <w:r>
        <w:tab/>
      </w:r>
      <w:r>
        <w:tab/>
      </w:r>
      <w:r>
        <w:tab/>
        <w:t>Stečajni sudac:</w:t>
      </w:r>
    </w:p>
    <w:p w:rsidRDefault="000B5B96" w:rsidP="000B5B96" w:rsidR="000B5B96">
      <w:pPr>
        <w:spacing w:after="0"/>
        <w:jc w:val="both"/>
      </w:pPr>
    </w:p>
    <w:p w:rsidRDefault="000B5B96" w:rsidP="000B5B96" w:rsidR="000B5B96">
      <w:pPr>
        <w:spacing w:after="0"/>
        <w:jc w:val="both"/>
      </w:pPr>
      <w:r>
        <w:tab/>
      </w:r>
      <w:r>
        <w:tab/>
      </w:r>
      <w:r>
        <w:tab/>
      </w:r>
      <w:r>
        <w:tab/>
      </w:r>
      <w:r>
        <w:tab/>
      </w:r>
      <w:r>
        <w:tab/>
      </w:r>
      <w:r>
        <w:tab/>
        <w:t xml:space="preserve">                          Jasna Lekić</w:t>
      </w:r>
    </w:p>
    <w:p w:rsidRDefault="000B5B96" w:rsidP="000B5B96" w:rsidR="000B5B96">
      <w:pPr>
        <w:spacing w:after="0"/>
        <w:jc w:val="both"/>
      </w:pPr>
    </w:p>
    <w:p w:rsidRDefault="000B5B96" w:rsidP="000B5B96" w:rsidR="000B5B96">
      <w:pPr>
        <w:spacing w:after="0"/>
        <w:jc w:val="both"/>
      </w:pPr>
    </w:p>
    <w:p w:rsidRDefault="000B5B96" w:rsidP="000B5B96" w:rsidR="000B5B96">
      <w:pPr>
        <w:spacing w:after="0"/>
        <w:jc w:val="both"/>
      </w:pPr>
      <w:r>
        <w:t xml:space="preserve">                                                                                      </w:t>
      </w:r>
    </w:p>
    <w:p w:rsidRDefault="000B5B96" w:rsidP="000B5B96" w:rsidR="000B5B96">
      <w:pPr>
        <w:spacing w:after="0"/>
        <w:jc w:val="both"/>
      </w:pPr>
    </w:p>
    <w:p w:rsidRDefault="000B5B96" w:rsidP="000B5B96" w:rsidR="000B5B96">
      <w:pPr>
        <w:spacing w:after="0"/>
        <w:jc w:val="both"/>
      </w:pPr>
    </w:p>
    <w:p w:rsidRDefault="000B5B96" w:rsidP="000B5B96" w:rsidR="000B5B96">
      <w:pPr>
        <w:spacing w:after="0"/>
        <w:jc w:val="both"/>
      </w:pPr>
    </w:p>
    <w:p w:rsidRDefault="000B5B96" w:rsidP="000B5B96" w:rsidR="000B5B96">
      <w:pPr>
        <w:spacing w:after="0"/>
        <w:jc w:val="both"/>
      </w:pPr>
      <w:r>
        <w:tab/>
        <w:t>POUKA O PRAVNOM LIJEKU:</w:t>
      </w:r>
    </w:p>
    <w:p w:rsidRDefault="000B5B96" w:rsidP="000B5B96" w:rsidR="000B5B96">
      <w:pPr>
        <w:spacing w:after="0"/>
        <w:jc w:val="both"/>
      </w:pPr>
    </w:p>
    <w:p w:rsidRDefault="000B5B96" w:rsidP="000B5B96" w:rsidR="000B5B96">
      <w:pPr>
        <w:spacing w:after="0"/>
        <w:jc w:val="both"/>
      </w:pPr>
      <w:r>
        <w:tab/>
        <w:t>Protiv ovog rješenja može se uložiti žalba u roku od 8 dana od dana dostave ovog rješenja, pismeno u 3 primjerka. Žalba se podnosi putem ovog suda, s time da o žalbi odlučuje Visoki trgovački sud Republike Hrvatske u Zagrebu.</w:t>
      </w:r>
    </w:p>
    <w:p w:rsidRDefault="000B5B96" w:rsidP="000B5B96" w:rsidR="000B5B96">
      <w:pPr>
        <w:spacing w:after="0"/>
        <w:jc w:val="both"/>
      </w:pPr>
    </w:p>
    <w:p w:rsidRDefault="000B5B96" w:rsidP="000B5B96" w:rsidR="000B5B96">
      <w:pPr>
        <w:spacing w:after="0"/>
        <w:jc w:val="both"/>
      </w:pPr>
    </w:p>
    <w:p w:rsidRDefault="000B5B96" w:rsidP="000B5B96" w:rsidR="000B5B96">
      <w:pPr>
        <w:spacing w:after="0"/>
        <w:jc w:val="both"/>
      </w:pPr>
    </w:p>
    <w:p w:rsidRDefault="000B5B96" w:rsidP="000B5B96" w:rsidR="000B5B96">
      <w:pPr>
        <w:spacing w:after="0"/>
        <w:jc w:val="both"/>
      </w:pPr>
    </w:p>
    <w:p w:rsidRDefault="000B5B96" w:rsidP="000B5B96" w:rsidR="000B5B96">
      <w:pPr>
        <w:spacing w:after="0"/>
        <w:jc w:val="both"/>
        <w:rPr>
          <w:lang w:val="en-US"/>
        </w:rPr>
      </w:pPr>
      <w:r>
        <w:t>DNA :  1. Stečajna upraviteljica Tea Gatternig, odvjetnica iz Varaždina, A. Šenoe 3</w:t>
      </w:r>
    </w:p>
    <w:p w:rsidRDefault="000B5B96" w:rsidP="000B5B96" w:rsidR="000B5B96">
      <w:pPr>
        <w:spacing w:after="0"/>
        <w:jc w:val="both"/>
      </w:pPr>
      <w:r>
        <w:t xml:space="preserve">             2. e-Oglasna ploča ovoga suda       </w:t>
      </w:r>
    </w:p>
    <w:p w:rsidRDefault="000B5B96" w:rsidP="000B5B96" w:rsidR="000B5B96">
      <w:pPr>
        <w:spacing w:after="0"/>
        <w:jc w:val="both"/>
      </w:pPr>
    </w:p>
    <w:p w:rsidRDefault="000B5B96" w:rsidP="000B5B96" w:rsidR="000B5B96">
      <w:pPr>
        <w:spacing w:after="0"/>
        <w:jc w:val="both"/>
      </w:pPr>
    </w:p>
    <w:p w:rsidRDefault="00AE649C" w:rsidP="000B5B96" w:rsidR="00AE649C" w:rsidRPr="00B76F3C">
      <w:pPr>
        <w:pStyle w:val="Naslov3"/>
        <w:spacing w:after="0"/>
      </w:pPr>
    </w:p>
    <w:p w:rsidRDefault="0098276D" w:rsidP="000B5B96"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0B5B96" w:rsidR="00AE649C" w:rsidRPr="00B76F3C">
      <w:pPr>
        <w:pStyle w:val="SudSjedite"/>
      </w:pPr>
      <w:r>
        <w:tab/>
      </w:r>
    </w:p>
    <w:p w:rsidRDefault="00CB0EA4" w:rsidP="000B5B96" w:rsidR="00CB0EA4">
      <w:pPr>
        <w:pStyle w:val="Naslovdokumenta"/>
        <w:spacing w:after="0"/>
      </w:pPr>
    </w:p>
    <w:p w:rsidRDefault="0071688E" w:rsidP="000B5B96" w:rsidR="0071688E">
      <w:pPr>
        <w:pStyle w:val="Poetniodjeljak"/>
        <w:spacing w:after="0"/>
      </w:pPr>
    </w:p>
    <w:p w:rsidRDefault="00A21F0D" w:rsidP="000B5B96" w:rsidR="00A21F0D">
      <w:pPr>
        <w:pStyle w:val="NormaleSPIS"/>
        <w:spacing w:after="0"/>
        <w:rPr>
          <w:noProof/>
        </w:rPr>
      </w:pPr>
    </w:p>
    <w:p w:rsidRDefault="00DA0242" w:rsidP="000B5B96"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76D" w:rsidP="00537B78" w:rsidR="0098276D">
      <w:r>
        <w:separator/>
      </w:r>
    </w:p>
  </w:endnote>
  <w:endnote w:id="0" w:type="continuationSeparator">
    <w:p w:rsidRDefault="0098276D" w:rsidP="00537B78" w:rsidR="009827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76D" w:rsidP="00537B78" w:rsidR="0098276D">
      <w:r>
        <w:separator/>
      </w:r>
    </w:p>
  </w:footnote>
  <w:footnote w:id="0" w:type="continuationSeparator">
    <w:p w:rsidRDefault="0098276D" w:rsidP="00537B78" w:rsidR="009827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5B96"/>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0488"/>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276D"/>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11206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St-272/2012-174</izvorni_sadrzaj>
    <derivirana_varijabla naziv="DomainObject.Oznaka_1">St-272/2012-174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2012.</izvorni_sadrzaj>
    <derivirana_varijabla naziv="DomainObject.Predmet.DatumOsnivanja_1">30.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St-272/2012</izvorni_sadrzaj>
    <derivirana_varijabla naziv="DomainObject.Predmet.OznakaBroj_1">St-272/2012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GUŠTI, društvo s ograničenom odgovornošću za proizvodnju i trgovinu mesa i mesnih prerađevina</izvorni_sadrzaj>
    <derivirana_varijabla naziv="DomainObject.Predmet.ProtustrankaFormated_1">  GUŠTI, društvo s ograničenom odgovornošću za proizvodnju i trgovinu mesa i mesnih prerađevina</derivirana_varijabla>
  </DomainObject.Predmet.ProtustrankaFormated>
  <DomainObject.Predmet.ProtustrankaFormatedOIB>
    <izvorni_sadrzaj>  GUŠTI, društvo s ograničenom odgovornošću za proizvodnju i trgovinu mesa i mesnih prerađevina, OIB 05647991814</izvorni_sadrzaj>
    <derivirana_varijabla naziv="DomainObject.Predmet.ProtustrankaFormatedOIB_1">  GUŠTI, društvo s ograničenom odgovornošću za proizvodnju i trgovinu mesa i mesnih prerađevina, OIB 05647991814</derivirana_varijabla>
  </DomainObject.Predmet.ProtustrankaFormatedOIB>
  <DomainObject.Predmet.ProtustrankaFormatedWithAdress>
    <izvorni_sadrzaj> GUŠTI, društvo s ograničenom odgovornošću za proizvodnju i trgovinu mesa i mesnih prerađevina, Cubinec 28, Križevci</izvorni_sadrzaj>
    <derivirana_varijabla naziv="DomainObject.Predmet.ProtustrankaFormatedWithAdress_1"> GUŠTI, društvo s ograničenom odgovornošću za proizvodnju i trgovinu mesa i mesnih prerađevina, Cubinec 28, Križevci</derivirana_varijabla>
  </DomainObject.Predmet.ProtustrankaFormatedWithAdress>
  <DomainObject.Predmet.ProtustrankaFormatedWithAdressOIB>
    <izvorni_sadrzaj> GUŠTI, društvo s ograničenom odgovornošću za proizvodnju i trgovinu mesa i mesnih prerađevina, OIB 05647991814, Cubinec 28, Križevci</izvorni_sadrzaj>
    <derivirana_varijabla naziv="DomainObject.Predmet.ProtustrankaFormatedWithAdressOIB_1"> GUŠTI, društvo s ograničenom odgovornošću za proizvodnju i trgovinu mesa i mesnih prerađevina, OIB 05647991814, Cubinec 28, Križevci</derivirana_varijabla>
  </DomainObject.Predmet.ProtustrankaFormatedWithAdressOIB>
  <DomainObject.Predmet.ProtustrankaWithAdress>
    <izvorni_sadrzaj>GUŠTI, društvo s ograničenom odgovornošću za proizvodnju i trgovinu mesa i mesnih prerađevina Cubinec 28, Križevci</izvorni_sadrzaj>
    <derivirana_varijabla naziv="DomainObject.Predmet.ProtustrankaWithAdress_1">GUŠTI, društvo s ograničenom odgovornošću za proizvodnju i trgovinu mesa i mesnih prerađevina Cubinec 28, Križevci</derivirana_varijabla>
  </DomainObject.Predmet.ProtustrankaWithAdress>
  <DomainObject.Predmet.ProtustrankaWithAdressOIB>
    <izvorni_sadrzaj>GUŠTI, društvo s ograničenom odgovornošću za proizvodnju i trgovinu mesa i mesnih prerađevina, OIB 05647991814, Cubinec 28, Križevci</izvorni_sadrzaj>
    <derivirana_varijabla naziv="DomainObject.Predmet.ProtustrankaWithAdressOIB_1">GUŠTI, društvo s ograničenom odgovornošću za proizvodnju i trgovinu mesa i mesnih prerađevina, OIB 05647991814, Cubinec 28, Križevci</derivirana_varijabla>
  </DomainObject.Predmet.ProtustrankaWithAdressOIB>
  <DomainObject.Predmet.ProtustrankaNazivFormated>
    <izvorni_sadrzaj>GUŠTI, društvo s ograničenom odgovornošću za proizvodnju i trgovinu mesa i mesnih prerađevina</izvorni_sadrzaj>
    <derivirana_varijabla naziv="DomainObject.Predmet.ProtustrankaNazivFormated_1">GUŠTI, društvo s ograničenom odgovornošću za proizvodnju i trgovinu mesa i mesnih prerađevina</derivirana_varijabla>
  </DomainObject.Predmet.ProtustrankaNazivFormated>
  <DomainObject.Predmet.ProtustrankaNazivFormatedOIB>
    <izvorni_sadrzaj>GUŠTI, društvo s ograničenom odgovornošću za proizvodnju i trgovinu mesa i mesnih prerađevina, OIB 05647991814</izvorni_sadrzaj>
    <derivirana_varijabla naziv="DomainObject.Predmet.ProtustrankaNazivFormatedOIB_1">GUŠTI, društvo s ograničenom odgovornošću za proizvodnju i trgovinu mesa i mesnih prerađevina, OIB 05647991814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izvorni_sadrzaj>
    <derivirana_varijabla naziv="DomainObject.Predmet.StrankaFormated_1">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derivirana_varijabla>
  </DomainObject.Predmet.StrankaFormated>
  <DomainObject.Predmet.StrankaFormatedOIB>
    <izvorni_sadrzaj>  Dudaš Brajan zastupanog po punomoćniku Ivan Keleković; Marija Pandurić, OIB 10092313824 zastupanog po punomoćniku Ivan Keleković; ZOU Mladen Klasić, Željko Rožić i Sanela Kontin; Jelena Žerjav, OIB 77926780417 zastupanog po punomoćniku Ivan Keleković; Željko Gregurek, OIB 63296232124 zastupanog po punomoćniku Ivan Keleković; Željko Brezovec, OIB 64988650148 zastupanog po punomoćniku Ivan Keleković; ZOU Mladen Klasić, Željko Rožić i Sanela Kontin; Ivanka Car, OIB 76179036296 zastupanog po punomoćniku Ivan Keleković; ZOU Mladen Klasić, Željko Rožić i Sanela Kontin; Igor Udovčić, OIB 67432623074 zastupanog po punomoćniku Ivan Keleković; Mario Kušter, OIB 99365252394 zastupanog po punomoćniku Ivan Keleković; Ivica Mekovec, OIB 53914411488 zastupanog po punomoćniku Ivan Keleković; Goran Mušlek, OIB 02953871312 zastupanog po punomoćniku Ivan Keleković; Teo Topolovec, OIB 95775033713 zastupanog po punomoćniku Ivan Keleković; Ivan Keleković zastupanog po punomoćniku Ivan Keleković; Mira Kelek, OIB 25076742502 zastupanog po punomoćniku Ivan Keleković; Siniša Poje, OIB 76626046335 zastupanog po punomoćniku Ivan Keleković; Tatjana Mamić, OIB 36147303671 zastupanog po punomoćniku Ivan Keleković; ZOU Mladen Klasić, Željko Rožić i Sanela Kontin; Dudaš Čaba zastupanog po punomoćniku Ivan Keleković; Miroslav Tomac, OIB 39218066649 zastupanog po punomoćniku Ivan Keleković; Ljubica Zagorec, OIB 43956121001 zastupanog po punomoćniku Ivan Keleković; Jožica Mesec, OIB 44741256593 zastupanog po punomoćniku Ivan Keleković; Petar Kršić, OIB 21380100983 zastupanog po punomoćniku Ivan Keleković; Zoran Jandroković, OIB 32808970070 zastupanog po punomoćniku Ivan Keleković; Danijela Pavlek zastupanog po punomoćniku Ivan Keleković; ZOU Mladen Klasić, Željko Rožić i Sanela Kontin; Kristina Krolo, OIB 95940161814 zastupanog po punomoćniku Ivan Keleković; Snježana Horvat zastupanog po punomoćniku Ivan Keleković; Marija Ščuric, OIB 10759268095 zastupanog po punomoćniku Ivan Keleković; ZOU Mladen Klasić, Željko Rožić i Sanela Kontin; Danijel Lovreković, OIB 01423797269 zastupanog po punomoćniku Ivan Keleković; Renato Kralj zastupanog po punomoćniku Ivan Keleković; ZOU Mladen Klasić, Željko Rožić i Sanela Kontin</izvorni_sadrzaj>
    <derivirana_varijabla naziv="DomainObject.Predmet.StrankaFormatedOIB_1">  Dudaš Brajan zastupanog po punomoćniku Ivan Keleković; Marija Pandurić, OIB 10092313824 zastupanog po punomoćniku Ivan Keleković; ZOU Mladen Klasić, Željko Rožić i Sanela Kontin; Jelena Žerjav, OIB 77926780417 zastupanog po punomoćniku Ivan Keleković; Željko Gregurek, OIB 63296232124 zastupanog po punomoćniku Ivan Keleković; Željko Brezovec, OIB 64988650148 zastupanog po punomoćniku Ivan Keleković; ZOU Mladen Klasić, Željko Rožić i Sanela Kontin; Ivanka Car, OIB 76179036296 zastupanog po punomoćniku Ivan Keleković; ZOU Mladen Klasić, Željko Rožić i Sanela Kontin; Igor Udovčić, OIB 67432623074 zastupanog po punomoćniku Ivan Keleković; Mario Kušter, OIB 99365252394 zastupanog po punomoćniku Ivan Keleković; Ivica Mekovec, OIB 53914411488 zastupanog po punomoćniku Ivan Keleković; Goran Mušlek, OIB 02953871312 zastupanog po punomoćniku Ivan Keleković; Teo Topolovec, OIB 95775033713 zastupanog po punomoćniku Ivan Keleković; Ivan Keleković zastupanog po punomoćniku Ivan Keleković; Mira Kelek, OIB 25076742502 zastupanog po punomoćniku Ivan Keleković; Siniša Poje, OIB 76626046335 zastupanog po punomoćniku Ivan Keleković; Tatjana Mamić, OIB 36147303671 zastupanog po punomoćniku Ivan Keleković; ZOU Mladen Klasić, Željko Rožić i Sanela Kontin; Dudaš Čaba zastupanog po punomoćniku Ivan Keleković; Miroslav Tomac, OIB 39218066649 zastupanog po punomoćniku Ivan Keleković; Ljubica Zagorec, OIB 43956121001 zastupanog po punomoćniku Ivan Keleković; Jožica Mesec, OIB 44741256593 zastupanog po punomoćniku Ivan Keleković; Petar Kršić, OIB 21380100983 zastupanog po punomoćniku Ivan Keleković; Zoran Jandroković, OIB 32808970070 zastupanog po punomoćniku Ivan Keleković; Danijela Pavlek zastupanog po punomoćniku Ivan Keleković; ZOU Mladen Klasić, Željko Rožić i Sanela Kontin; Kristina Krolo, OIB 95940161814 zastupanog po punomoćniku Ivan Keleković; Snježana Horvat zastupanog po punomoćniku Ivan Keleković; Marija Ščuric, OIB 10759268095 zastupanog po punomoćniku Ivan Keleković; ZOU Mladen Klasić, Željko Rožić i Sanela Kontin; Danijel Lovreković, OIB 01423797269 zastupanog po punomoćniku Ivan Keleković; Renato Kralj zastupanog po punomoćniku Ivan Keleković; ZOU Mladen Klasić, Željko Rožić i Sanela Kontin</derivirana_varijabla>
  </DomainObject.Predmet.StrankaFormatedOIB>
  <DomainObject.Predmet.StrankaFormatedWithAdress>
    <izvorni_sadrzaj> Dudaš Brajan, Cubinec 23, 48260 Križevci zastupanog po punomoćniku Ivan Keleković; Marija Pandurić, Ulica Frana Supila 28, 48260 Križevci zastupanog po punomoćniku Ivan Keleković; ZOU Mladen Klasić, Željko Rožić i Sanela Kontin; Jelena Žerjav, Mali Grabičani 69 A, 48306 Mali Grabičani zastupanog po punomoćniku Ivan Keleković; Željko Gregurek, Đurđic 36, 48260 Đurđic zastupanog po punomoćniku Ivan Keleković; Željko Brezovec, Ivanec Križevački 124, 48260 Ivanec Križevački zastupanog po punomoćniku Ivan Keleković; ZOU Mladen Klasić, Željko Rožić i Sanela Kontin; Ivanka Car, Potok Kalnički 9, 48267 Potok Kalnički zastupanog po punomoćniku Ivan Keleković; ZOU Mladen Klasić, Željko Rožić i Sanela Kontin; Igor Udovčić, Ivana Meštrovića 19, 35000 Slavonski Brod zastupanog po punomoćniku Ivan Keleković; Mario Kušter, Čeredari 4, 48214 Sveti Petar Čvrstec zastupanog po punomoćniku Ivan Keleković; Ivica Mekovec, Mokrice Miholečke 56, 48268 Mokrice Miholečke zastupanog po punomoćniku Ivan Keleković; Goran Mušlek, Veliki Raven 85, 48260 Veliki Raven zastupanog po punomoćniku Ivan Keleković; Teo Topolovec, Prugovečka 4, 10000 Zagreb zastupanog po punomoćniku Ivan Keleković; Ivan Keleković, K.Heruca 4, 48260 Križevci zastupanog po punomoćniku Ivan Keleković; Mira Kelek, Istarska Ulica 7, 48260 Križevci zastupanog po punomoćniku Ivan Keleković; Siniša Poje, Ulica Dragutina Renarića 25, 48260 Križevci zastupanog po punomoćniku Ivan Keleković; Tatjana Mamić, Ulica Ive Vojnovića 7, 48260 Križevci zastupanog po punomoćniku Ivan Keleković; ZOU Mladen Klasić, Željko Rožić i Sanela Kontin; Dudaš Čaba, Cubinec 23, 48260 Križevci zastupanog po punomoćniku Ivan Keleković; Miroslav Tomac, Ulica Kralja Tomislava 5, 48260 Križevci zastupanog po punomoćniku Ivan Keleković; Ljubica Zagorec, Sveti Petar Orehovec 13, 48267 Sveti Petar Orehovec zastupanog po punomoćniku Ivan Keleković; Jožica Mesec, Salinovec 4 A, 42240 Salinovec zastupanog po punomoćniku Ivan Keleković; Petar Kršić, Ivana Gundulića 19, 10360 Sesvete zastupanog po punomoćniku Ivan Keleković; Zoran Jandroković, Carine 50, 48260 Apatovec zastupanog po punomoćniku Ivan Keleković; Danijela Pavlek, Ravenski Lemeš 1, 48260 Križevci zastupanog po punomoćniku Ivan Keleković; ZOU Mladen Klasić, Željko Rožić i Sanela Kontin; Kristina Krolo, Naselje Kralja Zvonimira 2/2, 43000 Bjelovar zastupanog po punomoćniku Ivan Keleković; Snježana Horvat, Podgajec 15, 48260 Križevci zastupanog po punomoćniku Ivan Keleković; Marija Ščuric, Prigorska Ulica 25, 48260 Križevci zastupanog po punomoćniku Ivan Keleković; ZOU Mladen Klasić, Željko Rožić i Sanela Kontin; Danijel Lovreković, Ulica Krunoslava Heruca 80, 48260 Križevci zastupanog po punomoćniku Ivan Keleković; Renato Kralj, Potočka ulica 37, 48260 Križevci zastupanog po punomoćniku Ivan Keleković; ZOU Mladen Klasić, Željko Rožić i Sanela Kontin</izvorni_sadrzaj>
    <derivirana_varijabla naziv="DomainObject.Predmet.StrankaFormatedWithAdress_1"> Dudaš Brajan, Cubinec 23, 48260 Križevci zastupanog po punomoćniku Ivan Keleković; Marija Pandurić, Ulica Frana Supila 28, 48260 Križevci zastupanog po punomoćniku Ivan Keleković; ZOU Mladen Klasić, Željko Rožić i Sanela Kontin; Jelena Žerjav, Mali Grabičani 69 A, 48306 Mali Grabičani zastupanog po punomoćniku Ivan Keleković; Željko Gregurek, Đurđic 36, 48260 Đurđic zastupanog po punomoćniku Ivan Keleković; Željko Brezovec, Ivanec Križevački 124, 48260 Ivanec Križevački zastupanog po punomoćniku Ivan Keleković; ZOU Mladen Klasić, Željko Rožić i Sanela Kontin; Ivanka Car, Potok Kalnički 9, 48267 Potok Kalnički zastupanog po punomoćniku Ivan Keleković; ZOU Mladen Klasić, Željko Rožić i Sanela Kontin; Igor Udovčić, Ivana Meštrovića 19, 35000 Slavonski Brod zastupanog po punomoćniku Ivan Keleković; Mario Kušter, Čeredari 4, 48214 Sveti Petar Čvrstec zastupanog po punomoćniku Ivan Keleković; Ivica Mekovec, Mokrice Miholečke 56, 48268 Mokrice Miholečke zastupanog po punomoćniku Ivan Keleković; Goran Mušlek, Veliki Raven 85, 48260 Veliki Raven zastupanog po punomoćniku Ivan Keleković; Teo Topolovec, Prugovečka 4, 10000 Zagreb zastupanog po punomoćniku Ivan Keleković; Ivan Keleković, K.Heruca 4, 48260 Križevci zastupanog po punomoćniku Ivan Keleković; Mira Kelek, Istarska Ulica 7, 48260 Križevci zastupanog po punomoćniku Ivan Keleković; Siniša Poje, Ulica Dragutina Renarića 25, 48260 Križevci zastupanog po punomoćniku Ivan Keleković; Tatjana Mamić, Ulica Ive Vojnovića 7, 48260 Križevci zastupanog po punomoćniku Ivan Keleković; ZOU Mladen Klasić, Željko Rožić i Sanela Kontin; Dudaš Čaba, Cubinec 23, 48260 Križevci zastupanog po punomoćniku Ivan Keleković; Miroslav Tomac, Ulica Kralja Tomislava 5, 48260 Križevci zastupanog po punomoćniku Ivan Keleković; Ljubica Zagorec, Sveti Petar Orehovec 13, 48267 Sveti Petar Orehovec zastupanog po punomoćniku Ivan Keleković; Jožica Mesec, Salinovec 4 A, 42240 Salinovec zastupanog po punomoćniku Ivan Keleković; Petar Kršić, Ivana Gundulića 19, 10360 Sesvete zastupanog po punomoćniku Ivan Keleković; Zoran Jandroković, Carine 50, 48260 Apatovec zastupanog po punomoćniku Ivan Keleković; Danijela Pavlek, Ravenski Lemeš 1, 48260 Križevci zastupanog po punomoćniku Ivan Keleković; ZOU Mladen Klasić, Željko Rožić i Sanela Kontin; Kristina Krolo, Naselje Kralja Zvonimira 2/2, 43000 Bjelovar zastupanog po punomoćniku Ivan Keleković; Snježana Horvat, Podgajec 15, 48260 Križevci zastupanog po punomoćniku Ivan Keleković; Marija Ščuric, Prigorska Ulica 25, 48260 Križevci zastupanog po punomoćniku Ivan Keleković; ZOU Mladen Klasić, Željko Rožić i Sanela Kontin; Danijel Lovreković, Ulica Krunoslava Heruca 80, 48260 Križevci zastupanog po punomoćniku Ivan Keleković; Renato Kralj, Potočka ulica 37, 48260 Križevci zastupanog po punomoćniku Ivan Keleković; ZOU Mladen Klasić, Željko Rožić i Sanela Kontin</derivirana_varijabla>
  </DomainObject.Predmet.StrankaFormatedWithAdress>
  <DomainObject.Predmet.StrankaFormatedWithAdressOIB>
    <izvorni_sadrzaj> Dudaš Brajan, Cubinec 23, 48260 Križevci zastupanog po punomoćniku Ivan Keleković; Marija Pandurić, OIB 10092313824, Ulica Frana Supila 28, 48260 Križevci zastupanog po punomoćniku Ivan Keleković; ZOU Mladen Klasić, Željko Rožić i Sanela Kontin; Jelena Žerjav, OIB 77926780417, Mali Grabičani 69 A, 48306 Mali Grabičani zastupanog po punomoćniku Ivan Keleković; Željko Gregurek, OIB 63296232124, Đurđic 36, 48260 Đurđic zastupanog po punomoćniku Ivan Keleković; Željko Brezovec, OIB 64988650148, Ivanec Križevački 124, 48260 Ivanec Križevački zastupanog po punomoćniku Ivan Keleković; ZOU Mladen Klasić, Željko Rožić i Sanela Kontin; Ivanka Car, OIB 76179036296, Potok Kalnički 9, 48267 Potok Kalnički zastupanog po punomoćniku Ivan Keleković; ZOU Mladen Klasić, Željko Rožić i Sanela Kontin; Igor Udovčić, OIB 67432623074, Ivana Meštrovića 19, 35000 Slavonski Brod zastupanog po punomoćniku Ivan Keleković; Mario Kušter, OIB 99365252394, Čeredari 4, 48214 Sveti Petar Čvrstec zastupanog po punomoćniku Ivan Keleković; Ivica Mekovec, OIB 53914411488, Mokrice Miholečke 56, 48268 Mokrice Miholečke zastupanog po punomoćniku Ivan Keleković; Goran Mušlek, OIB 02953871312, Veliki Raven 85, 48260 Veliki Raven zastupanog po punomoćniku Ivan Keleković; Teo Topolovec, OIB 95775033713, Prugovečka 4, 10000 Zagreb zastupanog po punomoćniku Ivan Keleković; Ivan Keleković, K.Heruca 4, 48260 Križevci zastupanog po punomoćniku Ivan Keleković; Mira Kelek, OIB 25076742502, Istarska Ulica 7, 48260 Križevci zastupanog po punomoćniku Ivan Keleković; Siniša Poje, OIB 76626046335, Ulica Dragutina Renarića 25, 48260 Križevci zastupanog po punomoćniku Ivan Keleković; Tatjana Mamić, OIB 36147303671, Ulica Ive Vojnovića 7, 48260 Križevci zastupanog po punomoćniku Ivan Keleković; ZOU Mladen Klasić, Željko Rožić i Sanela Kontin; Dudaš Čaba, Cubinec 23, 48260 Križevci zastupanog po punomoćniku Ivan Keleković; Miroslav Tomac, OIB 39218066649, Ulica Kralja Tomislava 5, 48260 Križevci zastupanog po punomoćniku Ivan Keleković; Ljubica Zagorec, OIB 43956121001, Sveti Petar Orehovec 13, 48267 Sveti Petar Orehovec zastupanog po punomoćniku Ivan Keleković; Jožica Mesec, OIB 44741256593, Salinovec 4 A, 42240 Salinovec zastupanog po punomoćniku Ivan Keleković; Petar Kršić, OIB 21380100983, Ivana Gundulića 19, 10360 Sesvete zastupanog po punomoćniku Ivan Keleković; Zoran Jandroković, OIB 32808970070, Carine 50, 48260 Apatovec zastupanog po punomoćniku Ivan Keleković; Danijela Pavlek, Ravenski Lemeš 1, 48260 Križevci zastupanog po punomoćniku Ivan Keleković; ZOU Mladen Klasić, Željko Rožić i Sanela Kontin; Kristina Krolo, OIB 95940161814, Naselje Kralja Zvonimira 2/2, 43000 Bjelovar zastupanog po punomoćniku Ivan Keleković; Snježana Horvat, Podgajec 15, 48260 Križevci zastupanog po punomoćniku Ivan Keleković; Marija Ščuric, OIB 10759268095, Prigorska Ulica 25, 48260 Križevci zastupanog po punomoćniku Ivan Keleković; ZOU Mladen Klasić, Željko Rožić i Sanela Kontin; Danijel Lovreković, OIB 01423797269, Ulica Krunoslava Heruca 80, 48260 Križevci zastupanog po punomoćniku Ivan Keleković; Renato Kralj, Potočka ulica 37, 48260 Križevci zastupanog po punomoćniku Ivan Keleković; ZOU Mladen Klasić, Željko Rožić i Sanela Kontin</izvorni_sadrzaj>
    <derivirana_varijabla naziv="DomainObject.Predmet.StrankaFormatedWithAdressOIB_1"> Dudaš Brajan, Cubinec 23, 48260 Križevci zastupanog po punomoćniku Ivan Keleković; Marija Pandurić, OIB 10092313824, Ulica Frana Supila 28, 48260 Križevci zastupanog po punomoćniku Ivan Keleković; ZOU Mladen Klasić, Željko Rožić i Sanela Kontin; Jelena Žerjav, OIB 77926780417, Mali Grabičani 69 A, 48306 Mali Grabičani zastupanog po punomoćniku Ivan Keleković; Željko Gregurek, OIB 63296232124, Đurđic 36, 48260 Đurđic zastupanog po punomoćniku Ivan Keleković; Željko Brezovec, OIB 64988650148, Ivanec Križevački 124, 48260 Ivanec Križevački zastupanog po punomoćniku Ivan Keleković; ZOU Mladen Klasić, Željko Rožić i Sanela Kontin; Ivanka Car, OIB 76179036296, Potok Kalnički 9, 48267 Potok Kalnički zastupanog po punomoćniku Ivan Keleković; ZOU Mladen Klasić, Željko Rožić i Sanela Kontin; Igor Udovčić, OIB 67432623074, Ivana Meštrovića 19, 35000 Slavonski Brod zastupanog po punomoćniku Ivan Keleković; Mario Kušter, OIB 99365252394, Čeredari 4, 48214 Sveti Petar Čvrstec zastupanog po punomoćniku Ivan Keleković; Ivica Mekovec, OIB 53914411488, Mokrice Miholečke 56, 48268 Mokrice Miholečke zastupanog po punomoćniku Ivan Keleković; Goran Mušlek, OIB 02953871312, Veliki Raven 85, 48260 Veliki Raven zastupanog po punomoćniku Ivan Keleković; Teo Topolovec, OIB 95775033713, Prugovečka 4, 10000 Zagreb zastupanog po punomoćniku Ivan Keleković; Ivan Keleković, K.Heruca 4, 48260 Križevci zastupanog po punomoćniku Ivan Keleković; Mira Kelek, OIB 25076742502, Istarska Ulica 7, 48260 Križevci zastupanog po punomoćniku Ivan Keleković; Siniša Poje, OIB 76626046335, Ulica Dragutina Renarića 25, 48260 Križevci zastupanog po punomoćniku Ivan Keleković; Tatjana Mamić, OIB 36147303671, Ulica Ive Vojnovića 7, 48260 Križevci zastupanog po punomoćniku Ivan Keleković; ZOU Mladen Klasić, Željko Rožić i Sanela Kontin; Dudaš Čaba, Cubinec 23, 48260 Križevci zastupanog po punomoćniku Ivan Keleković; Miroslav Tomac, OIB 39218066649, Ulica Kralja Tomislava 5, 48260 Križevci zastupanog po punomoćniku Ivan Keleković; Ljubica Zagorec, OIB 43956121001, Sveti Petar Orehovec 13, 48267 Sveti Petar Orehovec zastupanog po punomoćniku Ivan Keleković; Jožica Mesec, OIB 44741256593, Salinovec 4 A, 42240 Salinovec zastupanog po punomoćniku Ivan Keleković; Petar Kršić, OIB 21380100983, Ivana Gundulića 19, 10360 Sesvete zastupanog po punomoćniku Ivan Keleković; Zoran Jandroković, OIB 32808970070, Carine 50, 48260 Apatovec zastupanog po punomoćniku Ivan Keleković; Danijela Pavlek, Ravenski Lemeš 1, 48260 Križevci zastupanog po punomoćniku Ivan Keleković; ZOU Mladen Klasić, Željko Rožić i Sanela Kontin; Kristina Krolo, OIB 95940161814, Naselje Kralja Zvonimira 2/2, 43000 Bjelovar zastupanog po punomoćniku Ivan Keleković; Snježana Horvat, Podgajec 15, 48260 Križevci zastupanog po punomoćniku Ivan Keleković; Marija Ščuric, OIB 10759268095, Prigorska Ulica 25, 48260 Križevci zastupanog po punomoćniku Ivan Keleković; ZOU Mladen Klasić, Željko Rožić i Sanela Kontin; Danijel Lovreković, OIB 01423797269, Ulica Krunoslava Heruca 80, 48260 Križevci zastupanog po punomoćniku Ivan Keleković; Renato Kralj, Potočka ulica 37, 48260 Križevci zastupanog po punomoćniku Ivan Keleković; ZOU Mladen Klasić, Željko Rožić i Sanela Kontin</derivirana_varijabla>
  </DomainObject.Predmet.StrankaFormatedWithAdressOIB>
  <DomainObject.Predmet.StrankaWithAdress>
    <izvorni_sadrzaj>Dudaš Brajan Cubinec 23,48260 Križevci,Marija Pandurić Ulica Frana Supila 28,48260 Križevci,Jelena Žerjav Mali Grabičani 69 A,48306 Mali Grabičani,Željko Gregurek Đurđic 36,48260 Đurđic,Željko Brezovec Ivanec Križevački 124,48260 Ivanec Križevački,Ivanka Car Potok Kalnički 9,48267 Potok Kalnički,Igor Udovčić Ivana Meštrovića 19,35000 Slavonski Brod,Mario Kušter Čeredari 4,48214 Sveti Petar Čvrstec,Ivica Mekovec Mokrice Miholečke 56,48268 Mokrice Miholečke,Goran Mušlek Veliki Raven 85,48260 Veliki Raven,Teo Topolovec Prugovečka 4,10000 Zagreb,Ivan Keleković K.Heruca 4,48260 Križevci,Mira Kelek Istarska Ulica 7,48260 Križevci,Siniša Poje Ulica Dragutina Renarića 25,48260 Križevci,Tatjana Mamić Ulica Ive Vojnovića 7,48260 Križevci,Dudaš Čaba Cubinec 23,48260 Križevci,Miroslav Tomac Ulica Kralja Tomislava 5,48260 Križevci,Ljubica Zagorec Sveti Petar Orehovec 13,48267 Sveti Petar Orehovec,Jožica Mesec Salinovec 4 A,42240 Salinovec,Petar Kršić Ivana Gundulića 19,10360 Sesvete,Zoran Jandroković Carine 50,48260 Apatovec,Danijela Pavlek Ravenski Lemeš 1,48260 Križevci,Kristina Krolo Naselje Kralja Zvonimira 2/2,43000 Bjelovar,Snježana Horvat Podgajec 15,48260 Križevci,Marija Ščuric Prigorska Ulica 25,48260 Križevci,Danijel Lovreković Ulica Krunoslava Heruca 80,48260 Križevci,Renato Kralj Potočka ulica 37,48260 Križevci</izvorni_sadrzaj>
    <derivirana_varijabla naziv="DomainObject.Predmet.StrankaWithAdress_1">Dudaš Brajan Cubinec 23,48260 Križevci,Marija Pandurić Ulica Frana Supila 28,48260 Križevci,Jelena Žerjav Mali Grabičani 69 A,48306 Mali Grabičani,Željko Gregurek Đurđic 36,48260 Đurđic,Željko Brezovec Ivanec Križevački 124,48260 Ivanec Križevački,Ivanka Car Potok Kalnički 9,48267 Potok Kalnički,Igor Udovčić Ivana Meštrovića 19,35000 Slavonski Brod,Mario Kušter Čeredari 4,48214 Sveti Petar Čvrstec,Ivica Mekovec Mokrice Miholečke 56,48268 Mokrice Miholečke,Goran Mušlek Veliki Raven 85,48260 Veliki Raven,Teo Topolovec Prugovečka 4,10000 Zagreb,Ivan Keleković K.Heruca 4,48260 Križevci,Mira Kelek Istarska Ulica 7,48260 Križevci,Siniša Poje Ulica Dragutina Renarića 25,48260 Križevci,Tatjana Mamić Ulica Ive Vojnovića 7,48260 Križevci,Dudaš Čaba Cubinec 23,48260 Križevci,Miroslav Tomac Ulica Kralja Tomislava 5,48260 Križevci,Ljubica Zagorec Sveti Petar Orehovec 13,48267 Sveti Petar Orehovec,Jožica Mesec Salinovec 4 A,42240 Salinovec,Petar Kršić Ivana Gundulića 19,10360 Sesvete,Zoran Jandroković Carine 50,48260 Apatovec,Danijela Pavlek Ravenski Lemeš 1,48260 Križevci,Kristina Krolo Naselje Kralja Zvonimira 2/2,43000 Bjelovar,Snježana Horvat Podgajec 15,48260 Križevci,Marija Ščuric Prigorska Ulica 25,48260 Križevci,Danijel Lovreković Ulica Krunoslava Heruca 80,48260 Križevci,Renato Kralj Potočka ulica 37,48260 Križevci</derivirana_varijabla>
  </DomainObject.Predmet.StrankaWithAdress>
  <DomainObject.Predmet.StrankaWithAdressOIB>
    <izvorni_sadrzaj>Dudaš Brajan, Cubinec 23,48260 Križevci,Marija Pandurić, OIB 10092313824, Ulica Frana Supila 28,48260 Križevci,Jelena Žerjav, OIB 77926780417, Mali Grabičani 69 A,48306 Mali Grabičani,Željko Gregurek, OIB 63296232124, Đurđic 36,48260 Đurđic,Željko Brezovec, OIB 64988650148, Ivanec Križevački 124,48260 Ivanec Križevački,Ivanka Car, OIB 76179036296, Potok Kalnički 9,48267 Potok Kalnički,Igor Udovčić, OIB 67432623074, Ivana Meštrovića 19,35000 Slavonski Brod,Mario Kušter, OIB 99365252394, Čeredari 4,48214 Sveti Petar Čvrstec,Ivica Mekovec, OIB 53914411488, Mokrice Miholečke 56,48268 Mokrice Miholečke,Goran Mušlek, OIB 02953871312, Veliki Raven 85,48260 Veliki Raven,Teo Topolovec, OIB 95775033713, Prugovečka 4,10000 Zagreb,Ivan Keleković, K.Heruca 4,48260 Križevci,Mira Kelek, OIB 25076742502, Istarska Ulica 7,48260 Križevci,Siniša Poje, OIB 76626046335, Ulica Dragutina Renarića 25,48260 Križevci,Tatjana Mamić, OIB 36147303671, Ulica Ive Vojnovića 7,48260 Križevci,Dudaš Čaba, Cubinec 23,48260 Križevci,Miroslav Tomac, OIB 39218066649, Ulica Kralja Tomislava 5,48260 Križevci,Ljubica Zagorec, OIB 43956121001, Sveti Petar Orehovec 13,48267 Sveti Petar Orehovec,Jožica Mesec, OIB 44741256593, Salinovec 4 A,42240 Salinovec,Petar Kršić, OIB 21380100983, Ivana Gundulića 19,10360 Sesvete,Zoran Jandroković, OIB 32808970070, Carine 50,48260 Apatovec,Danijela Pavlek, Ravenski Lemeš 1,48260 Križevci,Kristina Krolo, OIB 95940161814, Naselje Kralja Zvonimira 2/2,43000 Bjelovar,Snježana Horvat, Podgajec 15,48260 Križevci,Marija Ščuric, OIB 10759268095, Prigorska Ulica 25,48260 Križevci,Danijel Lovreković, OIB 01423797269, Ulica Krunoslava Heruca 80,48260 Križevci,Renato Kralj, Potočka ulica 37,48260 Križevci</izvorni_sadrzaj>
    <derivirana_varijabla naziv="DomainObject.Predmet.StrankaWithAdressOIB_1">Dudaš Brajan, Cubinec 23,48260 Križevci,Marija Pandurić, OIB 10092313824, Ulica Frana Supila 28,48260 Križevci,Jelena Žerjav, OIB 77926780417, Mali Grabičani 69 A,48306 Mali Grabičani,Željko Gregurek, OIB 63296232124, Đurđic 36,48260 Đurđic,Željko Brezovec, OIB 64988650148, Ivanec Križevački 124,48260 Ivanec Križevački,Ivanka Car, OIB 76179036296, Potok Kalnički 9,48267 Potok Kalnički,Igor Udovčić, OIB 67432623074, Ivana Meštrovića 19,35000 Slavonski Brod,Mario Kušter, OIB 99365252394, Čeredari 4,48214 Sveti Petar Čvrstec,Ivica Mekovec, OIB 53914411488, Mokrice Miholečke 56,48268 Mokrice Miholečke,Goran Mušlek, OIB 02953871312, Veliki Raven 85,48260 Veliki Raven,Teo Topolovec, OIB 95775033713, Prugovečka 4,10000 Zagreb,Ivan Keleković, K.Heruca 4,48260 Križevci,Mira Kelek, OIB 25076742502, Istarska Ulica 7,48260 Križevci,Siniša Poje, OIB 76626046335, Ulica Dragutina Renarića 25,48260 Križevci,Tatjana Mamić, OIB 36147303671, Ulica Ive Vojnovića 7,48260 Križevci,Dudaš Čaba, Cubinec 23,48260 Križevci,Miroslav Tomac, OIB 39218066649, Ulica Kralja Tomislava 5,48260 Križevci,Ljubica Zagorec, OIB 43956121001, Sveti Petar Orehovec 13,48267 Sveti Petar Orehovec,Jožica Mesec, OIB 44741256593, Salinovec 4 A,42240 Salinovec,Petar Kršić, OIB 21380100983, Ivana Gundulića 19,10360 Sesvete,Zoran Jandroković, OIB 32808970070, Carine 50,48260 Apatovec,Danijela Pavlek, Ravenski Lemeš 1,48260 Križevci,Kristina Krolo, OIB 95940161814, Naselje Kralja Zvonimira 2/2,43000 Bjelovar,Snježana Horvat, Podgajec 15,48260 Križevci,Marija Ščuric, OIB 10759268095, Prigorska Ulica 25,48260 Križevci,Danijel Lovreković, OIB 01423797269, Ulica Krunoslava Heruca 80,48260 Križevci,Renato Kralj, Potočka ulica 37,48260 Križevci</derivirana_varijabla>
  </DomainObject.Predmet.StrankaWithAdressOIB>
  <DomainObject.Predmet.StrankaNazivFormated>
    <izvorni_sadrzaj>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izvorni_sadrzaj>
    <derivirana_varijabla naziv="DomainObject.Predmet.StrankaNazivFormated_1">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derivirana_varijabla>
  </DomainObject.Predmet.StrankaNazivFormated>
  <DomainObject.Predmet.StrankaNazivFormatedOIB>
    <izvorni_sadrzaj>Dudaš Brajan,Marija Pandurić, OIB 10092313824,Jelena Žerjav, OIB 77926780417,Željko Gregurek, OIB 63296232124,Željko Brezovec, OIB 64988650148,Ivanka Car, OIB 76179036296,Igor Udovčić, OIB 67432623074,Mario Kušter, OIB 99365252394,Ivica Mekovec, OIB 53914411488,Goran Mušlek, OIB 02953871312,Teo Topolovec, OIB 95775033713,Ivan Keleković,Mira Kelek, OIB 25076742502,Siniša Poje, OIB 76626046335,Tatjana Mamić, OIB 36147303671,Dudaš Čaba,Miroslav Tomac, OIB 39218066649,Ljubica Zagorec, OIB 43956121001,Jožica Mesec, OIB 44741256593,Petar Kršić, OIB 21380100983,Zoran Jandroković, OIB 32808970070,Danijela Pavlek,Kristina Krolo, OIB 95940161814,Snježana Horvat,Marija Ščuric, OIB 10759268095,Danijel Lovreković, OIB 01423797269,Renato Kralj</izvorni_sadrzaj>
    <derivirana_varijabla naziv="DomainObject.Predmet.StrankaNazivFormatedOIB_1">Dudaš Brajan,Marija Pandurić, OIB 10092313824,Jelena Žerjav, OIB 77926780417,Željko Gregurek, OIB 63296232124,Željko Brezovec, OIB 64988650148,Ivanka Car, OIB 76179036296,Igor Udovčić, OIB 67432623074,Mario Kušter, OIB 99365252394,Ivica Mekovec, OIB 53914411488,Goran Mušlek, OIB 02953871312,Teo Topolovec, OIB 95775033713,Ivan Keleković,Mira Kelek, OIB 25076742502,Siniša Poje, OIB 76626046335,Tatjana Mamić, OIB 36147303671,Dudaš Čaba,Miroslav Tomac, OIB 39218066649,Ljubica Zagorec, OIB 43956121001,Jožica Mesec, OIB 44741256593,Petar Kršić, OIB 21380100983,Zoran Jandroković, OIB 32808970070,Danijela Pavlek,Kristina Krolo, OIB 95940161814,Snježana Horvat,Marija Ščuric, OIB 10759268095,Danijel Lovreković, OIB 01423797269,Renato Kralj</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izvorni_sadrzaj>
    <derivirana_varijabla naziv="DomainObject.Predmet.StrankaListFormated_1">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derivirana_varijabla>
  </DomainObject.Predmet.StrankaListFormated>
  <DomainObject.Predmet.StrankaListFormatedOIB>
    <izvorni_sadrzaj>
      <item>Dudaš Brajan zastupanog po punomoćniku Ivan Keleković</item>
      <item>Marija Pandurić, OIB 10092313824 zastupanog po punomoćniku Ivan Keleković; ZOU Mladen Klasić, Željko Rožić i Sanela Kontin</item>
      <item>Jelena Žerjav, OIB 77926780417 zastupanog po punomoćniku Ivan Keleković</item>
      <item>Željko Gregurek, OIB 63296232124 zastupanog po punomoćniku Ivan Keleković</item>
      <item>Željko Brezovec, OIB 64988650148 zastupanog po punomoćniku Ivan Keleković; ZOU Mladen Klasić, Željko Rožić i Sanela Kontin</item>
      <item>Ivanka Car, OIB 76179036296 zastupanog po punomoćniku Ivan Keleković; ZOU Mladen Klasić, Željko Rožić i Sanela Kontin</item>
      <item>Igor Udovčić, OIB 67432623074 zastupanog po punomoćniku Ivan Keleković</item>
      <item>Mario Kušter, OIB 99365252394 zastupanog po punomoćniku Ivan Keleković</item>
      <item>Ivica Mekovec, OIB 53914411488 zastupanog po punomoćniku Ivan Keleković</item>
      <item>Goran Mušlek, OIB 02953871312 zastupanog po punomoćniku Ivan Keleković</item>
      <item>Teo Topolovec, OIB 95775033713 zastupanog po punomoćniku Ivan Keleković</item>
      <item>Ivan Keleković zastupanog po punomoćniku Ivan Keleković</item>
      <item>Mira Kelek, OIB 25076742502 zastupanog po punomoćniku Ivan Keleković</item>
      <item>Siniša Poje, OIB 76626046335 zastupanog po punomoćniku Ivan Keleković</item>
      <item>Tatjana Mamić, OIB 36147303671 zastupanog po punomoćniku Ivan Keleković; ZOU Mladen Klasić, Željko Rožić i Sanela Kontin</item>
      <item>Dudaš Čaba zastupanog po punomoćniku Ivan Keleković</item>
      <item>Miroslav Tomac, OIB 39218066649 zastupanog po punomoćniku Ivan Keleković</item>
      <item>Ljubica Zagorec, OIB 43956121001 zastupanog po punomoćniku Ivan Keleković</item>
      <item>Jožica Mesec, OIB 44741256593 zastupanog po punomoćniku Ivan Keleković</item>
      <item>Petar Kršić, OIB 21380100983 zastupanog po punomoćniku Ivan Keleković</item>
      <item>Zoran Jandroković, OIB 32808970070 zastupanog po punomoćniku Ivan Keleković</item>
      <item>Danijela Pavlek zastupanog po punomoćniku Ivan Keleković; ZOU Mladen Klasić, Željko Rožić i Sanela Kontin</item>
      <item>Kristina Krolo, OIB 95940161814 zastupanog po punomoćniku Ivan Keleković</item>
      <item>Snježana Horvat zastupanog po punomoćniku Ivan Keleković</item>
      <item>Marija Ščuric, OIB 10759268095 zastupanog po punomoćniku Ivan Keleković; ZOU Mladen Klasić, Željko Rožić i Sanela Kontin</item>
      <item>Danijel Lovreković, OIB 01423797269 zastupanog po punomoćniku Ivan Keleković</item>
      <item>Renato Kralj zastupanog po punomoćniku Ivan Keleković; ZOU Mladen Klasić, Željko Rožić i Sanela Kontin</item>
    </izvorni_sadrzaj>
    <derivirana_varijabla naziv="DomainObject.Predmet.StrankaListFormatedOIB_1">
      <item>Dudaš Brajan zastupanog po punomoćniku Ivan Keleković</item>
      <item>Marija Pandurić, OIB 10092313824 zastupanog po punomoćniku Ivan Keleković; ZOU Mladen Klasić, Željko Rožić i Sanela Kontin</item>
      <item>Jelena Žerjav, OIB 77926780417 zastupanog po punomoćniku Ivan Keleković</item>
      <item>Željko Gregurek, OIB 63296232124 zastupanog po punomoćniku Ivan Keleković</item>
      <item>Željko Brezovec, OIB 64988650148 zastupanog po punomoćniku Ivan Keleković; ZOU Mladen Klasić, Željko Rožić i Sanela Kontin</item>
      <item>Ivanka Car, OIB 76179036296 zastupanog po punomoćniku Ivan Keleković; ZOU Mladen Klasić, Željko Rožić i Sanela Kontin</item>
      <item>Igor Udovčić, OIB 67432623074 zastupanog po punomoćniku Ivan Keleković</item>
      <item>Mario Kušter, OIB 99365252394 zastupanog po punomoćniku Ivan Keleković</item>
      <item>Ivica Mekovec, OIB 53914411488 zastupanog po punomoćniku Ivan Keleković</item>
      <item>Goran Mušlek, OIB 02953871312 zastupanog po punomoćniku Ivan Keleković</item>
      <item>Teo Topolovec, OIB 95775033713 zastupanog po punomoćniku Ivan Keleković</item>
      <item>Ivan Keleković zastupanog po punomoćniku Ivan Keleković</item>
      <item>Mira Kelek, OIB 25076742502 zastupanog po punomoćniku Ivan Keleković</item>
      <item>Siniša Poje, OIB 76626046335 zastupanog po punomoćniku Ivan Keleković</item>
      <item>Tatjana Mamić, OIB 36147303671 zastupanog po punomoćniku Ivan Keleković; ZOU Mladen Klasić, Željko Rožić i Sanela Kontin</item>
      <item>Dudaš Čaba zastupanog po punomoćniku Ivan Keleković</item>
      <item>Miroslav Tomac, OIB 39218066649 zastupanog po punomoćniku Ivan Keleković</item>
      <item>Ljubica Zagorec, OIB 43956121001 zastupanog po punomoćniku Ivan Keleković</item>
      <item>Jožica Mesec, OIB 44741256593 zastupanog po punomoćniku Ivan Keleković</item>
      <item>Petar Kršić, OIB 21380100983 zastupanog po punomoćniku Ivan Keleković</item>
      <item>Zoran Jandroković, OIB 32808970070 zastupanog po punomoćniku Ivan Keleković</item>
      <item>Danijela Pavlek zastupanog po punomoćniku Ivan Keleković; ZOU Mladen Klasić, Željko Rožić i Sanela Kontin</item>
      <item>Kristina Krolo, OIB 95940161814 zastupanog po punomoćniku Ivan Keleković</item>
      <item>Snježana Horvat zastupanog po punomoćniku Ivan Keleković</item>
      <item>Marija Ščuric, OIB 10759268095 zastupanog po punomoćniku Ivan Keleković; ZOU Mladen Klasić, Željko Rožić i Sanela Kontin</item>
      <item>Danijel Lovreković, OIB 01423797269 zastupanog po punomoćniku Ivan Keleković</item>
      <item>Renato Kralj zastupanog po punomoćniku Ivan Keleković; ZOU Mladen Klasić, Željko Rožić i Sanela Kontin</item>
    </derivirana_varijabla>
  </DomainObject.Predmet.StrankaListFormatedOIB>
  <DomainObject.Predmet.StrankaListFormatedWithAdress>
    <izvorni_sadrzaj>
      <item>Dudaš Brajan, Cubinec 23, 48260 Križevci zastupanog po punomoćniku Ivan Keleković</item>
      <item>Marija Pandurić, Ulica Frana Supila 28, 48260 Križevci zastupanog po punomoćniku Ivan Keleković; ZOU Mladen Klasić, Željko Rožić i Sanela Kontin</item>
      <item>Jelena Žerjav, Mali Grabičani 69 A, 48306 Mali Grabičani zastupanog po punomoćniku Ivan Keleković</item>
      <item>Željko Gregurek, Đurđic 36, 48260 Đurđic zastupanog po punomoćniku Ivan Keleković</item>
      <item>Željko Brezovec, Ivanec Križevački 124, 48260 Ivanec Križevački zastupanog po punomoćniku Ivan Keleković; ZOU Mladen Klasić, Željko Rožić i Sanela Kontin</item>
      <item>Ivanka Car, Potok Kalnički 9, 48267 Potok Kalnički zastupanog po punomoćniku Ivan Keleković; ZOU Mladen Klasić, Željko Rožić i Sanela Kontin</item>
      <item>Igor Udovčić, Ivana Meštrovića 19, 35000 Slavonski Brod zastupanog po punomoćniku Ivan Keleković</item>
      <item>Mario Kušter, Čeredari 4, 48214 Sveti Petar Čvrstec zastupanog po punomoćniku Ivan Keleković</item>
      <item>Ivica Mekovec, Mokrice Miholečke 56, 48268 Mokrice Miholečke zastupanog po punomoćniku Ivan Keleković</item>
      <item>Goran Mušlek, Veliki Raven 85, 48260 Veliki Raven zastupanog po punomoćniku Ivan Keleković</item>
      <item>Teo Topolovec, Prugovečka 4, 10000 Zagreb zastupanog po punomoćniku Ivan Keleković</item>
      <item>Ivan Keleković, K.Heruca 4, 48260 Križevci zastupanog po punomoćniku Ivan Keleković</item>
      <item>Mira Kelek, Istarska Ulica 7, 48260 Križevci zastupanog po punomoćniku Ivan Keleković</item>
      <item>Siniša Poje, Ulica Dragutina Renarića 25, 48260 Križevci zastupanog po punomoćniku Ivan Keleković</item>
      <item>Tatjana Mamić, Ulica Ive Vojnovića 7, 48260 Križevci zastupanog po punomoćniku Ivan Keleković; ZOU Mladen Klasić, Željko Rožić i Sanela Kontin</item>
      <item>Dudaš Čaba, Cubinec 23, 48260 Križevci zastupanog po punomoćniku Ivan Keleković</item>
      <item>Miroslav Tomac, Ulica Kralja Tomislava 5, 48260 Križevci zastupanog po punomoćniku Ivan Keleković</item>
      <item>Ljubica Zagorec, Sveti Petar Orehovec 13, 48267 Sveti Petar Orehovec zastupanog po punomoćniku Ivan Keleković</item>
      <item>Jožica Mesec, Salinovec 4 A, 42240 Salinovec zastupanog po punomoćniku Ivan Keleković</item>
      <item>Petar Kršić, Ivana Gundulića 19, 10360 Sesvete zastupanog po punomoćniku Ivan Keleković</item>
      <item>Zoran Jandroković, Carine 50, 48260 Apatovec zastupanog po punomoćniku Ivan Keleković</item>
      <item>Danijela Pavlek, Ravenski Lemeš 1, 48260 Križevci zastupanog po punomoćniku Ivan Keleković; ZOU Mladen Klasić, Željko Rožić i Sanela Kontin</item>
      <item>Kristina Krolo, Naselje Kralja Zvonimira 2/2, 43000 Bjelovar zastupanog po punomoćniku Ivan Keleković</item>
      <item>Snježana Horvat, Podgajec 15, 48260 Križevci zastupanog po punomoćniku Ivan Keleković</item>
      <item>Marija Ščuric, Prigorska Ulica 25, 48260 Križevci zastupanog po punomoćniku Ivan Keleković; ZOU Mladen Klasić, Željko Rožić i Sanela Kontin</item>
      <item>Danijel Lovreković, Ulica Krunoslava Heruca 80, 48260 Križevci zastupanog po punomoćniku Ivan Keleković</item>
      <item>Renato Kralj, Potočka ulica 37, 48260 Križevci zastupanog po punomoćniku Ivan Keleković; ZOU Mladen Klasić, Željko Rožić i Sanela Kontin</item>
    </izvorni_sadrzaj>
    <derivirana_varijabla naziv="DomainObject.Predmet.StrankaListFormatedWithAdress_1">
      <item>Dudaš Brajan, Cubinec 23, 48260 Križevci zastupanog po punomoćniku Ivan Keleković</item>
      <item>Marija Pandurić, Ulica Frana Supila 28, 48260 Križevci zastupanog po punomoćniku Ivan Keleković; ZOU Mladen Klasić, Željko Rožić i Sanela Kontin</item>
      <item>Jelena Žerjav, Mali Grabičani 69 A, 48306 Mali Grabičani zastupanog po punomoćniku Ivan Keleković</item>
      <item>Željko Gregurek, Đurđic 36, 48260 Đurđic zastupanog po punomoćniku Ivan Keleković</item>
      <item>Željko Brezovec, Ivanec Križevački 124, 48260 Ivanec Križevački zastupanog po punomoćniku Ivan Keleković; ZOU Mladen Klasić, Željko Rožić i Sanela Kontin</item>
      <item>Ivanka Car, Potok Kalnički 9, 48267 Potok Kalnički zastupanog po punomoćniku Ivan Keleković; ZOU Mladen Klasić, Željko Rožić i Sanela Kontin</item>
      <item>Igor Udovčić, Ivana Meštrovića 19, 35000 Slavonski Brod zastupanog po punomoćniku Ivan Keleković</item>
      <item>Mario Kušter, Čeredari 4, 48214 Sveti Petar Čvrstec zastupanog po punomoćniku Ivan Keleković</item>
      <item>Ivica Mekovec, Mokrice Miholečke 56, 48268 Mokrice Miholečke zastupanog po punomoćniku Ivan Keleković</item>
      <item>Goran Mušlek, Veliki Raven 85, 48260 Veliki Raven zastupanog po punomoćniku Ivan Keleković</item>
      <item>Teo Topolovec, Prugovečka 4, 10000 Zagreb zastupanog po punomoćniku Ivan Keleković</item>
      <item>Ivan Keleković, K.Heruca 4, 48260 Križevci zastupanog po punomoćniku Ivan Keleković</item>
      <item>Mira Kelek, Istarska Ulica 7, 48260 Križevci zastupanog po punomoćniku Ivan Keleković</item>
      <item>Siniša Poje, Ulica Dragutina Renarića 25, 48260 Križevci zastupanog po punomoćniku Ivan Keleković</item>
      <item>Tatjana Mamić, Ulica Ive Vojnovića 7, 48260 Križevci zastupanog po punomoćniku Ivan Keleković; ZOU Mladen Klasić, Željko Rožić i Sanela Kontin</item>
      <item>Dudaš Čaba, Cubinec 23, 48260 Križevci zastupanog po punomoćniku Ivan Keleković</item>
      <item>Miroslav Tomac, Ulica Kralja Tomislava 5, 48260 Križevci zastupanog po punomoćniku Ivan Keleković</item>
      <item>Ljubica Zagorec, Sveti Petar Orehovec 13, 48267 Sveti Petar Orehovec zastupanog po punomoćniku Ivan Keleković</item>
      <item>Jožica Mesec, Salinovec 4 A, 42240 Salinovec zastupanog po punomoćniku Ivan Keleković</item>
      <item>Petar Kršić, Ivana Gundulića 19, 10360 Sesvete zastupanog po punomoćniku Ivan Keleković</item>
      <item>Zoran Jandroković, Carine 50, 48260 Apatovec zastupanog po punomoćniku Ivan Keleković</item>
      <item>Danijela Pavlek, Ravenski Lemeš 1, 48260 Križevci zastupanog po punomoćniku Ivan Keleković; ZOU Mladen Klasić, Željko Rožić i Sanela Kontin</item>
      <item>Kristina Krolo, Naselje Kralja Zvonimira 2/2, 43000 Bjelovar zastupanog po punomoćniku Ivan Keleković</item>
      <item>Snježana Horvat, Podgajec 15, 48260 Križevci zastupanog po punomoćniku Ivan Keleković</item>
      <item>Marija Ščuric, Prigorska Ulica 25, 48260 Križevci zastupanog po punomoćniku Ivan Keleković; ZOU Mladen Klasić, Željko Rožić i Sanela Kontin</item>
      <item>Danijel Lovreković, Ulica Krunoslava Heruca 80, 48260 Križevci zastupanog po punomoćniku Ivan Keleković</item>
      <item>Renato Kralj, Potočka ulica 37, 48260 Križevci zastupanog po punomoćniku Ivan Keleković; ZOU Mladen Klasić, Željko Rožić i Sanela Kontin</item>
    </derivirana_varijabla>
  </DomainObject.Predmet.StrankaListFormatedWithAdress>
  <DomainObject.Predmet.StrankaListFormatedWithAdressOIB>
    <izvorni_sadrzaj>
      <item>Dudaš Brajan, Cubinec 23, 48260 Križevci zastupanog po punomoćniku Ivan Keleković</item>
      <item>Marija Pandurić, OIB 10092313824, Ulica Frana Supila 28, 48260 Križevci zastupanog po punomoćniku Ivan Keleković; ZOU Mladen Klasić, Željko Rožić i Sanela Kontin</item>
      <item>Jelena Žerjav, OIB 77926780417, Mali Grabičani 69 A, 48306 Mali Grabičani zastupanog po punomoćniku Ivan Keleković</item>
      <item>Željko Gregurek, OIB 63296232124, Đurđic 36, 48260 Đurđic zastupanog po punomoćniku Ivan Keleković</item>
      <item>Željko Brezovec, OIB 64988650148, Ivanec Križevački 124, 48260 Ivanec Križevački zastupanog po punomoćniku Ivan Keleković; ZOU Mladen Klasić, Željko Rožić i Sanela Kontin</item>
      <item>Ivanka Car, OIB 76179036296, Potok Kalnički 9, 48267 Potok Kalnički zastupanog po punomoćniku Ivan Keleković; ZOU Mladen Klasić, Željko Rožić i Sanela Kontin</item>
      <item>Igor Udovčić, OIB 67432623074, Ivana Meštrovića 19, 35000 Slavonski Brod zastupanog po punomoćniku Ivan Keleković</item>
      <item>Mario Kušter, OIB 99365252394, Čeredari 4, 48214 Sveti Petar Čvrstec zastupanog po punomoćniku Ivan Keleković</item>
      <item>Ivica Mekovec, OIB 53914411488, Mokrice Miholečke 56, 48268 Mokrice Miholečke zastupanog po punomoćniku Ivan Keleković</item>
      <item>Goran Mušlek, OIB 02953871312, Veliki Raven 85, 48260 Veliki Raven zastupanog po punomoćniku Ivan Keleković</item>
      <item>Teo Topolovec, OIB 95775033713, Prugovečka 4, 10000 Zagreb zastupanog po punomoćniku Ivan Keleković</item>
      <item>Ivan Keleković, K.Heruca 4, 48260 Križevci zastupanog po punomoćniku Ivan Keleković</item>
      <item>Mira Kelek, OIB 25076742502, Istarska Ulica 7, 48260 Križevci zastupanog po punomoćniku Ivan Keleković</item>
      <item>Siniša Poje, OIB 76626046335, Ulica Dragutina Renarića 25, 48260 Križevci zastupanog po punomoćniku Ivan Keleković</item>
      <item>Tatjana Mamić, OIB 36147303671, Ulica Ive Vojnovića 7, 48260 Križevci zastupanog po punomoćniku Ivan Keleković; ZOU Mladen Klasić, Željko Rožić i Sanela Kontin</item>
      <item>Dudaš Čaba, Cubinec 23, 48260 Križevci zastupanog po punomoćniku Ivan Keleković</item>
      <item>Miroslav Tomac, OIB 39218066649, Ulica Kralja Tomislava 5, 48260 Križevci zastupanog po punomoćniku Ivan Keleković</item>
      <item>Ljubica Zagorec, OIB 43956121001, Sveti Petar Orehovec 13, 48267 Sveti Petar Orehovec zastupanog po punomoćniku Ivan Keleković</item>
      <item>Jožica Mesec, OIB 44741256593, Salinovec 4 A, 42240 Salinovec zastupanog po punomoćniku Ivan Keleković</item>
      <item>Petar Kršić, OIB 21380100983, Ivana Gundulića 19, 10360 Sesvete zastupanog po punomoćniku Ivan Keleković</item>
      <item>Zoran Jandroković, OIB 32808970070, Carine 50, 48260 Apatovec zastupanog po punomoćniku Ivan Keleković</item>
      <item>Danijela Pavlek, Ravenski Lemeš 1, 48260 Križevci zastupanog po punomoćniku Ivan Keleković; ZOU Mladen Klasić, Željko Rožić i Sanela Kontin</item>
      <item>Kristina Krolo, OIB 95940161814, Naselje Kralja Zvonimira 2/2, 43000 Bjelovar zastupanog po punomoćniku Ivan Keleković</item>
      <item>Snježana Horvat, Podgajec 15, 48260 Križevci zastupanog po punomoćniku Ivan Keleković</item>
      <item>Marija Ščuric, OIB 10759268095, Prigorska Ulica 25, 48260 Križevci zastupanog po punomoćniku Ivan Keleković; ZOU Mladen Klasić, Željko Rožić i Sanela Kontin</item>
      <item>Danijel Lovreković, OIB 01423797269, Ulica Krunoslava Heruca 80, 48260 Križevci zastupanog po punomoćniku Ivan Keleković</item>
      <item>Renato Kralj, Potočka ulica 37, 48260 Križevci zastupanog po punomoćniku Ivan Keleković; ZOU Mladen Klasić, Željko Rožić i Sanela Kontin</item>
    </izvorni_sadrzaj>
    <derivirana_varijabla naziv="DomainObject.Predmet.StrankaListFormatedWithAdressOIB_1">
      <item>Dudaš Brajan, Cubinec 23, 48260 Križevci zastupanog po punomoćniku Ivan Keleković</item>
      <item>Marija Pandurić, OIB 10092313824, Ulica Frana Supila 28, 48260 Križevci zastupanog po punomoćniku Ivan Keleković; ZOU Mladen Klasić, Željko Rožić i Sanela Kontin</item>
      <item>Jelena Žerjav, OIB 77926780417, Mali Grabičani 69 A, 48306 Mali Grabičani zastupanog po punomoćniku Ivan Keleković</item>
      <item>Željko Gregurek, OIB 63296232124, Đurđic 36, 48260 Đurđic zastupanog po punomoćniku Ivan Keleković</item>
      <item>Željko Brezovec, OIB 64988650148, Ivanec Križevački 124, 48260 Ivanec Križevački zastupanog po punomoćniku Ivan Keleković; ZOU Mladen Klasić, Željko Rožić i Sanela Kontin</item>
      <item>Ivanka Car, OIB 76179036296, Potok Kalnički 9, 48267 Potok Kalnički zastupanog po punomoćniku Ivan Keleković; ZOU Mladen Klasić, Željko Rožić i Sanela Kontin</item>
      <item>Igor Udovčić, OIB 67432623074, Ivana Meštrovića 19, 35000 Slavonski Brod zastupanog po punomoćniku Ivan Keleković</item>
      <item>Mario Kušter, OIB 99365252394, Čeredari 4, 48214 Sveti Petar Čvrstec zastupanog po punomoćniku Ivan Keleković</item>
      <item>Ivica Mekovec, OIB 53914411488, Mokrice Miholečke 56, 48268 Mokrice Miholečke zastupanog po punomoćniku Ivan Keleković</item>
      <item>Goran Mušlek, OIB 02953871312, Veliki Raven 85, 48260 Veliki Raven zastupanog po punomoćniku Ivan Keleković</item>
      <item>Teo Topolovec, OIB 95775033713, Prugovečka 4, 10000 Zagreb zastupanog po punomoćniku Ivan Keleković</item>
      <item>Ivan Keleković, K.Heruca 4, 48260 Križevci zastupanog po punomoćniku Ivan Keleković</item>
      <item>Mira Kelek, OIB 25076742502, Istarska Ulica 7, 48260 Križevci zastupanog po punomoćniku Ivan Keleković</item>
      <item>Siniša Poje, OIB 76626046335, Ulica Dragutina Renarića 25, 48260 Križevci zastupanog po punomoćniku Ivan Keleković</item>
      <item>Tatjana Mamić, OIB 36147303671, Ulica Ive Vojnovića 7, 48260 Križevci zastupanog po punomoćniku Ivan Keleković; ZOU Mladen Klasić, Željko Rožić i Sanela Kontin</item>
      <item>Dudaš Čaba, Cubinec 23, 48260 Križevci zastupanog po punomoćniku Ivan Keleković</item>
      <item>Miroslav Tomac, OIB 39218066649, Ulica Kralja Tomislava 5, 48260 Križevci zastupanog po punomoćniku Ivan Keleković</item>
      <item>Ljubica Zagorec, OIB 43956121001, Sveti Petar Orehovec 13, 48267 Sveti Petar Orehovec zastupanog po punomoćniku Ivan Keleković</item>
      <item>Jožica Mesec, OIB 44741256593, Salinovec 4 A, 42240 Salinovec zastupanog po punomoćniku Ivan Keleković</item>
      <item>Petar Kršić, OIB 21380100983, Ivana Gundulića 19, 10360 Sesvete zastupanog po punomoćniku Ivan Keleković</item>
      <item>Zoran Jandroković, OIB 32808970070, Carine 50, 48260 Apatovec zastupanog po punomoćniku Ivan Keleković</item>
      <item>Danijela Pavlek, Ravenski Lemeš 1, 48260 Križevci zastupanog po punomoćniku Ivan Keleković; ZOU Mladen Klasić, Željko Rožić i Sanela Kontin</item>
      <item>Kristina Krolo, OIB 95940161814, Naselje Kralja Zvonimira 2/2, 43000 Bjelovar zastupanog po punomoćniku Ivan Keleković</item>
      <item>Snježana Horvat, Podgajec 15, 48260 Križevci zastupanog po punomoćniku Ivan Keleković</item>
      <item>Marija Ščuric, OIB 10759268095, Prigorska Ulica 25, 48260 Križevci zastupanog po punomoćniku Ivan Keleković; ZOU Mladen Klasić, Željko Rožić i Sanela Kontin</item>
      <item>Danijel Lovreković, OIB 01423797269, Ulica Krunoslava Heruca 80, 48260 Križevci zastupanog po punomoćniku Ivan Keleković</item>
      <item>Renato Kralj, Potočka ulica 37, 48260 Križevci zastupanog po punomoćniku Ivan Keleković; ZOU Mladen Klasić, Željko Rožić i Sanela Kontin</item>
    </derivirana_varijabla>
  </DomainObject.Predmet.StrankaListFormatedWithAdressOIB>
  <DomainObject.Predmet.StrankaListNazivFormated>
    <izvorni_sadrzaj>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zvorni_sadrzaj>
    <derivirana_varijabla naziv="DomainObject.Predmet.StrankaListNazivFormated_1">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derivirana_varijabla>
  </DomainObject.Predmet.StrankaListNazivFormated>
  <DomainObject.Predmet.StrankaListNazivFormatedOIB>
    <izvorni_sadrzaj>
      <item>Dudaš Brajan</item>
      <item>Marija Pandurić, OIB 10092313824</item>
      <item>Jelena Žerjav, OIB 77926780417</item>
      <item>Željko Gregurek, OIB 63296232124</item>
      <item>Željko Brezovec, OIB 64988650148</item>
      <item>Ivanka Car, OIB 76179036296</item>
      <item>Igor Udovčić, OIB 67432623074</item>
      <item>Mario Kušter, OIB 99365252394</item>
      <item>Ivica Mekovec, OIB 53914411488</item>
      <item>Goran Mušlek, OIB 02953871312</item>
      <item>Teo Topolovec, OIB 95775033713</item>
      <item>Ivan Keleković</item>
      <item>Mira Kelek, OIB 25076742502</item>
      <item>Siniša Poje, OIB 76626046335</item>
      <item>Tatjana Mamić, OIB 36147303671</item>
      <item>Dudaš Čaba</item>
      <item>Miroslav Tomac, OIB 39218066649</item>
      <item>Ljubica Zagorec, OIB 43956121001</item>
      <item>Jožica Mesec, OIB 44741256593</item>
      <item>Petar Kršić, OIB 21380100983</item>
      <item>Zoran Jandroković, OIB 32808970070</item>
      <item>Danijela Pavlek</item>
      <item>Kristina Krolo, OIB 95940161814</item>
      <item>Snježana Horvat</item>
      <item>Marija Ščuric, OIB 10759268095</item>
      <item>Danijel Lovreković, OIB 01423797269</item>
      <item>Renato Kralj</item>
    </izvorni_sadrzaj>
    <derivirana_varijabla naziv="DomainObject.Predmet.StrankaListNazivFormatedOIB_1">
      <item>Dudaš Brajan</item>
      <item>Marija Pandurić, OIB 10092313824</item>
      <item>Jelena Žerjav, OIB 77926780417</item>
      <item>Željko Gregurek, OIB 63296232124</item>
      <item>Željko Brezovec, OIB 64988650148</item>
      <item>Ivanka Car, OIB 76179036296</item>
      <item>Igor Udovčić, OIB 67432623074</item>
      <item>Mario Kušter, OIB 99365252394</item>
      <item>Ivica Mekovec, OIB 53914411488</item>
      <item>Goran Mušlek, OIB 02953871312</item>
      <item>Teo Topolovec, OIB 95775033713</item>
      <item>Ivan Keleković</item>
      <item>Mira Kelek, OIB 25076742502</item>
      <item>Siniša Poje, OIB 76626046335</item>
      <item>Tatjana Mamić, OIB 36147303671</item>
      <item>Dudaš Čaba</item>
      <item>Miroslav Tomac, OIB 39218066649</item>
      <item>Ljubica Zagorec, OIB 43956121001</item>
      <item>Jožica Mesec, OIB 44741256593</item>
      <item>Petar Kršić, OIB 21380100983</item>
      <item>Zoran Jandroković, OIB 32808970070</item>
      <item>Danijela Pavlek</item>
      <item>Kristina Krolo, OIB 95940161814</item>
      <item>Snježana Horvat</item>
      <item>Marija Ščuric, OIB 10759268095</item>
      <item>Danijel Lovreković, OIB 01423797269</item>
      <item>Renato Kralj</item>
    </derivirana_varijabla>
  </DomainObject.Predmet.StrankaListNazivFormatedOIB>
  <DomainObject.Predmet.ProtuStrankaListFormated>
    <izvorni_sadrzaj>
      <item>GUŠTI, društvo s ograničenom odgovornošću za proizvodnju i trgovinu mesa i mesnih prerađevina</item>
    </izvorni_sadrzaj>
    <derivirana_varijabla naziv="DomainObject.Predmet.ProtuStrankaListFormated_1">
      <item>GUŠTI, društvo s ograničenom odgovornošću za proizvodnju i trgovinu mesa i mesnih prerađevina</item>
    </derivirana_varijabla>
  </DomainObject.Predmet.ProtuStrankaListFormated>
  <DomainObject.Predmet.ProtuStrankaListFormatedOIB>
    <izvorni_sadrzaj>
      <item>GUŠTI, društvo s ograničenom odgovornošću za proizvodnju i trgovinu mesa i mesnih prerađevina, OIB 05647991814</item>
    </izvorni_sadrzaj>
    <derivirana_varijabla naziv="DomainObject.Predmet.ProtuStrankaListFormatedOIB_1">
      <item>GUŠTI, društvo s ograničenom odgovornošću za proizvodnju i trgovinu mesa i mesnih prerađevina, OIB 05647991814</item>
    </derivirana_varijabla>
  </DomainObject.Predmet.ProtuStrankaListFormatedOIB>
  <DomainObject.Predmet.ProtuStrankaListFormatedWithAdress>
    <izvorni_sadrzaj>
      <item>GUŠTI, društvo s ograničenom odgovornošću za proizvodnju i trgovinu mesa i mesnih prerađevina, Cubinec 28, Križevci</item>
    </izvorni_sadrzaj>
    <derivirana_varijabla naziv="DomainObject.Predmet.ProtuStrankaListFormatedWithAdress_1">
      <item>GUŠTI, društvo s ograničenom odgovornošću za proizvodnju i trgovinu mesa i mesnih prerađevina, Cubinec 28, Križevci</item>
    </derivirana_varijabla>
  </DomainObject.Predmet.ProtuStrankaListFormatedWithAdress>
  <DomainObject.Predmet.ProtuStrankaListFormatedWithAdressOIB>
    <izvorni_sadrzaj>
      <item>GUŠTI, društvo s ograničenom odgovornošću za proizvodnju i trgovinu mesa i mesnih prerađevina, OIB 05647991814, Cubinec 28, Križevci</item>
    </izvorni_sadrzaj>
    <derivirana_varijabla naziv="DomainObject.Predmet.ProtuStrankaListFormatedWithAdressOIB_1">
      <item>GUŠTI, društvo s ograničenom odgovornošću za proizvodnju i trgovinu mesa i mesnih prerađevina, OIB 05647991814, Cubinec 28, Križevci</item>
    </derivirana_varijabla>
  </DomainObject.Predmet.ProtuStrankaListFormatedWithAdressOIB>
  <DomainObject.Predmet.ProtuStrankaListNazivFormated>
    <izvorni_sadrzaj>
      <item>GUŠTI, društvo s ograničenom odgovornošću za proizvodnju i trgovinu mesa i mesnih prerađevina</item>
    </izvorni_sadrzaj>
    <derivirana_varijabla naziv="DomainObject.Predmet.ProtuStrankaListNazivFormated_1">
      <item>GUŠTI, društvo s ograničenom odgovornošću za proizvodnju i trgovinu mesa i mesnih prerađevina</item>
    </derivirana_varijabla>
  </DomainObject.Predmet.ProtuStrankaListNazivFormated>
  <DomainObject.Predmet.ProtuStrankaListNazivFormatedOIB>
    <izvorni_sadrzaj>
      <item>GUŠTI, društvo s ograničenom odgovornošću za proizvodnju i trgovinu mesa i mesnih prerađevina, OIB 05647991814</item>
    </izvorni_sadrzaj>
    <derivirana_varijabla naziv="DomainObject.Predmet.ProtuStrankaListNazivFormatedOIB_1">
      <item>GUŠTI, društvo s ograničenom odgovornošću za proizvodnju i trgovinu mesa i mesnih prerađevina, OIB 05647991814</item>
    </derivirana_varijabla>
  </DomainObject.Predmet.ProtuStrankaListNazivFormatedOIB>
  <DomainObject.Predmet.OstaliListFormated>
    <izvorni_sadrzaj>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zvorni_sadrzaj>
    <derivirana_varijabla naziv="DomainObject.Predmet.OstaliListFormated_1">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derivirana_varijabla>
  </DomainObject.Predmet.OstaliListFormated>
  <DomainObject.Predmet.OstaliListFormatedOIB>
    <izvorni_sadrzaj>
      <item>Ivan Keleković, OIB 97872822678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zvorni_sadrzaj>
    <derivirana_varijabla naziv="DomainObject.Predmet.OstaliListFormatedOIB_1">
      <item>Ivan Keleković, OIB 97872822678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derivirana_varijabla>
  </DomainObject.Predmet.OstaliListFormatedOIB>
  <DomainObject.Predmet.OstaliListFormatedWithAdress>
    <izvorni_sadrzaj>
      <item>Ivan Keleković,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izvorni_sadrzaj>
    <derivirana_varijabla naziv="DomainObject.Predmet.OstaliListFormatedWithAdress_1">
      <item>Ivan Keleković,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derivirana_varijabla>
  </DomainObject.Predmet.OstaliListFormatedWithAdress>
  <DomainObject.Predmet.OstaliListFormatedWithAdressOIB>
    <izvorni_sadrzaj>
      <item>Ivan Keleković, OIB 97872822678,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izvorni_sadrzaj>
    <derivirana_varijabla naziv="DomainObject.Predmet.OstaliListFormatedWithAdressOIB_1">
      <item>Ivan Keleković, OIB 97872822678,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derivirana_varijabla>
  </DomainObject.Predmet.OstaliListFormatedWithAdressOIB>
  <DomainObject.Predmet.OstaliListNazivFormated>
    <izvorni_sadrzaj>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zvorni_sadrzaj>
    <derivirana_varijabla naziv="DomainObject.Predmet.OstaliListNazivFormated_1">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derivirana_varijabla>
  </DomainObject.Predmet.OstaliListNazivFormated>
  <DomainObject.Predmet.OstaliListNazivFormatedOIB>
    <izvorni_sadrzaj>
      <item>Ivan Keleković, OIB 97872822678</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zvorni_sadrzaj>
    <derivirana_varijabla naziv="DomainObject.Predmet.OstaliListNazivFormatedOIB_1">
      <item>Ivan Keleković, OIB 97872822678</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St-272/2012-174</izvorni_sadrzaj>
    <derivirana_varijabla naziv="DomainObject.PoslovniBrojDokumenta_1">St-272/2012-174</derivirana_varijabla>
  </DomainObject.PoslovniBrojDokumenta>
  <DomainObject.Predmet.StrankaIDrugi>
    <izvorni_sadrzaj>Željko Brezovec i dr.</izvorni_sadrzaj>
    <derivirana_varijabla naziv="DomainObject.Predmet.StrankaIDrugi_1">Željko Brezovec i dr.</derivirana_varijabla>
  </DomainObject.Predmet.StrankaIDrugi>
  <DomainObject.Predmet.ProtustrankaIDrugi>
    <izvorni_sadrzaj>GUŠTI, društvo s ograničenom odgovornošću za proizvodnju i trgovinu mesa i mesnih prerađevina</izvorni_sadrzaj>
    <derivirana_varijabla naziv="DomainObject.Predmet.ProtustrankaIDrugi_1">GUŠTI, društvo s ograničenom odgovornošću za proizvodnju i trgovinu mesa i mesnih prerađevina</derivirana_varijabla>
  </DomainObject.Predmet.ProtustrankaIDrugi>
  <DomainObject.Predmet.StrankaIDrugiAdressOIB>
    <izvorni_sadrzaj>Željko Brezovec, OIB 64988650148, Ivanec Križevački 124, 48260 Ivanec Križevački i dr.</izvorni_sadrzaj>
    <derivirana_varijabla naziv="DomainObject.Predmet.StrankaIDrugiAdressOIB_1">Željko Brezovec, OIB 64988650148, Ivanec Križevački 124, 48260 Ivanec Križevački i dr.</derivirana_varijabla>
  </DomainObject.Predmet.StrankaIDrugiAdressOIB>
  <DomainObject.Predmet.ProtustrankaIDrugiAdressOIB>
    <izvorni_sadrzaj>GUŠTI, društvo s ograničenom odgovornošću za proizvodnju i trgovinu mesa i mesnih prerađevina, OIB 05647991814, Cubinec 28, Križevci</izvorni_sadrzaj>
    <derivirana_varijabla naziv="DomainObject.Predmet.ProtustrankaIDrugiAdressOIB_1">GUŠTI, društvo s ograničenom odgovornošću za proizvodnju i trgovinu mesa i mesnih prerađevina, OIB 05647991814, Cubinec 28,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zvorni_sadrzaj>
    <derivirana_varijabla naziv="DomainObject.Predmet.SudioniciListNaziv_1">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derivirana_varijabla>
  </DomainObject.Predmet.SudioniciListNaziv>
  <DomainObject.Predmet.SudioniciListAdressOIB>
    <izvorni_sadrzaj>
      <item>Dudaš Brajan, Cubinec 23,48260 Križevci</item>
      <item>Marija Pandurić, OIB 10092313824, Ulica Frana Supila 28,48260 Križevci</item>
      <item>Jelena Žerjav, OIB 77926780417, Mali Grabičani 69 A,48306 Mali Grabičani</item>
      <item>Željko Gregurek, OIB 63296232124, Đurđic 36,48260 Đurđic</item>
      <item>Željko Brezovec, OIB 64988650148, Ivanec Križevački 124,48260 Ivanec Križevački</item>
      <item>GUŠTI, društvo s ograničenom odgovornošću za proizvodnju i trgovinu mesa i mesnih prerađevina, OIB 05647991814, Cubinec 28,Križevci</item>
      <item>Ivanka Car, OIB 76179036296, Potok Kalnički 9,48267 Potok Kalnički</item>
      <item>Igor Udovčić, OIB 67432623074, Ivana Meštrovića 19,35000 Slavonski Brod</item>
      <item>Mario Kušter, OIB 99365252394, Čeredari 4,48214 Sveti Petar Čvrstec</item>
      <item>Ivica Mekovec, OIB 53914411488, Mokrice Miholečke 56,48268 Mokrice Miholečke</item>
      <item>Goran Mušlek, OIB 02953871312, Veliki Raven 85,48260 Veliki Raven</item>
      <item>Teo Topolovec, OIB 95775033713, Prugovečka 4,10000 Zagreb</item>
      <item>Ivan Keleković, K.Heruca 4,48260 Križevci</item>
      <item>Mira Kelek, OIB 25076742502, Istarska Ulica 7,48260 Križevci</item>
      <item>Siniša Poje, OIB 76626046335, Ulica Dragutina Renarića 25,48260 Križevci</item>
      <item>Tatjana Mamić, OIB 36147303671, Ulica Ive Vojnovića 7,48260 Križevci</item>
      <item>Dudaš Čaba, Cubinec 23,48260 Križevci</item>
      <item>Miroslav Tomac, OIB 39218066649, Ulica Kralja Tomislava 5,48260 Križevci</item>
      <item>Ljubica Zagorec, OIB 43956121001, Sveti Petar Orehovec 13,48267 Sveti Petar Orehovec</item>
      <item>Jožica Mesec, OIB 44741256593, Salinovec 4 A,42240 Salinovec</item>
      <item>Petar Kršić, OIB 21380100983, Ivana Gundulića 19,10360 Sesvete</item>
      <item>Ivan Keleković, OIB 97872822678, Ulica Krunoslava Heruca 4,48260 Križevci</item>
      <item>Zoran Jandroković, OIB 32808970070, Carine 50,48260 Apatovec</item>
      <item>Danijela Pavlek, Ravenski Lemeš 1,48260 Križevci</item>
      <item>Kristina Krolo, OIB 95940161814, Naselje Kralja Zvonimira 2/2,43000 Bjelovar</item>
      <item>Snježana Horvat, Podgajec 15,48260 Križevci</item>
      <item>Marija Ščuric, OIB 10759268095, Prigorska Ulica 25,48260 Križevci</item>
      <item>Danijel Lovreković, OIB 01423797269, Ulica Krunoslava 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izvorni_sadrzaj>
    <derivirana_varijabla naziv="DomainObject.Predmet.SudioniciListAdressOIB_1">
      <item>Dudaš Brajan, Cubinec 23,48260 Križevci</item>
      <item>Marija Pandurić, OIB 10092313824, Ulica Frana Supila 28,48260 Križevci</item>
      <item>Jelena Žerjav, OIB 77926780417, Mali Grabičani 69 A,48306 Mali Grabičani</item>
      <item>Željko Gregurek, OIB 63296232124, Đurđic 36,48260 Đurđic</item>
      <item>Željko Brezovec, OIB 64988650148, Ivanec Križevački 124,48260 Ivanec Križevački</item>
      <item>GUŠTI, društvo s ograničenom odgovornošću za proizvodnju i trgovinu mesa i mesnih prerađevina, OIB 05647991814, Cubinec 28,Križevci</item>
      <item>Ivanka Car, OIB 76179036296, Potok Kalnički 9,48267 Potok Kalnički</item>
      <item>Igor Udovčić, OIB 67432623074, Ivana Meštrovića 19,35000 Slavonski Brod</item>
      <item>Mario Kušter, OIB 99365252394, Čeredari 4,48214 Sveti Petar Čvrstec</item>
      <item>Ivica Mekovec, OIB 53914411488, Mokrice Miholečke 56,48268 Mokrice Miholečke</item>
      <item>Goran Mušlek, OIB 02953871312, Veliki Raven 85,48260 Veliki Raven</item>
      <item>Teo Topolovec, OIB 95775033713, Prugovečka 4,10000 Zagreb</item>
      <item>Ivan Keleković, K.Heruca 4,48260 Križevci</item>
      <item>Mira Kelek, OIB 25076742502, Istarska Ulica 7,48260 Križevci</item>
      <item>Siniša Poje, OIB 76626046335, Ulica Dragutina Renarića 25,48260 Križevci</item>
      <item>Tatjana Mamić, OIB 36147303671, Ulica Ive Vojnovića 7,48260 Križevci</item>
      <item>Dudaš Čaba, Cubinec 23,48260 Križevci</item>
      <item>Miroslav Tomac, OIB 39218066649, Ulica Kralja Tomislava 5,48260 Križevci</item>
      <item>Ljubica Zagorec, OIB 43956121001, Sveti Petar Orehovec 13,48267 Sveti Petar Orehovec</item>
      <item>Jožica Mesec, OIB 44741256593, Salinovec 4 A,42240 Salinovec</item>
      <item>Petar Kršić, OIB 21380100983, Ivana Gundulića 19,10360 Sesvete</item>
      <item>Ivan Keleković, OIB 97872822678, Ulica Krunoslava Heruca 4,48260 Križevci</item>
      <item>Zoran Jandroković, OIB 32808970070, Carine 50,48260 Apatovec</item>
      <item>Danijela Pavlek, Ravenski Lemeš 1,48260 Križevci</item>
      <item>Kristina Krolo, OIB 95940161814, Naselje Kralja Zvonimira 2/2,43000 Bjelovar</item>
      <item>Snježana Horvat, Podgajec 15,48260 Križevci</item>
      <item>Marija Ščuric, OIB 10759268095, Prigorska Ulica 25,48260 Križevci</item>
      <item>Danijel Lovreković, OIB 01423797269, Ulica Krunoslava 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C680BD-8CCE-469A-9768-7256B8E1E1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1845</properties:Characters>
  <properties:Lines>83</properties:Lines>
  <properties:Paragraphs>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2016-06-03T10:40:00Z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St-272/2012-174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