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0ca8" w14:paraId="0a50ca8" w:rsidRDefault="002129B9" w:rsidP="0085221D" w:rsidR="00750685" w:rsidRPr="00A23889">
      <w:pPr>
        <w:jc w:val="both"/>
        <w15:collapsed w:val="false"/>
        <w:rPr>
          <w:rStyle w:val="Naglaeno"/>
          <w:b w:val="false"/>
        </w:rPr>
      </w:pPr>
      <w:r w:rsidRPr="00A23889">
        <w:rPr>
          <w:noProof/>
        </w:rPr>
        <w:t xml:space="preserve">         </w:t>
      </w:r>
      <w:r w:rsidR="00193220" w:rsidRPr="00A23889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 xml:space="preserve">   </w:t>
      </w:r>
      <w:r w:rsidR="00750685" w:rsidRPr="00A23889">
        <w:rPr>
          <w:rStyle w:val="Naglaeno"/>
          <w:b w:val="false"/>
        </w:rPr>
        <w:t>REPUBLIKA HRVATSKA</w:t>
      </w:r>
    </w:p>
    <w:p w:rsidRDefault="00750685" w:rsidP="00EB5E2F" w:rsidR="00647636" w:rsidRPr="00A23889">
      <w:pPr>
        <w:ind w:hanging="720" w:left="360"/>
        <w:jc w:val="both"/>
        <w:rPr>
          <w:rStyle w:val="Naglaeno"/>
          <w:b w:val="false"/>
        </w:rPr>
      </w:pPr>
      <w:r w:rsidRPr="00A23889">
        <w:rPr>
          <w:rStyle w:val="Naglaeno"/>
          <w:b w:val="false"/>
        </w:rPr>
        <w:t>TRGOVAČKI SUD U OSIJEKU</w:t>
      </w:r>
    </w:p>
    <w:p w:rsidRDefault="004F11EE" w:rsidP="0085221D" w:rsidR="004F11EE" w:rsidRPr="00A23889">
      <w:pPr>
        <w:jc w:val="both"/>
        <w:rPr>
          <w:rStyle w:val="Naglaeno"/>
          <w:b w:val="false"/>
        </w:rPr>
      </w:pPr>
    </w:p>
    <w:p w:rsidRDefault="004C645A" w:rsidP="0085221D" w:rsidR="004C645A" w:rsidRPr="00A23889">
      <w:pPr>
        <w:jc w:val="both"/>
        <w:rPr>
          <w:rStyle w:val="Naglaeno"/>
          <w:b w:val="false"/>
        </w:rPr>
      </w:pPr>
    </w:p>
    <w:p w:rsidRDefault="00E10140" w:rsidP="00B1707E" w:rsidR="004F11EE" w:rsidRPr="00A23889">
      <w:pPr>
        <w:jc w:val="center"/>
      </w:pPr>
      <w:r w:rsidRPr="00A23889">
        <w:t>R E P U B L I K A   H R V A T S K A</w:t>
      </w:r>
    </w:p>
    <w:p w:rsidRDefault="00E10140" w:rsidP="00E10140" w:rsidR="00E10140" w:rsidRPr="00A23889">
      <w:pPr>
        <w:jc w:val="center"/>
      </w:pPr>
      <w:r w:rsidRPr="00A23889">
        <w:t>R J E Š E N J E</w:t>
      </w:r>
    </w:p>
    <w:p w:rsidRDefault="004C645A" w:rsidP="00E10140" w:rsidR="004C645A" w:rsidRPr="00A23889"/>
    <w:p w:rsidRDefault="004C645A" w:rsidP="00E10140" w:rsidR="004C645A" w:rsidRPr="00A23889"/>
    <w:p w:rsidRDefault="00864FF8" w:rsidP="009C6537" w:rsidR="004C645A" w:rsidRPr="00A23889">
      <w:pPr>
        <w:ind w:firstLine="708"/>
        <w:jc w:val="both"/>
      </w:pPr>
      <w:r w:rsidRPr="00A23889">
        <w:t xml:space="preserve">Trgovački sud u Osijeku, po stečajnom sucu mr. sc. Borisu Vukoviću, u stečajnom postupku nad dužnikom </w:t>
      </w:r>
      <w:r w:rsidR="00275E32">
        <w:t>PEIXIA d.o.o. u stečaju, Vinkovci, Vladimira Nazora 3, MBS: 030115400, OIB: 70896156844</w:t>
      </w:r>
      <w:r w:rsidRPr="00A23889">
        <w:t xml:space="preserve">, dana </w:t>
      </w:r>
      <w:r w:rsidR="00443A40">
        <w:t>1</w:t>
      </w:r>
      <w:r w:rsidR="00275E32">
        <w:t>9</w:t>
      </w:r>
      <w:r w:rsidRPr="00A23889">
        <w:t>. rujna 2018. godine</w:t>
      </w:r>
    </w:p>
    <w:p w:rsidRDefault="009C6537" w:rsidP="009C6537" w:rsidR="009C6537" w:rsidRPr="00A23889">
      <w:pPr>
        <w:ind w:firstLine="708"/>
        <w:jc w:val="both"/>
      </w:pPr>
    </w:p>
    <w:p w:rsidRDefault="009C6537" w:rsidP="009C6537" w:rsidR="009C6537" w:rsidRPr="00A23889">
      <w:pPr>
        <w:ind w:firstLine="708"/>
        <w:jc w:val="both"/>
      </w:pPr>
    </w:p>
    <w:p w:rsidRDefault="00E671A5" w:rsidP="00E671A5" w:rsidR="00E671A5" w:rsidRPr="00A23889">
      <w:pPr>
        <w:jc w:val="center"/>
      </w:pPr>
      <w:r w:rsidRPr="00A23889">
        <w:t>r i j e š i o  j e</w:t>
      </w:r>
    </w:p>
    <w:p w:rsidRDefault="003560D7" w:rsidP="003560D7" w:rsidR="003560D7" w:rsidRPr="00A23889">
      <w:pPr>
        <w:jc w:val="both"/>
      </w:pPr>
    </w:p>
    <w:p w:rsidRDefault="004C645A" w:rsidP="003560D7" w:rsidR="004C645A" w:rsidRPr="00A23889">
      <w:pPr>
        <w:jc w:val="both"/>
      </w:pPr>
    </w:p>
    <w:p w:rsidRDefault="00E671A5" w:rsidP="00E671A5" w:rsidR="00E671A5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="00814724" w:rsidRPr="00A23889">
        <w:rPr>
          <w:b/>
          <w:lang w:val="hr-HR"/>
        </w:rPr>
        <w:t>prvog</w:t>
      </w:r>
      <w:r w:rsidRPr="00A23889">
        <w:t xml:space="preserve"> višeg isplatnog reda:</w:t>
      </w:r>
    </w:p>
    <w:p w:rsidRDefault="003C106D" w:rsidP="003C106D" w:rsidR="003C106D" w:rsidRPr="00A23889">
      <w:pPr>
        <w:jc w:val="both"/>
      </w:pPr>
    </w:p>
    <w:p w:rsidRDefault="00382F8F" w:rsidP="00275E32" w:rsidR="003560D7" w:rsidRPr="00A31693">
      <w:pPr>
        <w:pStyle w:val="Odlomakpopisa"/>
        <w:numPr>
          <w:ilvl w:val="0"/>
          <w:numId w:val="44"/>
        </w:numPr>
        <w:jc w:val="both"/>
        <w:rPr>
          <w:color w:val="000000"/>
        </w:rPr>
      </w:pPr>
      <w:r w:rsidRPr="00A31693">
        <w:rPr>
          <w:color w:val="00000A"/>
        </w:rPr>
        <w:t xml:space="preserve">Republika Hrvatska, </w:t>
      </w:r>
      <w:r w:rsidR="00275E32" w:rsidRPr="00A31693">
        <w:rPr>
          <w:color w:val="00000A"/>
          <w:lang w:val="hr-HR"/>
        </w:rPr>
        <w:t xml:space="preserve">Ministarstvo financija, </w:t>
      </w:r>
      <w:r w:rsidRPr="00A31693">
        <w:rPr>
          <w:color w:val="00000A"/>
        </w:rPr>
        <w:t xml:space="preserve">Porezna uprava, </w:t>
      </w:r>
      <w:r w:rsidR="00275E32" w:rsidRPr="00A31693">
        <w:rPr>
          <w:color w:val="00000A"/>
          <w:lang w:val="hr-HR"/>
        </w:rPr>
        <w:t>PU Vukovar</w:t>
      </w:r>
      <w:r w:rsidR="00F95747" w:rsidRPr="00A31693">
        <w:t xml:space="preserve">, </w:t>
      </w:r>
      <w:r w:rsidR="00275E32" w:rsidRPr="00A31693">
        <w:t>Trg Republike Hrvatske 5</w:t>
      </w:r>
      <w:r w:rsidR="00275E32" w:rsidRPr="00A31693">
        <w:rPr>
          <w:lang w:val="hr-HR"/>
        </w:rPr>
        <w:t xml:space="preserve">, </w:t>
      </w:r>
      <w:r w:rsidR="00275E32" w:rsidRPr="00A31693">
        <w:t xml:space="preserve"> Vukovar</w:t>
      </w:r>
      <w:r w:rsidR="00275E32" w:rsidRPr="00A31693">
        <w:rPr>
          <w:lang w:val="hr-HR"/>
        </w:rPr>
        <w:t xml:space="preserve">, </w:t>
      </w:r>
      <w:r w:rsidR="00AD47B2" w:rsidRPr="00A31693">
        <w:rPr>
          <w:bCs/>
          <w:color w:val="000000"/>
        </w:rPr>
        <w:t xml:space="preserve">OIB: </w:t>
      </w:r>
      <w:r w:rsidR="00275E32" w:rsidRPr="00A31693">
        <w:t>18683136487</w:t>
      </w:r>
      <w:r w:rsidR="00AD47B2" w:rsidRPr="00A31693">
        <w:rPr>
          <w:bCs/>
          <w:color w:val="000000"/>
        </w:rPr>
        <w:t xml:space="preserve">, </w:t>
      </w:r>
      <w:r w:rsidR="00721A2A" w:rsidRPr="00A31693">
        <w:rPr>
          <w:bCs/>
          <w:color w:val="000000"/>
        </w:rPr>
        <w:t xml:space="preserve">u iznosu od </w:t>
      </w:r>
      <w:r w:rsidR="00275E32" w:rsidRPr="00A31693">
        <w:t>5,11</w:t>
      </w:r>
      <w:r w:rsidR="00275E32" w:rsidRPr="00A31693">
        <w:rPr>
          <w:lang w:val="hr-HR"/>
        </w:rPr>
        <w:t xml:space="preserve"> </w:t>
      </w:r>
      <w:r w:rsidR="00721A2A" w:rsidRPr="00A31693">
        <w:rPr>
          <w:bCs/>
          <w:color w:val="000000"/>
        </w:rPr>
        <w:t>kn</w:t>
      </w:r>
      <w:r w:rsidR="00CC5BA1">
        <w:rPr>
          <w:bCs/>
          <w:color w:val="000000"/>
          <w:lang w:val="hr-HR"/>
        </w:rPr>
        <w:t>.</w:t>
      </w:r>
    </w:p>
    <w:p w:rsidRDefault="003560D7" w:rsidP="003560D7" w:rsidR="003560D7" w:rsidRPr="00A23889">
      <w:pPr>
        <w:pStyle w:val="Odlomakpopisa"/>
        <w:jc w:val="both"/>
        <w:rPr>
          <w:color w:val="000000"/>
        </w:rPr>
      </w:pPr>
    </w:p>
    <w:p w:rsidRDefault="009C6537" w:rsidP="00E671A5" w:rsidR="009C6537" w:rsidRPr="00A23889">
      <w:pPr>
        <w:jc w:val="both"/>
      </w:pPr>
    </w:p>
    <w:p w:rsidRDefault="003B3F6C" w:rsidP="003B3F6C" w:rsidR="003B3F6C" w:rsidRPr="00A23889">
      <w:pPr>
        <w:pStyle w:val="Odlomakpopisa"/>
        <w:numPr>
          <w:ilvl w:val="0"/>
          <w:numId w:val="29"/>
        </w:numPr>
        <w:jc w:val="both"/>
      </w:pPr>
      <w:r w:rsidRPr="00A23889">
        <w:t xml:space="preserve">Utvrđuju se tražbine </w:t>
      </w:r>
      <w:r w:rsidRPr="00A23889">
        <w:rPr>
          <w:b/>
          <w:lang w:val="hr-HR"/>
        </w:rPr>
        <w:t>drugog</w:t>
      </w:r>
      <w:r w:rsidRPr="00A23889">
        <w:t xml:space="preserve"> višeg isplatnog reda:</w:t>
      </w:r>
    </w:p>
    <w:p w:rsidRDefault="003B3F6C" w:rsidP="003B3F6C" w:rsidR="003B3F6C" w:rsidRPr="00A23889">
      <w:pPr>
        <w:jc w:val="both"/>
      </w:pPr>
    </w:p>
    <w:p w:rsidRDefault="00A31693" w:rsidP="0008345A" w:rsidR="00A31693" w:rsidRPr="00CC5BA1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 w:rsidRPr="00CC5BA1">
        <w:rPr>
          <w:color w:val="00000A"/>
        </w:rPr>
        <w:t xml:space="preserve">Republika Hrvatska, </w:t>
      </w:r>
      <w:r w:rsidRPr="00CC5BA1">
        <w:rPr>
          <w:color w:val="00000A"/>
          <w:lang w:val="hr-HR"/>
        </w:rPr>
        <w:t xml:space="preserve">Ministarstvo financija, </w:t>
      </w:r>
      <w:r w:rsidRPr="00CC5BA1">
        <w:rPr>
          <w:color w:val="00000A"/>
        </w:rPr>
        <w:t xml:space="preserve">Porezna uprava, </w:t>
      </w:r>
      <w:r w:rsidRPr="00CC5BA1">
        <w:rPr>
          <w:color w:val="00000A"/>
          <w:lang w:val="hr-HR"/>
        </w:rPr>
        <w:t>PU Vukovar</w:t>
      </w:r>
      <w:r w:rsidRPr="00CC5BA1">
        <w:t>, Trg Republike Hrvatske 5</w:t>
      </w:r>
      <w:r w:rsidRPr="00CC5BA1">
        <w:rPr>
          <w:lang w:val="hr-HR"/>
        </w:rPr>
        <w:t xml:space="preserve">, </w:t>
      </w:r>
      <w:r w:rsidRPr="00CC5BA1">
        <w:t xml:space="preserve"> Vukovar</w:t>
      </w:r>
      <w:r w:rsidRPr="00CC5BA1">
        <w:rPr>
          <w:lang w:val="hr-HR"/>
        </w:rPr>
        <w:t xml:space="preserve">, </w:t>
      </w:r>
      <w:r w:rsidRPr="00CC5BA1">
        <w:rPr>
          <w:bCs/>
          <w:color w:val="000000"/>
        </w:rPr>
        <w:t xml:space="preserve">OIB: </w:t>
      </w:r>
      <w:r w:rsidRPr="00CC5BA1">
        <w:t>18683136487</w:t>
      </w:r>
      <w:r w:rsidRPr="00CC5BA1">
        <w:rPr>
          <w:bCs/>
          <w:color w:val="000000"/>
        </w:rPr>
        <w:t xml:space="preserve">, u iznosu od </w:t>
      </w:r>
      <w:r w:rsidRPr="00CC5BA1">
        <w:t>12.969,75</w:t>
      </w:r>
      <w:r w:rsidRPr="00CC5BA1">
        <w:rPr>
          <w:lang w:val="hr-HR"/>
        </w:rPr>
        <w:t xml:space="preserve"> </w:t>
      </w:r>
      <w:r w:rsidRPr="00CC5BA1">
        <w:rPr>
          <w:bCs/>
          <w:color w:val="000000"/>
        </w:rPr>
        <w:t>kn</w:t>
      </w:r>
      <w:r w:rsidRPr="00CC5BA1">
        <w:rPr>
          <w:bCs/>
          <w:color w:val="000000"/>
          <w:lang w:val="hr-HR"/>
        </w:rPr>
        <w:t>,</w:t>
      </w:r>
    </w:p>
    <w:p w:rsidRDefault="0008345A" w:rsidP="0008345A" w:rsidR="0008345A" w:rsidRPr="00CC5BA1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 w:rsidRPr="00CC5BA1">
        <w:t>HEP Operator distribucijskog sustava d.o.o. Elektra Vinkovci</w:t>
      </w:r>
      <w:r w:rsidRPr="00CC5BA1">
        <w:rPr>
          <w:lang w:val="hr-HR"/>
        </w:rPr>
        <w:t xml:space="preserve">, </w:t>
      </w:r>
      <w:r w:rsidRPr="00CC5BA1">
        <w:t>Kralja Zvonimira 96, Vinkovci</w:t>
      </w:r>
      <w:r w:rsidRPr="00CC5BA1">
        <w:rPr>
          <w:lang w:val="hr-HR"/>
        </w:rPr>
        <w:t xml:space="preserve">, OIB: </w:t>
      </w:r>
      <w:r w:rsidRPr="00CC5BA1">
        <w:t>46830600751</w:t>
      </w:r>
      <w:r w:rsidRPr="00CC5BA1">
        <w:rPr>
          <w:lang w:val="hr-HR"/>
        </w:rPr>
        <w:t xml:space="preserve">, u iznosu od </w:t>
      </w:r>
      <w:r w:rsidRPr="00CC5BA1">
        <w:t>1.287,72</w:t>
      </w:r>
      <w:r w:rsidRPr="00CC5BA1">
        <w:rPr>
          <w:lang w:val="hr-HR"/>
        </w:rPr>
        <w:t xml:space="preserve"> kn</w:t>
      </w:r>
    </w:p>
    <w:p w:rsidRDefault="0008345A" w:rsidP="0008345A" w:rsidR="0008345A" w:rsidRPr="00CC5BA1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 w:rsidRPr="00CC5BA1">
        <w:t>Hrvatski Telekom d.d.</w:t>
      </w:r>
      <w:r w:rsidRPr="00CC5BA1">
        <w:rPr>
          <w:lang w:val="hr-HR"/>
        </w:rPr>
        <w:t xml:space="preserve">, </w:t>
      </w:r>
      <w:r w:rsidRPr="00CC5BA1">
        <w:t xml:space="preserve">Roberta </w:t>
      </w:r>
      <w:proofErr w:type="spellStart"/>
      <w:r w:rsidRPr="00CC5BA1">
        <w:t>Frang</w:t>
      </w:r>
      <w:r w:rsidR="00CC5BA1">
        <w:rPr>
          <w:lang w:val="hr-HR"/>
        </w:rPr>
        <w:t>e</w:t>
      </w:r>
      <w:r w:rsidRPr="00CC5BA1">
        <w:t>ša</w:t>
      </w:r>
      <w:proofErr w:type="spellEnd"/>
      <w:r w:rsidRPr="00CC5BA1">
        <w:t xml:space="preserve"> Mihanovića 9, Zagreb</w:t>
      </w:r>
      <w:r w:rsidRPr="00CC5BA1">
        <w:rPr>
          <w:lang w:val="hr-HR"/>
        </w:rPr>
        <w:t xml:space="preserve">, OIB: </w:t>
      </w:r>
      <w:r w:rsidRPr="00CC5BA1">
        <w:t>81793146560</w:t>
      </w:r>
      <w:r w:rsidRPr="00CC5BA1">
        <w:rPr>
          <w:lang w:val="hr-HR"/>
        </w:rPr>
        <w:t xml:space="preserve">, u iznosu od </w:t>
      </w:r>
      <w:r w:rsidRPr="00CC5BA1">
        <w:t>10.202,90</w:t>
      </w:r>
      <w:r w:rsidRPr="00CC5BA1">
        <w:rPr>
          <w:lang w:val="hr-HR"/>
        </w:rPr>
        <w:t xml:space="preserve"> kn,</w:t>
      </w:r>
    </w:p>
    <w:p w:rsidRDefault="00672205" w:rsidP="0008345A" w:rsidR="0008345A" w:rsidRPr="00CC5BA1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 w:rsidRPr="00CC5BA1">
        <w:t>Vinkovački vodovod i kanalizacija d.o.o.</w:t>
      </w:r>
      <w:r w:rsidRPr="00CC5BA1">
        <w:rPr>
          <w:lang w:val="hr-HR"/>
        </w:rPr>
        <w:t xml:space="preserve">, </w:t>
      </w:r>
      <w:r w:rsidRPr="00CC5BA1">
        <w:t>Dragutina Žanića-Karle 47 A</w:t>
      </w:r>
      <w:r w:rsidRPr="00CC5BA1">
        <w:rPr>
          <w:lang w:val="hr-HR"/>
        </w:rPr>
        <w:t xml:space="preserve">, OIB: </w:t>
      </w:r>
      <w:r w:rsidRPr="00CC5BA1">
        <w:t>30638414709</w:t>
      </w:r>
      <w:r w:rsidRPr="00CC5BA1">
        <w:rPr>
          <w:lang w:val="hr-HR"/>
        </w:rPr>
        <w:t xml:space="preserve">, u iznosu od </w:t>
      </w:r>
      <w:r w:rsidRPr="00CC5BA1">
        <w:t>587,11</w:t>
      </w:r>
      <w:r w:rsidRPr="00CC5BA1">
        <w:rPr>
          <w:lang w:val="hr-HR"/>
        </w:rPr>
        <w:t xml:space="preserve"> kn</w:t>
      </w:r>
      <w:r w:rsidR="00D97192" w:rsidRPr="00CC5BA1">
        <w:rPr>
          <w:lang w:val="hr-HR"/>
        </w:rPr>
        <w:t>,</w:t>
      </w:r>
    </w:p>
    <w:p w:rsidRDefault="00D97192" w:rsidP="0008345A" w:rsidR="00D97192" w:rsidRPr="00CC5BA1">
      <w:pPr>
        <w:pStyle w:val="Odlomakpopisa"/>
        <w:numPr>
          <w:ilvl w:val="0"/>
          <w:numId w:val="45"/>
        </w:numPr>
        <w:jc w:val="both"/>
        <w:rPr>
          <w:color w:val="000000"/>
        </w:rPr>
      </w:pPr>
      <w:r w:rsidRPr="00CC5BA1">
        <w:t>HEP ELEKTRA d.o.o.</w:t>
      </w:r>
      <w:r w:rsidRPr="00CC5BA1">
        <w:rPr>
          <w:lang w:val="hr-HR"/>
        </w:rPr>
        <w:t xml:space="preserve">, </w:t>
      </w:r>
      <w:r w:rsidRPr="00CC5BA1">
        <w:t>Ulica grada Vukovara 37 Zagreb</w:t>
      </w:r>
      <w:r w:rsidRPr="00CC5BA1">
        <w:rPr>
          <w:lang w:val="hr-HR"/>
        </w:rPr>
        <w:t xml:space="preserve">, OIB: </w:t>
      </w:r>
      <w:r w:rsidRPr="00CC5BA1">
        <w:t>43965974818</w:t>
      </w:r>
      <w:r w:rsidRPr="00CC5BA1">
        <w:rPr>
          <w:lang w:val="hr-HR"/>
        </w:rPr>
        <w:t xml:space="preserve">, u iznosu od </w:t>
      </w:r>
      <w:r w:rsidRPr="00CC5BA1">
        <w:t>99,78</w:t>
      </w:r>
      <w:r w:rsidRPr="00CC5BA1">
        <w:rPr>
          <w:lang w:val="hr-HR"/>
        </w:rPr>
        <w:t xml:space="preserve"> kn.</w:t>
      </w:r>
    </w:p>
    <w:p w:rsidRDefault="003B3F6C" w:rsidP="003B3F6C" w:rsidR="003B3F6C" w:rsidRPr="00CC5BA1">
      <w:pPr>
        <w:pStyle w:val="Odlomakpopisa"/>
        <w:jc w:val="both"/>
        <w:rPr>
          <w:rFonts w:eastAsia="Calibri"/>
          <w:color w:val="000000"/>
        </w:rPr>
      </w:pPr>
    </w:p>
    <w:p w:rsidRDefault="00EC69F0" w:rsidP="004D78DA" w:rsidR="00EC69F0" w:rsidRPr="00CC5BA1"/>
    <w:p w:rsidRDefault="003B3F6C" w:rsidP="003B3F6C" w:rsidR="003B3F6C" w:rsidRPr="00CC5BA1">
      <w:pPr>
        <w:jc w:val="center"/>
      </w:pPr>
      <w:r w:rsidRPr="00CC5BA1">
        <w:t>Obrazloženje</w:t>
      </w:r>
    </w:p>
    <w:p w:rsidRDefault="003B3F6C" w:rsidP="003B3F6C" w:rsidR="003B3F6C" w:rsidRPr="00A23889"/>
    <w:p w:rsidRDefault="003B3F6C" w:rsidP="003B3F6C" w:rsidR="003B3F6C" w:rsidRPr="00A23889"/>
    <w:p w:rsidRDefault="003B3F6C" w:rsidP="003B3F6C" w:rsidR="003B3F6C" w:rsidRPr="00A23889">
      <w:pPr>
        <w:jc w:val="both"/>
      </w:pPr>
      <w:r w:rsidRPr="00A23889">
        <w:tab/>
        <w:t xml:space="preserve">Na ispitnom ročištu održanom </w:t>
      </w:r>
      <w:r w:rsidR="004D78DA">
        <w:t>1</w:t>
      </w:r>
      <w:r w:rsidR="002E6640">
        <w:t>9</w:t>
      </w:r>
      <w:r w:rsidR="006D6A1E" w:rsidRPr="00A23889">
        <w:t>. rujna</w:t>
      </w:r>
      <w:r w:rsidRPr="00A23889">
        <w:t xml:space="preserve"> 2018. ispitane su sve prijavljene tražbine prema iznosima i redu, a koje su prijavljene u roku.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pStyle w:val="Tijeloteksta"/>
        <w:rPr>
          <w:sz w:val="24"/>
        </w:rPr>
      </w:pPr>
      <w:r w:rsidRPr="00A23889">
        <w:rPr>
          <w:sz w:val="24"/>
        </w:rPr>
        <w:tab/>
        <w:t>Sud je temel</w:t>
      </w:r>
      <w:r w:rsidR="006D6A1E" w:rsidRPr="00A23889">
        <w:rPr>
          <w:sz w:val="24"/>
        </w:rPr>
        <w:t>jem čl. 264. Stečajnog zakona (Narodne novine</w:t>
      </w:r>
      <w:r w:rsidRPr="00A23889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ab/>
        <w:t xml:space="preserve">Tražbine navedene pod </w:t>
      </w:r>
      <w:proofErr w:type="spellStart"/>
      <w:r w:rsidRPr="00A23889">
        <w:t>toč</w:t>
      </w:r>
      <w:proofErr w:type="spellEnd"/>
      <w:r w:rsidRPr="00A23889">
        <w:t xml:space="preserve">. I. i II. ovog rješenja stečajni upravitelj je u cijelosti priznao, a radi se o tražbinama prvog i drugog višeg isplatnog reda a koje tražbine nije osporio niti nazočni stečajni vjerovnik, te se stoga smatraju utvrđenim, u smislu odredbi čl. 260., čl. 263.i čl. 265. SZ-a.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ind w:firstLine="708"/>
        <w:jc w:val="both"/>
      </w:pPr>
      <w:r w:rsidRPr="00A23889">
        <w:t xml:space="preserve">Slijedom navedenog, odlučeno je kao u izreci temeljem odredbi čl. 263., čl. 265. i čl. 266. SZ-a. </w:t>
      </w:r>
    </w:p>
    <w:p w:rsidRDefault="003B3F6C" w:rsidP="003B3F6C" w:rsidR="003B3F6C" w:rsidRPr="00A23889">
      <w:pPr>
        <w:ind w:firstLine="708"/>
        <w:jc w:val="both"/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  <w:r w:rsidRPr="00A23889">
        <w:rPr>
          <w:sz w:val="24"/>
        </w:rPr>
        <w:t>U Osijeku</w:t>
      </w:r>
      <w:r w:rsidRPr="00A23889">
        <w:rPr>
          <w:sz w:val="24"/>
          <w:lang w:val="hr-HR"/>
        </w:rPr>
        <w:t xml:space="preserve"> </w:t>
      </w:r>
      <w:r w:rsidR="004D78DA">
        <w:rPr>
          <w:sz w:val="24"/>
          <w:lang w:val="hr-HR"/>
        </w:rPr>
        <w:t>1</w:t>
      </w:r>
      <w:r w:rsidR="002E6640">
        <w:rPr>
          <w:sz w:val="24"/>
          <w:lang w:val="hr-HR"/>
        </w:rPr>
        <w:t>9</w:t>
      </w:r>
      <w:r w:rsidR="006D6A1E" w:rsidRPr="00A23889">
        <w:rPr>
          <w:sz w:val="24"/>
          <w:lang w:val="hr-HR"/>
        </w:rPr>
        <w:t>. rujna</w:t>
      </w:r>
      <w:r w:rsidRPr="00A23889">
        <w:rPr>
          <w:sz w:val="24"/>
          <w:lang w:val="hr-HR"/>
        </w:rPr>
        <w:t xml:space="preserve"> 2018. </w:t>
      </w: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pStyle w:val="Tijeloteksta"/>
        <w:jc w:val="center"/>
        <w:rPr>
          <w:sz w:val="24"/>
          <w:lang w:val="hr-HR"/>
        </w:rPr>
      </w:pPr>
    </w:p>
    <w:p w:rsidRDefault="003B3F6C" w:rsidP="003B3F6C" w:rsidR="003B3F6C" w:rsidRPr="00A23889">
      <w:pPr>
        <w:ind w:firstLine="708" w:left="5664"/>
        <w:jc w:val="both"/>
      </w:pPr>
      <w:r w:rsidRPr="00A23889">
        <w:t xml:space="preserve">    STEČAJNI SUDAC</w:t>
      </w:r>
    </w:p>
    <w:p w:rsidRDefault="003B3F6C" w:rsidP="003B3F6C" w:rsidR="003B3F6C" w:rsidRPr="00A23889">
      <w:pPr>
        <w:ind w:left="4956"/>
        <w:jc w:val="center"/>
      </w:pPr>
      <w:r w:rsidRPr="00A23889">
        <w:t xml:space="preserve">                  mr. sc. Boris Vuković</w:t>
      </w:r>
      <w:bookmarkStart w:name="_GoBack" w:id="0"/>
      <w:bookmarkEnd w:id="0"/>
    </w:p>
    <w:p w:rsidRDefault="003B3F6C" w:rsidP="003B3F6C" w:rsidR="003B3F6C" w:rsidRPr="00A23889">
      <w:pPr>
        <w:jc w:val="both"/>
      </w:pPr>
      <w:r w:rsidRPr="00A23889">
        <w:t xml:space="preserve">Zapisničar: Danijela Špeletić         </w:t>
      </w:r>
    </w:p>
    <w:p w:rsidRDefault="003B3F6C" w:rsidP="003B3F6C" w:rsidR="003B3F6C" w:rsidRPr="00A23889">
      <w:pPr>
        <w:jc w:val="both"/>
      </w:pPr>
      <w:r w:rsidRPr="00A23889">
        <w:t xml:space="preserve">                        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  <w:r w:rsidRPr="00A23889">
        <w:t xml:space="preserve">    </w:t>
      </w:r>
    </w:p>
    <w:p w:rsidRDefault="003B3F6C" w:rsidP="003B3F6C" w:rsidR="003B3F6C" w:rsidRPr="00A23889">
      <w:pPr>
        <w:jc w:val="both"/>
      </w:pPr>
      <w:r w:rsidRPr="00A23889">
        <w:t>UPUTA O PRAVNOM LIJEKU:</w:t>
      </w:r>
    </w:p>
    <w:p w:rsidRDefault="003B3F6C" w:rsidP="003B3F6C" w:rsidR="003B3F6C" w:rsidRPr="00A23889">
      <w:pPr>
        <w:jc w:val="both"/>
      </w:pPr>
      <w:r w:rsidRPr="00A23889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A23889">
      <w:pPr>
        <w:jc w:val="both"/>
      </w:pPr>
    </w:p>
    <w:p w:rsidRDefault="003B3F6C" w:rsidP="003B3F6C" w:rsidR="003B3F6C" w:rsidRPr="00A23889">
      <w:pPr>
        <w:jc w:val="both"/>
      </w:pPr>
    </w:p>
    <w:p w:rsidRDefault="003B3F6C" w:rsidP="003B3F6C" w:rsidR="003B3F6C" w:rsidRPr="008D7827">
      <w:pPr>
        <w:jc w:val="both"/>
      </w:pPr>
      <w:r w:rsidRPr="008D7827">
        <w:t>DNA:</w:t>
      </w:r>
    </w:p>
    <w:p w:rsidRDefault="00D562E9" w:rsidP="00F90CEB" w:rsidR="002E6640" w:rsidRPr="008D7827">
      <w:pPr>
        <w:pStyle w:val="Tijeloteksta"/>
        <w:rPr>
          <w:sz w:val="24"/>
          <w:lang w:val="hr-HR"/>
        </w:rPr>
      </w:pPr>
      <w:r w:rsidRPr="008D7827">
        <w:rPr>
          <w:sz w:val="24"/>
          <w:lang w:val="hr-HR"/>
        </w:rPr>
        <w:t>-</w:t>
      </w:r>
      <w:r w:rsidR="003B3F6C" w:rsidRPr="008D7827">
        <w:rPr>
          <w:sz w:val="24"/>
        </w:rPr>
        <w:t xml:space="preserve">Stečajni upravitelj </w:t>
      </w:r>
      <w:r w:rsidR="002E6640" w:rsidRPr="008D7827">
        <w:rPr>
          <w:sz w:val="24"/>
        </w:rPr>
        <w:t>Milan Stanić, Slavonsk</w:t>
      </w:r>
      <w:r w:rsidR="002E6640" w:rsidRPr="008D7827">
        <w:rPr>
          <w:sz w:val="24"/>
          <w:lang w:val="hr-HR"/>
        </w:rPr>
        <w:t>i</w:t>
      </w:r>
      <w:r w:rsidR="002E6640" w:rsidRPr="008D7827">
        <w:rPr>
          <w:sz w:val="24"/>
        </w:rPr>
        <w:t xml:space="preserve"> Brod, Matije Gupca 28</w:t>
      </w:r>
    </w:p>
    <w:p w:rsidRDefault="002E6640" w:rsidP="00F90CEB" w:rsidR="003B3F6C" w:rsidRPr="008D7827">
      <w:pPr>
        <w:pStyle w:val="Tijeloteksta"/>
        <w:rPr>
          <w:sz w:val="24"/>
          <w:lang w:val="hr-HR"/>
        </w:rPr>
      </w:pPr>
      <w:r w:rsidRPr="008D7827">
        <w:rPr>
          <w:sz w:val="24"/>
        </w:rPr>
        <w:t xml:space="preserve"> </w:t>
      </w:r>
      <w:r w:rsidR="003B3F6C" w:rsidRPr="008D7827">
        <w:rPr>
          <w:sz w:val="24"/>
        </w:rPr>
        <w:t xml:space="preserve">-mrežna stranica e-Oglasna ploča sudova </w:t>
      </w:r>
    </w:p>
    <w:p w:rsidRDefault="003B3F6C" w:rsidP="003B3F6C" w:rsidR="003B3F6C" w:rsidRPr="008D7827">
      <w:pPr>
        <w:jc w:val="both"/>
      </w:pPr>
      <w:r w:rsidRPr="008D7827">
        <w:t xml:space="preserve">-kal. </w:t>
      </w:r>
      <w:r w:rsidR="002E6640" w:rsidRPr="008D7827">
        <w:t>12</w:t>
      </w:r>
      <w:r w:rsidR="00F90CEB" w:rsidRPr="008D7827">
        <w:t>.</w:t>
      </w:r>
      <w:r w:rsidR="002E6640" w:rsidRPr="008D7827">
        <w:t>10</w:t>
      </w:r>
      <w:r w:rsidRPr="008D7827">
        <w:t>.2018.</w:t>
      </w:r>
    </w:p>
    <w:p w:rsidRDefault="003B3F6C" w:rsidP="003B3F6C" w:rsidR="003B3F6C" w:rsidRPr="008D7827">
      <w:pPr>
        <w:jc w:val="center"/>
      </w:pPr>
    </w:p>
    <w:p w:rsidRDefault="00FC055E" w:rsidP="003B3F6C" w:rsidR="00FC055E" w:rsidRPr="00A23889">
      <w:pPr>
        <w:jc w:val="center"/>
      </w:pPr>
    </w:p>
    <w:sectPr w:rsidSect="00B92159" w:rsidR="00FC055E" w:rsidRPr="00A238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A8A" w:rsidR="00427A8A">
      <w:r>
        <w:separator/>
      </w:r>
    </w:p>
  </w:endnote>
  <w:endnote w:id="0" w:type="continuationSeparator">
    <w:p w:rsidRDefault="00427A8A" w:rsidR="00427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A8A" w:rsidR="00427A8A">
      <w:r>
        <w:separator/>
      </w:r>
    </w:p>
  </w:footnote>
  <w:footnote w:id="0" w:type="continuationSeparator">
    <w:p w:rsidRDefault="00427A8A" w:rsidR="00427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2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E11F17" w:rsidP="00E11F17" w:rsidR="00E11F17">
    <w:pPr>
      <w:jc w:val="right"/>
    </w:pPr>
    <w:r>
      <w:t>7 St-548/17-34</w:t>
    </w:r>
  </w:p>
  <w:p w:rsidRDefault="002C7460" w:rsidP="002C7460" w:rsidR="002C7460">
    <w:pPr>
      <w:jc w:val="right"/>
    </w:pP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99300525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F17" w:rsidP="00E11F17" w:rsidR="00E11F17">
    <w:pPr>
      <w:jc w:val="right"/>
    </w:pPr>
    <w:r>
      <w:t>7 St-548/17-34</w:t>
    </w: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5BF00C0"/>
    <w:multiLevelType w:val="hybridMultilevel"/>
    <w:tmpl w:val="D9AC50B0"/>
    <w:lvl w:tplc="AC9A3B5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17"/>
  </w:num>
  <w:num w:numId="13">
    <w:abstractNumId w:val="14"/>
  </w:num>
  <w:num w:numId="14">
    <w:abstractNumId w:val="37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6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  <w:num w:numId="45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45A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02CF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5E32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640"/>
    <w:rsid w:val="002E67D0"/>
    <w:rsid w:val="002E741D"/>
    <w:rsid w:val="002F2EA0"/>
    <w:rsid w:val="002F48B0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0F15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546B"/>
    <w:rsid w:val="0042563E"/>
    <w:rsid w:val="00426521"/>
    <w:rsid w:val="00426D7B"/>
    <w:rsid w:val="00426DF7"/>
    <w:rsid w:val="004277C4"/>
    <w:rsid w:val="00427A8A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205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D7827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1693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5BA1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192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1F1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253F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1F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1F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37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32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PEIXIA d.o.o. za trgovinu i usluge</item>
      <item>RH MF POREZNA UPRAVA</item>
      <item>Županijsko državno odvjetništvo u Vukovaru</item>
    </izvorni_sadrzaj>
    <derivirana_varijabla naziv="DomainObject.Predmet.SudioniciListNaziv_1">
      <item>PEIXIA 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70896156844</item>
      <item>, OIB 81618487055</item>
    </izvorni_sadrzaj>
    <derivirana_varijabla naziv="DomainObject.Predmet.SudioniciListNazivOIB_1">
      <item>, OIB 18683136487</item>
      <item>, OIB 70896156844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E2579-9CAE-4DF8-ADDA-4F6EC504A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2304</properties:Characters>
  <properties:Lines>81</properties:Lines>
  <properties:Paragraphs>29</properties:Paragraphs>
  <properties:TotalTime>493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2018-09-24T11:22:00Z</cp:lastPrinted>
  <dcterms:modified xmlns:xsi="http://www.w3.org/2001/XMLSchema-instance" xsi:type="dcterms:W3CDTF">2018-09-24T11:22:00Z</dcterms:modified>
  <cp:revision>627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(RJ_(-34)_PEIXIA_-_MILAN_STANIĆ.docx)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