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0036" w14:paraId="578003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0004A">
        <w:rPr>
          <w:rFonts w:hAnsi="Times New Roman" w:ascii="Times New Roman"/>
        </w:rPr>
        <w:t>5135/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30004A">
        <w:rPr>
          <w:rFonts w:hAnsi="Times New Roman" w:ascii="Times New Roman"/>
        </w:rPr>
        <w:t>10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0004A" w:rsidRPr="0030004A">
        <w:rPr>
          <w:rFonts w:hAnsi="Times New Roman" w:ascii="Times New Roman"/>
        </w:rPr>
        <w:t>MERI-DON dom za starije i nemoćne osobe, Zagreb, Okrugljačka 27, OIB:96738086819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0004A" w:rsidRPr="0030004A">
        <w:rPr>
          <w:rFonts w:hAnsi="Times New Roman" w:ascii="Times New Roman"/>
        </w:rPr>
        <w:t>MERI-DON dom za starije i nemoćne osobe, Zagreb, Okrugljačka 27, OIB:96738086819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0004A">
        <w:rPr>
          <w:rFonts w:hAnsi="Times New Roman" w:ascii="Times New Roman"/>
        </w:rPr>
        <w:t>4</w:t>
      </w:r>
      <w:r w:rsidR="001305D0">
        <w:rPr>
          <w:rFonts w:hAnsi="Times New Roman" w:ascii="Times New Roman"/>
        </w:rPr>
        <w:t>,</w:t>
      </w:r>
      <w:r w:rsidR="0030004A">
        <w:rPr>
          <w:rFonts w:hAnsi="Times New Roman" w:ascii="Times New Roman"/>
        </w:rPr>
        <w:t>2</w:t>
      </w:r>
      <w:r w:rsidR="00345F0E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072CD5" w:rsidR="004D4B34" w:rsidRPr="004D4B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F46F7E" w:rsidRPr="00F46F7E">
        <w:rPr>
          <w:rFonts w:hAnsi="Times New Roman" w:ascii="Times New Roman"/>
        </w:rPr>
        <w:t>Tomislav Strniščak, Čakovec, Šenkovec, Gorčica 10, OIB: 26341315268</w:t>
      </w:r>
      <w:r w:rsidR="004D4B34">
        <w:rPr>
          <w:rFonts w:hAnsi="Times New Roman" w:ascii="Times New Roman"/>
        </w:rPr>
        <w:t>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E7D1E" w:rsidRPr="00CE7D1E">
        <w:rPr>
          <w:rFonts w:hAnsi="Times New Roman" w:ascii="Times New Roman"/>
        </w:rPr>
        <w:t>MERI-DON dom za starije i nemoćne osobe, Zagreb, Okrugljačka 27, OIB:96738086819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CE7D1E" w:rsidRPr="00CE7D1E">
        <w:rPr>
          <w:rFonts w:hAnsi="Times New Roman" w:ascii="Times New Roman"/>
        </w:rPr>
        <w:t>MERI-DON dom za starije i nemoćne osobe, Zagreb, Okrugljačka 27, OIB:96738086819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228E0">
        <w:rPr>
          <w:rFonts w:hAnsi="Times New Roman" w:ascii="Times New Roman"/>
        </w:rPr>
        <w:t>27.</w:t>
      </w:r>
      <w:r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E7D1E" w:rsidRPr="00CE7D1E">
        <w:rPr>
          <w:rFonts w:hAnsi="Times New Roman" w:ascii="Times New Roman"/>
        </w:rPr>
        <w:t>MERI-DON dom za starije i nemoćne osobe, Zagreb, Okrugljačka 27, OIB:96738086819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228E0">
        <w:rPr>
          <w:rFonts w:hAnsi="Times New Roman" w:ascii="Times New Roman"/>
        </w:rPr>
        <w:t>1531</w:t>
      </w:r>
      <w:r w:rsidR="00DC2885">
        <w:rPr>
          <w:rFonts w:hAnsi="Times New Roman" w:ascii="Times New Roman"/>
        </w:rPr>
        <w:t xml:space="preserve"> dana u ukupnom iznosu od </w:t>
      </w:r>
      <w:r w:rsidR="00E228E0">
        <w:rPr>
          <w:rFonts w:hAnsi="Times New Roman" w:ascii="Times New Roman"/>
        </w:rPr>
        <w:t>537.353,41</w:t>
      </w:r>
      <w:r w:rsidR="00DC2885">
        <w:rPr>
          <w:rFonts w:hAnsi="Times New Roman" w:ascii="Times New Roman"/>
        </w:rPr>
        <w:t xml:space="preserve"> kn, te da ima </w:t>
      </w:r>
      <w:r w:rsidR="00E228E0">
        <w:rPr>
          <w:rFonts w:hAnsi="Times New Roman" w:ascii="Times New Roman"/>
        </w:rPr>
        <w:t>jedanaest</w:t>
      </w:r>
      <w:r w:rsidR="00635DB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15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228E0" w:rsidR="00E228E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E228E0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E228E0">
        <w:rPr>
          <w:rFonts w:hAnsi="Times New Roman" w:ascii="Times New Roman"/>
        </w:rPr>
        <w:t>21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</w:t>
      </w:r>
      <w:r w:rsidR="00E228E0">
        <w:rPr>
          <w:rFonts w:hAnsi="Times New Roman" w:ascii="Times New Roman"/>
        </w:rPr>
        <w:t xml:space="preserve">podnesak odgovorne osobe dužnika od 28. prosinca 2016., u kojem navodi da društvo nema nikakve imovine, niti imovinskih prava, te se nalazi u dugotrajnoj blokadi zbog neizvršenih obveza prema Poreznoj upravi. </w:t>
      </w:r>
    </w:p>
    <w:p w:rsidRDefault="00A92476" w:rsidP="00E228E0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CE7D1E" w:rsidRPr="00CE7D1E">
        <w:rPr>
          <w:rFonts w:hAnsi="Times New Roman" w:ascii="Times New Roman"/>
        </w:rPr>
        <w:t xml:space="preserve">MERI-DON dom za starije i nemoćne osobe,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228E0">
        <w:rPr>
          <w:rFonts w:hAnsi="Times New Roman" w:ascii="Times New Roman"/>
        </w:rPr>
        <w:t>5135</w:t>
      </w:r>
      <w:r>
        <w:rPr>
          <w:rFonts w:hAnsi="Times New Roman" w:ascii="Times New Roman"/>
        </w:rPr>
        <w:t xml:space="preserve">/16 od </w:t>
      </w:r>
      <w:r w:rsidR="00E228E0">
        <w:rPr>
          <w:rFonts w:hAnsi="Times New Roman" w:ascii="Times New Roman"/>
        </w:rPr>
        <w:t>20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228E0">
        <w:rPr>
          <w:rFonts w:hAnsi="Times New Roman" w:ascii="Times New Roman"/>
        </w:rPr>
        <w:t>2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12BEB">
        <w:rPr>
          <w:rFonts w:hAnsi="Times New Roman" w:ascii="Times New Roman"/>
        </w:rPr>
        <w:t>, v.r.</w:t>
      </w:r>
    </w:p>
    <w:p w:rsidRDefault="00C12BEB" w:rsidP="00840D37" w:rsidR="00C12BEB">
      <w:pPr>
        <w:ind w:firstLine="720"/>
        <w:jc w:val="right"/>
        <w:rPr>
          <w:rFonts w:hAnsi="Times New Roman" w:ascii="Times New Roman"/>
        </w:rPr>
      </w:pPr>
    </w:p>
    <w:p w:rsidRDefault="00C12BEB" w:rsidP="00840D37" w:rsidR="00C12B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12BEB" w:rsidP="00840D37" w:rsidR="00C12B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12BEB" w:rsidP="00840D37" w:rsidR="00C12B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12BEB" w:rsidP="00840D37" w:rsidR="00C12BEB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C12BE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B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0004A" w:rsidRPr="0030004A">
      <w:rPr>
        <w:rFonts w:hAnsi="Times New Roman" w:ascii="Times New Roman"/>
      </w:rPr>
      <w:t>5135/16-10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004A"/>
    <w:rsid w:val="0031523D"/>
    <w:rsid w:val="00320B08"/>
    <w:rsid w:val="0032226F"/>
    <w:rsid w:val="003349AD"/>
    <w:rsid w:val="003365D2"/>
    <w:rsid w:val="00345F0E"/>
    <w:rsid w:val="003811DD"/>
    <w:rsid w:val="003812AA"/>
    <w:rsid w:val="003A572A"/>
    <w:rsid w:val="003B0AA4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2BEB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E16F5D"/>
    <w:rsid w:val="00E228E0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F24042"/>
    <w:rsid w:val="00F3644D"/>
    <w:rsid w:val="00F36606"/>
    <w:rsid w:val="00F40BFF"/>
    <w:rsid w:val="00F4129E"/>
    <w:rsid w:val="00F45317"/>
    <w:rsid w:val="00F46F7E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5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F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5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F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5135</izvorni_sadrzaj>
    <derivirana_varijabla naziv="DomainObject.Predmet.Broj_1">5135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St-5135/2016</izvorni_sadrzaj>
    <derivirana_varijabla naziv="DomainObject.Predmet.OznakaBroj_1">St-5135/2016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MERI-DON dom za starije i nemoćne osobe zastupanog po punomoćniku Renata Nikolić</izvorni_sadrzaj>
    <derivirana_varijabla naziv="DomainObject.Predmet.ProtustrankaFormated_1">  MERI-DON dom za starije i nemoćne osobe zastupanog po punomoćniku Renata Nikolić</derivirana_varijabla>
  </DomainObject.Predmet.ProtustrankaFormated>
  <DomainObject.Predmet.ProtustrankaFormatedOIB>
    <izvorni_sadrzaj>  MERI-DON dom za starije i nemoćne osobe, OIB 96738086819 zastupanog po punomoćniku Renata Nikolić</izvorni_sadrzaj>
    <derivirana_varijabla naziv="DomainObject.Predmet.ProtustrankaFormatedOIB_1">  MERI-DON dom za starije i nemoćne osobe, OIB 96738086819 zastupanog po punomoćniku Renata Nikolić</derivirana_varijabla>
  </DomainObject.Predmet.ProtustrankaFormatedOIB>
  <DomainObject.Predmet.ProtustrankaFormatedWithAdress>
    <izvorni_sadrzaj> MERI-DON dom za starije i nemoćne osobe, Okrugljačka 27, 10000 Zagreb zastupanog po punomoćniku Renata Nikolić</izvorni_sadrzaj>
    <derivirana_varijabla naziv="DomainObject.Predmet.ProtustrankaFormatedWithAdress_1"> MERI-DON dom za starije i nemoćne osobe, Okrugljačka 27, 10000 Zagreb zastupanog po punomoćniku Renata Nikolić</derivirana_varijabla>
  </DomainObject.Predmet.ProtustrankaFormatedWithAdress>
  <DomainObject.Predmet.ProtustrankaFormatedWithAdressOIB>
    <izvorni_sadrzaj> MERI-DON dom za starije i nemoćne osobe, OIB 96738086819, Okrugljačka 27, 10000 Zagreb zastupanog po punomoćniku Renata Nikolić</izvorni_sadrzaj>
    <derivirana_varijabla naziv="DomainObject.Predmet.ProtustrankaFormatedWithAdressOIB_1"> MERI-DON dom za starije i nemoćne osobe, OIB 96738086819, Okrugljačka 27, 10000 Zagreb zastupanog po punomoćniku Renata Nikolić</derivirana_varijabla>
  </DomainObject.Predmet.ProtustrankaFormatedWithAdressOIB>
  <DomainObject.Predmet.ProtustrankaWithAdress>
    <izvorni_sadrzaj>MERI-DON dom za starije i nemoćne osobe Okrugljačka 27, 10000 Zagreb</izvorni_sadrzaj>
    <derivirana_varijabla naziv="DomainObject.Predmet.ProtustrankaWithAdress_1">MERI-DON dom za starije i nemoćne osobe Okrugljačka 27, 10000 Zagreb</derivirana_varijabla>
  </DomainObject.Predmet.ProtustrankaWithAdress>
  <DomainObject.Predmet.ProtustrankaWithAdressOIB>
    <izvorni_sadrzaj>MERI-DON dom za starije i nemoćne osobe, OIB 96738086819, Okrugljačka 27, 10000 Zagreb</izvorni_sadrzaj>
    <derivirana_varijabla naziv="DomainObject.Predmet.ProtustrankaWithAdressOIB_1">MERI-DON dom za starije i nemoćne osobe, OIB 96738086819, Okrugljačka 27, 10000 Zagreb</derivirana_varijabla>
  </DomainObject.Predmet.ProtustrankaWithAdressOIB>
  <DomainObject.Predmet.ProtustrankaNazivFormated>
    <izvorni_sadrzaj>MERI-DON dom za starije i nemoćne osobe</izvorni_sadrzaj>
    <derivirana_varijabla naziv="DomainObject.Predmet.ProtustrankaNazivFormated_1">MERI-DON dom za starije i nemoćne osobe</derivirana_varijabla>
  </DomainObject.Predmet.ProtustrankaNazivFormated>
  <DomainObject.Predmet.ProtustrankaNazivFormatedOIB>
    <izvorni_sadrzaj>MERI-DON dom za starije i nemoćne osobe, OIB 96738086819</izvorni_sadrzaj>
    <derivirana_varijabla naziv="DomainObject.Predmet.ProtustrankaNazivFormatedOIB_1">MERI-DON dom za starije i nemoćne osobe, OIB 96738086819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MERI-DON dom za starije i nemoćne osobe zastupanog po punomoćniku Renata Nikolić</item>
    </izvorni_sadrzaj>
    <derivirana_varijabla naziv="DomainObject.Predmet.ProtuStrankaListFormated_1">
      <item>MERI-DON dom za starije i nemoćne osobe zastupanog po punomoćniku Renata Nikolić</item>
    </derivirana_varijabla>
  </DomainObject.Predmet.ProtuStrankaListFormated>
  <DomainObject.Predmet.ProtuStrankaListFormatedOIB>
    <izvorni_sadrzaj>
      <item>MERI-DON dom za starije i nemoćne osobe, OIB 96738086819 zastupanog po punomoćniku Renata Nikolić</item>
    </izvorni_sadrzaj>
    <derivirana_varijabla naziv="DomainObject.Predmet.ProtuStrankaListFormatedOIB_1">
      <item>MERI-DON dom za starije i nemoćne osobe, OIB 96738086819 zastupanog po punomoćniku Renata Nikolić</item>
    </derivirana_varijabla>
  </DomainObject.Predmet.ProtuStrankaListFormatedOIB>
  <DomainObject.Predmet.ProtuStrankaListFormatedWithAdress>
    <izvorni_sadrzaj>
      <item>MERI-DON dom za starije i nemoćne osobe, Okrugljačka 27, 10000 Zagreb zastupanog po punomoćniku Renata Nikolić</item>
    </izvorni_sadrzaj>
    <derivirana_varijabla naziv="DomainObject.Predmet.ProtuStrankaListFormatedWithAdress_1">
      <item>MERI-DON dom za starije i nemoćne osobe, Okrugljačka 27, 10000 Zagreb zastupanog po punomoćniku Renata Nikolić</item>
    </derivirana_varijabla>
  </DomainObject.Predmet.ProtuStrankaListFormatedWithAdress>
  <DomainObject.Predmet.ProtuStrankaListFormatedWithAdressOIB>
    <izvorni_sadrzaj>
      <item>MERI-DON dom za starije i nemoćne osobe, OIB 96738086819, Okrugljačka 27, 10000 Zagreb zastupanog po punomoćniku Renata Nikolić</item>
    </izvorni_sadrzaj>
    <derivirana_varijabla naziv="DomainObject.Predmet.ProtuStrankaListFormatedWithAdressOIB_1">
      <item>MERI-DON dom za starije i nemoćne osobe, OIB 96738086819, Okrugljačka 27, 10000 Zagreb zastupanog po punomoćniku Renata Nikolić</item>
    </derivirana_varijabla>
  </DomainObject.Predmet.ProtuStrankaListFormatedWithAdressOIB>
  <DomainObject.Predmet.ProtuStrankaListNazivFormated>
    <izvorni_sadrzaj>
      <item>MERI-DON dom za starije i nemoćne osobe</item>
    </izvorni_sadrzaj>
    <derivirana_varijabla naziv="DomainObject.Predmet.ProtuStrankaListNazivFormated_1">
      <item>MERI-DON dom za starije i nemoćne osobe</item>
    </derivirana_varijabla>
  </DomainObject.Predmet.ProtuStrankaListNazivFormated>
  <DomainObject.Predmet.ProtuStrankaListNazivFormatedOIB>
    <izvorni_sadrzaj>
      <item>MERI-DON dom za starije i nemoćne osobe, OIB 96738086819</item>
    </izvorni_sadrzaj>
    <derivirana_varijabla naziv="DomainObject.Predmet.ProtuStrankaListNazivFormatedOIB_1">
      <item>MERI-DON dom za starije i nemoćne osobe, OIB 96738086819</item>
    </derivirana_varijabla>
  </DomainObject.Predmet.ProtuStrankaListNazivFormatedOIB>
  <DomainObject.Predmet.OstaliListFormated>
    <izvorni_sadrzaj>
      <item>Renata Nikolić punomoćnik sudionika u postupku MERI-DON dom za starije i nemoćne osobe</item>
    </izvorni_sadrzaj>
    <derivirana_varijabla naziv="DomainObject.Predmet.OstaliListFormated_1">
      <item>Renata Nikolić punomoćnik sudionika u postupku MERI-DON dom za starije i nemoćne osobe</item>
    </derivirana_varijabla>
  </DomainObject.Predmet.OstaliListFormated>
  <DomainObject.Predmet.OstaliListFormatedOIB>
    <izvorni_sadrzaj>
      <item>Renata Nikolić, OIB 26812339637 punomoćnik sudionika u postupku MERI-DON dom za starije i nemoćne osobe</item>
    </izvorni_sadrzaj>
    <derivirana_varijabla naziv="DomainObject.Predmet.OstaliListFormatedOIB_1">
      <item>Renata Nikolić, OIB 26812339637 punomoćnik sudionika u postupku MERI-DON dom za starije i nemoćne osobe</item>
    </derivirana_varijabla>
  </DomainObject.Predmet.OstaliListFormatedOIB>
  <DomainObject.Predmet.OstaliListFormatedWithAdress>
    <izvorni_sadrzaj>
      <item>Renata Nikolić, Zagrebačka 116, 10291 Prigorje Brdovečko punomoćnik sudionika u postupku MERI-DON dom za starije i nemoćne osobe</item>
    </izvorni_sadrzaj>
    <derivirana_varijabla naziv="DomainObject.Predmet.OstaliListFormatedWithAdress_1">
      <item>Renata Nikolić, Zagrebačka 116, 10291 Prigorje Brdovečko punomoćnik sudionika u postupku MERI-DON dom za starije i nemoćne osobe</item>
    </derivirana_varijabla>
  </DomainObject.Predmet.OstaliListFormatedWithAdress>
  <DomainObject.Predmet.OstaliListFormatedWithAdressOIB>
    <izvorni_sadrzaj>
      <item>Renata Nikolić, OIB 26812339637, Zagrebačka 116, 10291 Prigorje Brdovečko punomoćnik sudionika u postupku MERI-DON dom za starije i nemoćne osobe</item>
    </izvorni_sadrzaj>
    <derivirana_varijabla naziv="DomainObject.Predmet.OstaliListFormatedWithAdressOIB_1">
      <item>Renata Nikolić, OIB 26812339637, Zagrebačka 116, 10291 Prigorje Brdovečko punomoćnik sudionika u postupku MERI-DON dom za starije i nemoćne osobe</item>
    </derivirana_varijabla>
  </DomainObject.Predmet.OstaliListFormatedWithAdressOIB>
  <DomainObject.Predmet.OstaliListNazivFormated>
    <izvorni_sadrzaj>
      <item>Renata Nikolić</item>
    </izvorni_sadrzaj>
    <derivirana_varijabla naziv="DomainObject.Predmet.OstaliListNazivFormated_1">
      <item>Renata Nikolić</item>
    </derivirana_varijabla>
  </DomainObject.Predmet.OstaliListNazivFormated>
  <DomainObject.Predmet.OstaliListNazivFormatedOIB>
    <izvorni_sadrzaj>
      <item>Renata Nikolić, OIB 26812339637</item>
    </izvorni_sadrzaj>
    <derivirana_varijabla naziv="DomainObject.Predmet.OstaliListNazivFormatedOIB_1">
      <item>Renata Nikolić, OIB 26812339637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MERI-DON dom za starije i nemoćne osobe</izvorni_sadrzaj>
    <derivirana_varijabla naziv="DomainObject.Predmet.ProtustrankaIDrugi_1">MERI-DON dom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MERI-DON dom za starije i nemoćne osobe, OIB 96738086819, Okrugljačka 27, 10000 Zagreb</izvorni_sadrzaj>
    <derivirana_varijabla naziv="DomainObject.Predmet.ProtustrankaIDrugiAdressOIB_1">MERI-DON dom za starije i nemoćne osobe, OIB 96738086819, Okrugljačka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MERI-DON dom za starije i nemoćne osobe</item>
      <item>Renata Nikolić</item>
    </izvorni_sadrzaj>
    <derivirana_varijabla naziv="DomainObject.Predmet.SudioniciListNaziv_1">
      <item>FINA Regionalni centar Zagreb</item>
      <item>MERI-DON dom za starije i nemoćne osobe</item>
      <item>Renata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MERI-DON dom za starije i nemoćne osobe, OIB 96738086819, Okrugljačka 27,10000 Zagreb</item>
      <item>Renata Nikolić, OIB 26812339637, Zagrebačka 116,10291 Prigorje Brdovečko</item>
    </izvorni_sadrzaj>
    <derivirana_varijabla naziv="DomainObject.Predmet.SudioniciListAdressOIB_1">
      <item>FINA Regionalni centar Zagreb, OIB 85821130368, Trg svibanjskih žrtava 1995. 1,10000 Zagreb</item>
      <item>MERI-DON dom za starije i nemoćne osobe, OIB 96738086819, Okrugljačka 27,10000 Zagreb</item>
      <item>Renata Nikolić, OIB 26812339637, Zagrebačka 116,10291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96738086819</item>
      <item>, OIB 26812339637</item>
    </izvorni_sadrzaj>
    <derivirana_varijabla naziv="DomainObject.Predmet.SudioniciListNazivOIB_1">
      <item>, OIB 85821130368</item>
      <item>, OIB 96738086819</item>
      <item>, OIB 26812339637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706E4-60BA-423D-A973-3763557B9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762</properties:Words>
  <properties:Characters>4044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2017-04-03T12:15:00Z</dcterms:created>
  <dc:creator>x</dc:creator>
  <cp:lastModifiedBy>Žana Livaja</cp:lastModifiedBy>
  <cp:lastPrinted>2017-04-03T12:22:00Z</cp:lastPrinted>
  <dcterms:modified xmlns:xsi="http://www.w3.org/2001/XMLSchema-instance" xsi:type="dcterms:W3CDTF">2017-04-03T12:22:00Z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