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3656" w14:paraId="1373656" w:rsidRDefault="00B125BF" w:rsidP="002E5574" w:rsidR="00B125BF">
      <w:pPr>
        <w:jc w:val="right"/>
        <w15:collapsed w:val="false"/>
      </w:pPr>
      <w:bookmarkStart w:name="_GoBack" w:id="0"/>
      <w:bookmarkEnd w:id="0"/>
    </w:p>
    <w:p w:rsidRDefault="00B973FA" w:rsidP="00B973FA" w:rsidR="00B973FA">
      <w:pPr>
        <w:jc w:val="right"/>
      </w:pPr>
      <w:r>
        <w:t>6 St-</w:t>
      </w:r>
      <w:r w:rsidR="00A3719B">
        <w:t>1688</w:t>
      </w:r>
      <w:r>
        <w:t>/16-</w:t>
      </w:r>
      <w:r w:rsidR="00A3719B">
        <w:t>9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04330F">
      <w:pPr>
        <w:jc w:val="center"/>
      </w:pPr>
      <w:r w:rsidRPr="0004330F">
        <w:t>R J E Š E N J E</w:t>
      </w:r>
    </w:p>
    <w:p w:rsidRDefault="002E5574" w:rsidP="002E5574" w:rsidR="002E5574">
      <w:pPr>
        <w:jc w:val="both"/>
      </w:pP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</w:t>
      </w:r>
      <w:r w:rsidR="00294A30">
        <w:t xml:space="preserve">stečajnom </w:t>
      </w:r>
      <w:r>
        <w:t xml:space="preserve">predmetu </w:t>
      </w:r>
      <w:r w:rsidRPr="00CB0EEF">
        <w:t xml:space="preserve">nad dužnikom </w:t>
      </w:r>
      <w:r w:rsidR="00A3719B">
        <w:rPr>
          <w:b/>
        </w:rPr>
        <w:t>A.J.S. j.d.o.o., Darda, Dubrovačka 12, OIB: 27464063815, MBS: 030132966</w:t>
      </w:r>
      <w:r>
        <w:t xml:space="preserve">, dana </w:t>
      </w:r>
      <w:r w:rsidR="00A3719B">
        <w:t>25</w:t>
      </w:r>
      <w:r w:rsidR="00B973FA">
        <w:t>. listopada</w:t>
      </w:r>
      <w:r w:rsidR="00D94D49">
        <w:t xml:space="preserve"> 2016. g.,</w:t>
      </w:r>
      <w:r>
        <w:t xml:space="preserve">           </w:t>
      </w:r>
    </w:p>
    <w:p w:rsidRDefault="00B973FA" w:rsidP="00B973FA" w:rsidR="00B125BF">
      <w:pPr>
        <w:tabs>
          <w:tab w:pos="2460" w:val="left"/>
        </w:tabs>
        <w:jc w:val="both"/>
      </w:pPr>
      <w:r>
        <w:tab/>
      </w:r>
    </w:p>
    <w:p w:rsidRDefault="00492404" w:rsidP="002E5574" w:rsidR="00492404">
      <w:pPr>
        <w:jc w:val="both"/>
      </w:pPr>
    </w:p>
    <w:p w:rsidRDefault="002E5574" w:rsidP="002E5574" w:rsidR="002E5574" w:rsidRPr="0004330F">
      <w:pPr>
        <w:jc w:val="center"/>
      </w:pPr>
      <w:r w:rsidRPr="0004330F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3719B">
        <w:rPr>
          <w:b/>
        </w:rPr>
        <w:t xml:space="preserve">A.J.S. j.d.o.o., Darda, Dubrovačka 12, OIB: 27464063815, MBS: 030132966 </w:t>
      </w:r>
      <w:r w:rsidR="00A04D86">
        <w:t xml:space="preserve">zakazano za </w:t>
      </w:r>
      <w:r w:rsidR="00B973FA">
        <w:t xml:space="preserve">3. </w:t>
      </w:r>
      <w:r w:rsidR="00A3719B">
        <w:t xml:space="preserve">studeni </w:t>
      </w:r>
      <w:r w:rsidR="00B973FA">
        <w:t>2016. g. u 10,</w:t>
      </w:r>
      <w:r w:rsidR="00A3719B">
        <w:t>0</w:t>
      </w:r>
      <w:r w:rsidR="00B973FA">
        <w:t>0 sati</w:t>
      </w:r>
      <w:r w:rsidR="00E72BDE">
        <w:t xml:space="preserve"> a slijedeće se zakazuje za </w:t>
      </w:r>
      <w:r w:rsidR="00A3719B" w:rsidRPr="00294A30">
        <w:rPr>
          <w:b/>
        </w:rPr>
        <w:t>8. prosinac 2016. u 10,15 sati</w:t>
      </w:r>
      <w:r w:rsidR="00B973FA">
        <w:t>.</w:t>
      </w:r>
    </w:p>
    <w:p w:rsidRDefault="00B973FA" w:rsidP="0004330F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E77B23">
      <w:pPr>
        <w:jc w:val="center"/>
        <w:rPr>
          <w:b/>
        </w:rPr>
      </w:pPr>
      <w:r w:rsidRPr="0004330F">
        <w:t xml:space="preserve">U Osijeku </w:t>
      </w:r>
      <w:r w:rsidR="003F0EDD" w:rsidRPr="0004330F">
        <w:t>25</w:t>
      </w:r>
      <w:r w:rsidR="00B973FA" w:rsidRPr="0004330F">
        <w:t>. listopada</w:t>
      </w:r>
      <w:r w:rsidR="00D94D49" w:rsidRPr="0004330F">
        <w:t xml:space="preserve"> 2016. g.</w:t>
      </w:r>
    </w:p>
    <w:p w:rsidRDefault="002E5574" w:rsidP="002E5574" w:rsidR="002E5574">
      <w:pPr>
        <w:jc w:val="both"/>
      </w:pPr>
    </w:p>
    <w:p w:rsidRDefault="0004330F" w:rsidP="00E77B23" w:rsidR="0004330F">
      <w:pPr>
        <w:ind w:left="6480"/>
        <w:jc w:val="both"/>
      </w:pP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04330F" w:rsidP="00E77B23" w:rsidR="0004330F">
      <w:pPr>
        <w:ind w:hanging="720" w:left="720"/>
        <w:jc w:val="both"/>
      </w:pPr>
    </w:p>
    <w:p w:rsidRDefault="0004330F" w:rsidP="0004330F" w:rsidR="0004330F">
      <w:pPr>
        <w:ind w:hanging="720" w:left="720"/>
        <w:jc w:val="both"/>
      </w:pPr>
      <w:r>
        <w:t>Zapisničar: Danijela Špeletić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942231" w:rsidP="00942231" w:rsidR="00942231">
      <w:pPr>
        <w:jc w:val="both"/>
      </w:pPr>
      <w:r>
        <w:t>D N A :</w:t>
      </w:r>
    </w:p>
    <w:p w:rsidRDefault="00942231" w:rsidP="00B973FA" w:rsidR="00B973FA">
      <w:pPr>
        <w:numPr>
          <w:ilvl w:val="0"/>
          <w:numId w:val="22"/>
        </w:numPr>
        <w:jc w:val="both"/>
      </w:pPr>
      <w:proofErr w:type="spellStart"/>
      <w:r>
        <w:t>priv</w:t>
      </w:r>
      <w:proofErr w:type="spellEnd"/>
      <w:r>
        <w:t>. st. u</w:t>
      </w:r>
      <w:r w:rsidR="00294A30">
        <w:t>pr</w:t>
      </w:r>
      <w:r>
        <w:t xml:space="preserve">av. </w:t>
      </w:r>
      <w:r w:rsidR="0004330F">
        <w:t xml:space="preserve">Ivica </w:t>
      </w:r>
      <w:proofErr w:type="spellStart"/>
      <w:r w:rsidR="0004330F">
        <w:t>Magić</w:t>
      </w:r>
      <w:proofErr w:type="spellEnd"/>
      <w:r w:rsidR="0004330F">
        <w:t>, Dugo Selo, Zagrebačka 167</w:t>
      </w:r>
    </w:p>
    <w:p w:rsidRDefault="00B973FA" w:rsidP="00942231" w:rsidR="00B973FA">
      <w:pPr>
        <w:numPr>
          <w:ilvl w:val="0"/>
          <w:numId w:val="22"/>
        </w:numPr>
        <w:jc w:val="both"/>
      </w:pPr>
      <w:r>
        <w:t>FINA</w:t>
      </w:r>
      <w:r w:rsidR="00942231">
        <w:t xml:space="preserve"> </w:t>
      </w:r>
      <w:r w:rsidR="0004330F">
        <w:t>Osijek</w:t>
      </w:r>
    </w:p>
    <w:p w:rsidRDefault="00942231" w:rsidP="00942231" w:rsidR="00B973FA">
      <w:pPr>
        <w:numPr>
          <w:ilvl w:val="0"/>
          <w:numId w:val="22"/>
        </w:numPr>
        <w:jc w:val="both"/>
      </w:pPr>
      <w:r>
        <w:t>dužnik</w:t>
      </w:r>
    </w:p>
    <w:p w:rsidRDefault="00942231" w:rsidP="00942231" w:rsidR="00B973FA">
      <w:pPr>
        <w:numPr>
          <w:ilvl w:val="0"/>
          <w:numId w:val="22"/>
        </w:numPr>
        <w:jc w:val="both"/>
      </w:pPr>
      <w:r>
        <w:t>e-oglasna ploča suda</w:t>
      </w:r>
    </w:p>
    <w:p w:rsidRDefault="00942231" w:rsidP="00942231" w:rsidR="00B973FA">
      <w:pPr>
        <w:numPr>
          <w:ilvl w:val="0"/>
          <w:numId w:val="22"/>
        </w:numPr>
        <w:jc w:val="both"/>
      </w:pPr>
      <w:r>
        <w:t xml:space="preserve">ŽDO </w:t>
      </w:r>
      <w:r w:rsidR="0004330F">
        <w:t>Osijek</w:t>
      </w:r>
    </w:p>
    <w:p w:rsidRDefault="0004330F" w:rsidP="00942231" w:rsidR="00942231">
      <w:pPr>
        <w:numPr>
          <w:ilvl w:val="0"/>
          <w:numId w:val="22"/>
        </w:numPr>
        <w:jc w:val="both"/>
      </w:pPr>
      <w:proofErr w:type="spellStart"/>
      <w:r>
        <w:t>roč</w:t>
      </w:r>
      <w:proofErr w:type="spellEnd"/>
      <w:r>
        <w:t>. 8.12.</w:t>
      </w: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330F"/>
    <w:rsid w:val="00047098"/>
    <w:rsid w:val="00047BA7"/>
    <w:rsid w:val="0005344C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94A30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98D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0EDD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3A6E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3719B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2BDE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A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3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A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3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St-1688/2016</izvorni_sadrzaj>
    <derivirana_varijabla naziv="DomainObject.Predmet.OznakaBroj_1">St-1688/2016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A.J.S. jednostavno društvo s ograničenom odgovornošću za ugostiteljstvo i usluge</izvorni_sadrzaj>
    <derivirana_varijabla naziv="DomainObject.Predmet.ProtustrankaFormated_1">  A.J.S. jednostavno društvo s ograničenom odgovornošću za ugostiteljstvo i usluge</derivirana_varijabla>
  </DomainObject.Predmet.ProtustrankaFormated>
  <DomainObject.Predmet.ProtustrankaFormatedOIB>
    <izvorni_sadrzaj>  A.J.S. jednostavno društvo s ograničenom odgovornošću za ugostiteljstvo i usluge, OIB 27464063815</izvorni_sadrzaj>
    <derivirana_varijabla naziv="DomainObject.Predmet.ProtustrankaFormatedOIB_1">  A.J.S. jednostavno društvo s ograničenom odgovornošću za ugostiteljstvo i usluge, OIB 27464063815</derivirana_varijabla>
  </DomainObject.Predmet.ProtustrankaFormatedOIB>
  <DomainObject.Predmet.ProtustrankaFormatedWithAdress>
    <izvorni_sadrzaj> A.J.S. jednostavno društvo s ograničenom odgovornošću za ugostiteljstvo i usluge, Dubrovačka 12, 31326 Darda</izvorni_sadrzaj>
    <derivirana_varijabla naziv="DomainObject.Predmet.ProtustrankaFormatedWithAdress_1"> A.J.S. jednostavno društvo s ograničenom odgovornošću za ugostiteljstvo i usluge, Dubrovačka 12, 31326 Darda</derivirana_varijabla>
  </DomainObject.Predmet.ProtustrankaFormatedWithAdress>
  <DomainObject.Predmet.ProtustrankaFormatedWithAdressOIB>
    <izvorni_sadrzaj> A.J.S. jednostavno društvo s ograničenom odgovornošću za ugostiteljstvo i usluge, OIB 27464063815, Dubrovačka 12, 31326 Darda</izvorni_sadrzaj>
    <derivirana_varijabla naziv="DomainObject.Predmet.ProtustrankaFormatedWithAdressOIB_1"> A.J.S. jednostavno društvo s ograničenom odgovornošću za ugostiteljstvo i usluge, OIB 27464063815, Dubrovačka 12, 31326 Darda</derivirana_varijabla>
  </DomainObject.Predmet.ProtustrankaFormatedWithAdressOIB>
  <DomainObject.Predmet.ProtustrankaWithAdress>
    <izvorni_sadrzaj>A.J.S. jednostavno društvo s ograničenom odgovornošću za ugostiteljstvo i usluge Dubrovačka 12, 31326 Darda</izvorni_sadrzaj>
    <derivirana_varijabla naziv="DomainObject.Predmet.ProtustrankaWithAdress_1">A.J.S. jednostavno društvo s ograničenom odgovornošću za ugostiteljstvo i usluge Dubrovačka 12, 31326 Darda</derivirana_varijabla>
  </DomainObject.Predmet.ProtustrankaWithAdress>
  <DomainObject.Predmet.ProtustrankaWithAdressOIB>
    <izvorni_sadrzaj>A.J.S. jednostavno društvo s ograničenom odgovornošću za ugostiteljstvo i usluge, OIB 27464063815, Dubrovačka 12, 31326 Darda</izvorni_sadrzaj>
    <derivirana_varijabla naziv="DomainObject.Predmet.ProtustrankaWithAdressOIB_1">A.J.S. jednostavno društvo s ograničenom odgovornošću za ugostiteljstvo i usluge, OIB 27464063815, Dubrovačka 12, 31326 Darda</derivirana_varijabla>
  </DomainObject.Predmet.ProtustrankaWithAdressOIB>
  <DomainObject.Predmet.ProtustrankaNazivFormated>
    <izvorni_sadrzaj>A.J.S. jednostavno društvo s ograničenom odgovornošću za ugostiteljstvo i usluge</izvorni_sadrzaj>
    <derivirana_varijabla naziv="DomainObject.Predmet.ProtustrankaNazivFormated_1">A.J.S. jednostavno društvo s ograničenom odgovornošću za ugostiteljstvo i usluge</derivirana_varijabla>
  </DomainObject.Predmet.ProtustrankaNazivFormated>
  <DomainObject.Predmet.ProtustrankaNazivFormatedOIB>
    <izvorni_sadrzaj>A.J.S. jednostavno društvo s ograničenom odgovornošću za ugostiteljstvo i usluge, OIB 27464063815</izvorni_sadrzaj>
    <derivirana_varijabla naziv="DomainObject.Predmet.ProtustrankaNazivFormatedOIB_1">A.J.S. jednostavno društvo s ograničenom odgovornošću za ugostiteljstvo i usluge, OIB 27464063815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A.J.S. jednostavno društvo s ograničenom odgovornošću za ugostiteljstvo i usluge</item>
    </izvorni_sadrzaj>
    <derivirana_varijabla naziv="DomainObject.Predmet.ProtuStrankaListFormated_1">
      <item>A.J.S. jednostavno društvo s ograničenom odgovornošću za ugostiteljstvo i usluge</item>
    </derivirana_varijabla>
  </DomainObject.Predmet.ProtuStrankaListFormated>
  <DomainObject.Predmet.ProtuStrankaListFormatedOIB>
    <izvorni_sadrzaj>
      <item>A.J.S. jednostavno društvo s ograničenom odgovornošću za ugostiteljstvo i usluge, OIB 27464063815</item>
    </izvorni_sadrzaj>
    <derivirana_varijabla naziv="DomainObject.Predmet.ProtuStrankaListFormatedOIB_1">
      <item>A.J.S. jednostavno društvo s ograničenom odgovornošću za ugostiteljstvo i usluge, OIB 27464063815</item>
    </derivirana_varijabla>
  </DomainObject.Predmet.ProtuStrankaListFormatedOIB>
  <DomainObject.Predmet.ProtuStrankaListFormatedWithAdress>
    <izvorni_sadrzaj>
      <item>A.J.S. jednostavno društvo s ograničenom odgovornošću za ugostiteljstvo i usluge, Dubrovačka 12, 31326 Darda</item>
    </izvorni_sadrzaj>
    <derivirana_varijabla naziv="DomainObject.Predmet.ProtuStrankaListFormatedWithAdress_1">
      <item>A.J.S. jednostavno društvo s ograničenom odgovornošću za ugostiteljstvo i usluge, Dubrovačka 12, 31326 Darda</item>
    </derivirana_varijabla>
  </DomainObject.Predmet.ProtuStrankaListFormatedWithAdress>
  <DomainObject.Predmet.ProtuStrankaListFormatedWithAdressOIB>
    <izvorni_sadrzaj>
      <item>A.J.S. jednostavno društvo s ograničenom odgovornošću za ugostiteljstvo i usluge, OIB 27464063815, Dubrovačka 12, 31326 Darda</item>
    </izvorni_sadrzaj>
    <derivirana_varijabla naziv="DomainObject.Predmet.ProtuStrankaListFormatedWithAdressOIB_1">
      <item>A.J.S. jednostavno društvo s ograničenom odgovornošću za ugostiteljstvo i usluge, OIB 27464063815, Dubrovačka 12, 31326 Darda</item>
    </derivirana_varijabla>
  </DomainObject.Predmet.ProtuStrankaListFormatedWithAdressOIB>
  <DomainObject.Predmet.ProtuStrankaListNazivFormated>
    <izvorni_sadrzaj>
      <item>A.J.S. jednostavno društvo s ograničenom odgovornošću za ugostiteljstvo i usluge</item>
    </izvorni_sadrzaj>
    <derivirana_varijabla naziv="DomainObject.Predmet.ProtuStrankaListNazivFormated_1">
      <item>A.J.S. jednostavno društvo s ograničenom odgovornošću za ugostiteljstvo i usluge</item>
    </derivirana_varijabla>
  </DomainObject.Predmet.ProtuStrankaListNazivFormated>
  <DomainObject.Predmet.ProtuStrankaListNazivFormatedOIB>
    <izvorni_sadrzaj>
      <item>A.J.S. jednostavno društvo s ograničenom odgovornošću za ugostiteljstvo i usluge, OIB 27464063815</item>
    </izvorni_sadrzaj>
    <derivirana_varijabla naziv="DomainObject.Predmet.ProtuStrankaListNazivFormatedOIB_1">
      <item>A.J.S. jednostavno društvo s ograničenom odgovornošću za ugostiteljstvo i usluge, OIB 27464063815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A.J.S. jednostavno društvo s ograničenom odgovornošću za ugostiteljstvo i usluge</izvorni_sadrzaj>
    <derivirana_varijabla naziv="DomainObject.Predmet.ProtustrankaIDrugi_1">A.J.S.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A.J.S. jednostavno društvo s ograničenom odgovornošću za ugostiteljstvo i usluge, OIB 27464063815, Dubrovačka 12, 31326 Darda</izvorni_sadrzaj>
    <derivirana_varijabla naziv="DomainObject.Predmet.ProtustrankaIDrugiAdressOIB_1">A.J.S. jednostavno društvo s ograničenom odgovornošću za ugostiteljstvo i usluge, OIB 27464063815, Dubrovačka 12,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A.J.S. jednostavno društvo s ograničenom odgovornošću za ugostiteljstvo i usluge</item>
    </izvorni_sadrzaj>
    <derivirana_varijabla naziv="DomainObject.Predmet.SudioniciListNaziv_1">
      <item>FINA RC OSIJEK</item>
      <item>A.J.S.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A.J.S. jednostavno društvo s ograničenom odgovornošću za ugostiteljstvo i usluge, OIB 27464063815, Dubrovačka 12,31326 Darda</item>
    </izvorni_sadrzaj>
    <derivirana_varijabla naziv="DomainObject.Predmet.SudioniciListAdressOIB_1">
      <item>FINA RC OSIJEK, OIB 85821130368</item>
      <item>A.J.S. jednostavno društvo s ograničenom odgovornošću za ugostiteljstvo i usluge, OIB 27464063815, Dubrovačka 12,31326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27464063815</item>
    </izvorni_sadrzaj>
    <derivirana_varijabla naziv="DomainObject.Predmet.SudioniciListNazivOIB_1">
      <item>, OIB 85821130368</item>
      <item>, OIB 27464063815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4CEDA-F60E-4838-84FC-2781981DE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153</properties:Words>
  <properties:Characters>724</properties:Characters>
  <properties:Lines>55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Špeletić</cp:lastModifiedBy>
  <cp:lastPrinted>2016-10-25T06:20:00Z</cp:lastPrinted>
  <dcterms:modified xmlns:xsi="http://www.w3.org/2001/XMLSchema-instance" xsi:type="dcterms:W3CDTF">2016-10-25T06:43:00Z</dcterms:modified>
  <cp:revision>10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