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046c" w14:paraId="d31046c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JADRANMONT d.o.o. u likvidaciji, OIB: 67459308521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Hrvatske mornarice 1 F,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JADRANMONT d.o.o. u likvidaciji, OIB: 67459308521</w:t>
      </w:r>
      <w:r w:rsidR="0007263F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Split, Hrvatske mornarice 1 F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855924">
        <w:rPr>
          <w:rFonts w:cs="Times New Roman" w:eastAsia="Times New Roman" w:hAnsi="Times New Roman" w:ascii="Times New Roman"/>
          <w:sz w:val="24"/>
          <w:szCs w:val="24"/>
          <w:lang w:eastAsia="hr-HR"/>
        </w:rPr>
        <w:t>.09.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5.197,40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07263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07A" w:rsidP="0013397E" w:rsidR="00133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dužnik</w:t>
      </w:r>
      <w:r w:rsidR="0013397E" w:rsidRPr="001339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dana 2</w:t>
      </w:r>
      <w:r w:rsidR="0013397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3397E" w:rsidRPr="001339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3397E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13397E" w:rsidRPr="001339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dostav</w:t>
      </w:r>
      <w:r w:rsidR="00CD7237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13397E" w:rsidRPr="001339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Potvrdu o blokadi računa i novčanih sredstava ovršenika (</w:t>
      </w:r>
      <w:r w:rsidR="0013397E" w:rsidRPr="0013397E">
        <w:rPr>
          <w:rFonts w:hAnsi="Times New Roman" w:ascii="Times New Roman"/>
          <w:sz w:val="24"/>
          <w:szCs w:val="24"/>
        </w:rPr>
        <w:t xml:space="preserve">list </w:t>
      </w:r>
      <w:r w:rsidR="0013397E">
        <w:rPr>
          <w:rFonts w:hAnsi="Times New Roman" w:ascii="Times New Roman"/>
          <w:sz w:val="24"/>
          <w:szCs w:val="24"/>
        </w:rPr>
        <w:t>12</w:t>
      </w:r>
      <w:r w:rsidR="0013397E" w:rsidRPr="0013397E">
        <w:rPr>
          <w:rFonts w:hAnsi="Times New Roman" w:ascii="Times New Roman"/>
          <w:sz w:val="24"/>
          <w:szCs w:val="24"/>
        </w:rPr>
        <w:t xml:space="preserve"> spisa) </w:t>
      </w:r>
      <w:r w:rsidR="0013397E" w:rsidRPr="0013397E">
        <w:rPr>
          <w:rFonts w:cs="Times New Roman" w:eastAsia="Times New Roman" w:hAnsi="Times New Roman" w:ascii="Times New Roman"/>
          <w:sz w:val="24"/>
          <w:szCs w:val="24"/>
          <w:lang w:eastAsia="hr-HR"/>
        </w:rPr>
        <w:t>iz koje</w:t>
      </w:r>
      <w:r w:rsidR="00CD7237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="0013397E" w:rsidRPr="001339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razvidno da dužnik u ovom predmetu </w:t>
      </w:r>
      <w:r w:rsidR="00CD72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računima i novčanim sredstvima na dan izdavanja potvrde ime evidentirano 0 dana neprekidne blokade. </w:t>
      </w:r>
      <w:r w:rsidR="0013397E" w:rsidRPr="0013397E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13397E" w:rsidP="0013397E" w:rsidR="0013397E" w:rsidRPr="00133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07263F">
        <w:rPr>
          <w:rFonts w:cs="Times New Roman" w:eastAsia="Times New Roman" w:hAnsi="Times New Roman" w:ascii="Times New Roman"/>
          <w:sz w:val="24"/>
          <w:szCs w:val="24"/>
        </w:rPr>
        <w:t>26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7263F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8D23A9" w:rsidRPr="008D23A9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361B37">
          <w:rPr>
            <w:rFonts w:hAnsi="Times New Roman" w:ascii="Times New Roman"/>
            <w:sz w:val="24"/>
            <w:szCs w:val="24"/>
            <w:lang w:val="hr-HR"/>
          </w:rPr>
          <w:t>1</w:t>
        </w:r>
        <w:r w:rsidR="0007263F">
          <w:rPr>
            <w:rFonts w:hAnsi="Times New Roman" w:ascii="Times New Roman"/>
            <w:sz w:val="24"/>
            <w:szCs w:val="24"/>
            <w:lang w:val="hr-HR"/>
          </w:rPr>
          <w:t>486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07263F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8D23A9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07263F">
      <w:rPr>
        <w:rFonts w:hAnsi="Times New Roman" w:ascii="Times New Roman"/>
        <w:sz w:val="24"/>
        <w:szCs w:val="24"/>
        <w:lang w:val="hr-HR"/>
      </w:rPr>
      <w:t>1486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07263F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7263F"/>
    <w:rsid w:val="000B114D"/>
    <w:rsid w:val="0013397E"/>
    <w:rsid w:val="00254AC3"/>
    <w:rsid w:val="00277B57"/>
    <w:rsid w:val="00361B37"/>
    <w:rsid w:val="00391B1C"/>
    <w:rsid w:val="00434FCD"/>
    <w:rsid w:val="005E2A83"/>
    <w:rsid w:val="00736ADD"/>
    <w:rsid w:val="007758E5"/>
    <w:rsid w:val="007F707A"/>
    <w:rsid w:val="00855924"/>
    <w:rsid w:val="008D23A9"/>
    <w:rsid w:val="00A96238"/>
    <w:rsid w:val="00AD128E"/>
    <w:rsid w:val="00B41223"/>
    <w:rsid w:val="00CA2FAD"/>
    <w:rsid w:val="00CD7237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D2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3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23A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23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23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D2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3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23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23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23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St-1486/2015</izvorni_sadrzaj>
    <derivirana_varijabla naziv="DomainObject.Predmet.OznakaBroj_1">St-1486/2015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JADRANMONT društvo s ograničenom odgovornošću za proizvodnju, građevinarstvo i projektiranje u likvidaciji</izvorni_sadrzaj>
    <derivirana_varijabla naziv="DomainObject.Predmet.ProtustrankaFormated_1">  JADRANMONT društvo s ograničenom odgovornošću za proizvodnju, građevinarstvo i projektiranje u likvidaciji</derivirana_varijabla>
  </DomainObject.Predmet.ProtustrankaFormated>
  <DomainObject.Predmet.ProtustrankaFormatedOIB>
    <izvorni_sadrzaj>  JADRANMONT društvo s ograničenom odgovornošću za proizvodnju, građevinarstvo i projektiranje u likvidaciji, OIB 67459308521</izvorni_sadrzaj>
    <derivirana_varijabla naziv="DomainObject.Predmet.ProtustrankaFormatedOIB_1">  JADRANMONT društvo s ograničenom odgovornošću za proizvodnju, građevinarstvo i projektiranje u likvidaciji, OIB 67459308521</derivirana_varijabla>
  </DomainObject.Predmet.ProtustrankaFormatedOIB>
  <DomainObject.Predmet.ProtustrankaFormatedWithAdress>
    <izvorni_sadrzaj> JADRANMONT društvo s ograničenom odgovornošću za proizvodnju, građevinarstvo i projektiranje u likvidaciji, Hrvatske mornarice 1/F, 21000 Split</izvorni_sadrzaj>
    <derivirana_varijabla naziv="DomainObject.Predmet.ProtustrankaFormatedWithAdress_1"> JADRANMONT društvo s ograničenom odgovornošću za proizvodnju, građevinarstvo i projektiranje u likvidaciji, Hrvatske mornarice 1/F, 21000 Split</derivirana_varijabla>
  </DomainObject.Predmet.ProtustrankaFormatedWithAdress>
  <DomainObject.Predmet.ProtustrankaFormatedWithAdressOIB>
    <izvorni_sadrzaj> JADRANMONT društvo s ograničenom odgovornošću za proizvodnju, građevinarstvo i projektiranje u likvidaciji, OIB 67459308521, Hrvatske mornarice 1/F, 21000 Split</izvorni_sadrzaj>
    <derivirana_varijabla naziv="DomainObject.Predmet.ProtustrankaFormatedWithAdressOIB_1"> JADRANMONT društvo s ograničenom odgovornošću za proizvodnju, građevinarstvo i projektiranje u likvidaciji, OIB 67459308521, Hrvatske mornarice 1/F, 21000 Split</derivirana_varijabla>
  </DomainObject.Predmet.ProtustrankaFormatedWithAdressOIB>
  <DomainObject.Predmet.ProtustrankaWithAdress>
    <izvorni_sadrzaj>JADRANMONT društvo s ograničenom odgovornošću za proizvodnju, građevinarstvo i projektiranje u likvidaciji Hrvatske mornarice 1/F, 21000 Split</izvorni_sadrzaj>
    <derivirana_varijabla naziv="DomainObject.Predmet.ProtustrankaWithAdress_1">JADRANMONT društvo s ograničenom odgovornošću za proizvodnju, građevinarstvo i projektiranje u likvidaciji Hrvatske mornarice 1/F, 21000 Split</derivirana_varijabla>
  </DomainObject.Predmet.ProtustrankaWithAdress>
  <DomainObject.Predmet.ProtustrankaWithAdressOIB>
    <izvorni_sadrzaj>JADRANMONT društvo s ograničenom odgovornošću za proizvodnju, građevinarstvo i projektiranje u likvidaciji, OIB 67459308521, Hrvatske mornarice 1/F, 21000 Split</izvorni_sadrzaj>
    <derivirana_varijabla naziv="DomainObject.Predmet.ProtustrankaWithAdressOIB_1">JADRANMONT društvo s ograničenom odgovornošću za proizvodnju, građevinarstvo i projektiranje u likvidaciji, OIB 67459308521, Hrvatske mornarice 1/F, 21000 Split</derivirana_varijabla>
  </DomainObject.Predmet.ProtustrankaWithAdressOIB>
  <DomainObject.Predmet.ProtustrankaNazivFormated>
    <izvorni_sadrzaj>JADRANMONT društvo s ograničenom odgovornošću za proizvodnju, građevinarstvo i projektiranje u likvidaciji</izvorni_sadrzaj>
    <derivirana_varijabla naziv="DomainObject.Predmet.ProtustrankaNazivFormated_1">JADRANMONT društvo s ograničenom odgovornošću za proizvodnju, građevinarstvo i projektiranje u likvidaciji</derivirana_varijabla>
  </DomainObject.Predmet.ProtustrankaNazivFormated>
  <DomainObject.Predmet.ProtustrankaNazivFormatedOIB>
    <izvorni_sadrzaj>JADRANMONT društvo s ograničenom odgovornošću za proizvodnju, građevinarstvo i projektiranje u likvidaciji, OIB 67459308521</izvorni_sadrzaj>
    <derivirana_varijabla naziv="DomainObject.Predmet.ProtustrankaNazivFormatedOIB_1">JADRANMONT društvo s ograničenom odgovornošću za proizvodnju, građevinarstvo i projektiranje u likvidaciji, OIB 67459308521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5197.40</izvorni_sadrzaj>
    <derivirana_varijabla naziv="DomainObject.Predmet.TrenutnaVrijednost_1">5197.40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JADRANMONT društvo s ograničenom odgovornošću za proizvodnju, građevinarstvo i projektiranje u likvidaciji</item>
    </izvorni_sadrzaj>
    <derivirana_varijabla naziv="DomainObject.Predmet.ProtuStrankaListFormated_1">
      <item>JADRANMONT društvo s ograničenom odgovornošću za proizvodnju, građevinarstvo i projektiranje u likvidaciji</item>
    </derivirana_varijabla>
  </DomainObject.Predmet.ProtuStrankaListFormated>
  <DomainObject.Predmet.ProtuStrankaListFormatedOIB>
    <izvorni_sadrzaj>
      <item>JADRANMONT društvo s ograničenom odgovornošću za proizvodnju, građevinarstvo i projektiranje u likvidaciji, OIB 67459308521</item>
    </izvorni_sadrzaj>
    <derivirana_varijabla naziv="DomainObject.Predmet.ProtuStrankaListFormatedOIB_1">
      <item>JADRANMONT društvo s ograničenom odgovornošću za proizvodnju, građevinarstvo i projektiranje u likvidaciji, OIB 67459308521</item>
    </derivirana_varijabla>
  </DomainObject.Predmet.ProtuStrankaListFormatedOIB>
  <DomainObject.Predmet.ProtuStrankaListFormatedWithAdress>
    <izvorni_sadrzaj>
      <item>JADRANMONT društvo s ograničenom odgovornošću za proizvodnju, građevinarstvo i projektiranje u likvidaciji, Hrvatske mornarice 1/F, 21000 Split</item>
    </izvorni_sadrzaj>
    <derivirana_varijabla naziv="DomainObject.Predmet.ProtuStrankaListFormatedWithAdress_1">
      <item>JADRANMONT društvo s ograničenom odgovornošću za proizvodnju, građevinarstvo i projektiranje u likvidaciji, Hrvatske mornarice 1/F, 21000 Split</item>
    </derivirana_varijabla>
  </DomainObject.Predmet.ProtuStrankaListFormatedWithAdress>
  <DomainObject.Predmet.ProtuStrankaListFormatedWithAdressOIB>
    <izvorni_sadrzaj>
      <item>JADRANMONT društvo s ograničenom odgovornošću za proizvodnju, građevinarstvo i projektiranje u likvidaciji, OIB 67459308521, Hrvatske mornarice 1/F, 21000 Split</item>
    </izvorni_sadrzaj>
    <derivirana_varijabla naziv="DomainObject.Predmet.ProtuStrankaListFormatedWithAdressOIB_1">
      <item>JADRANMONT društvo s ograničenom odgovornošću za proizvodnju, građevinarstvo i projektiranje u likvidaciji, OIB 67459308521, Hrvatske mornarice 1/F, 21000 Split</item>
    </derivirana_varijabla>
  </DomainObject.Predmet.ProtuStrankaListFormatedWithAdressOIB>
  <DomainObject.Predmet.ProtuStrankaListNazivFormated>
    <izvorni_sadrzaj>
      <item>JADRANMONT društvo s ograničenom odgovornošću za proizvodnju, građevinarstvo i projektiranje u likvidaciji</item>
    </izvorni_sadrzaj>
    <derivirana_varijabla naziv="DomainObject.Predmet.ProtuStrankaListNazivFormated_1">
      <item>JADRANMONT društvo s ograničenom odgovornošću za proizvodnju, građevinarstvo i projektiranje u likvidaciji</item>
    </derivirana_varijabla>
  </DomainObject.Predmet.ProtuStrankaListNazivFormated>
  <DomainObject.Predmet.ProtuStrankaListNazivFormatedOIB>
    <izvorni_sadrzaj>
      <item>JADRANMONT društvo s ograničenom odgovornošću za proizvodnju, građevinarstvo i projektiranje u likvidaciji, OIB 67459308521</item>
    </izvorni_sadrzaj>
    <derivirana_varijabla naziv="DomainObject.Predmet.ProtuStrankaListNazivFormatedOIB_1">
      <item>JADRANMONT društvo s ograničenom odgovornošću za proizvodnju, građevinarstvo i projektiranje u likvidaciji, OIB 67459308521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JADRANMONT društvo s ograničenom odgovornošću za proizvodnju, građevinarstvo i projektiranje u likvidaciji</izvorni_sadrzaj>
    <derivirana_varijabla naziv="DomainObject.Predmet.ProtustrankaIDrugi_1">JADRANMONT društvo s ograničenom odgovornošću za proizvodnju, građevinarstvo i projektiranje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JADRANMONT društvo s ograničenom odgovornošću za proizvodnju, građevinarstvo i projektiranje u likvidaciji, OIB 67459308521, Hrvatske mornarice 1/F, 21000 Split</izvorni_sadrzaj>
    <derivirana_varijabla naziv="DomainObject.Predmet.ProtustrankaIDrugiAdressOIB_1">JADRANMONT društvo s ograničenom odgovornošću za proizvodnju, građevinarstvo i projektiranje u likvidaciji, OIB 67459308521, Hrvatske mornarice 1/F,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JADRANMONT društvo s ograničenom odgovornošću za proizvodnju, građevinarstvo i projektiranje u likvidaciji</item>
      <item>FINANCIJSKA AGENCIJA, RC SPLIT</item>
    </izvorni_sadrzaj>
    <derivirana_varijabla naziv="DomainObject.Predmet.SudioniciListNaziv_1">
      <item>JADRANMONT društvo s ograničenom odgovornošću za proizvodnju, građevinarstvo i projektiranje u likvidaciji</item>
      <item>FINANCIJSKA AGENCIJA, RC SPLIT</item>
    </derivirana_varijabla>
  </DomainObject.Predmet.SudioniciListNaziv>
  <DomainObject.Predmet.SudioniciListAdressOIB>
    <izvorni_sadrzaj>
      <item>JADRANMONT društvo s ograničenom odgovornošću za proizvodnju, građevinarstvo i projektiranje u likvidaciji, OIB 67459308521, Hrvatske mornarice 1/F,21000 Split</item>
      <item>FINANCIJSKA AGENCIJA, RC SPLIT, OIB 85821130368, Mažuranićevo šetalište 24 b,21000 Split</item>
    </izvorni_sadrzaj>
    <derivirana_varijabla naziv="DomainObject.Predmet.SudioniciListAdressOIB_1">
      <item>JADRANMONT društvo s ograničenom odgovornošću za proizvodnju, građevinarstvo i projektiranje u likvidaciji, OIB 67459308521, Hrvatske mornarice 1/F,21000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67459308521</item>
      <item>, OIB 85821130368</item>
    </izvorni_sadrzaj>
    <derivirana_varijabla naziv="DomainObject.Predmet.SudioniciListNazivOIB_1">
      <item>, OIB 67459308521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2238</properties:Characters>
  <properties:Lines>72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2016-08-26T10:14:00Z</cp:lastPrinted>
  <dcterms:modified xmlns:xsi="http://www.w3.org/2001/XMLSchema-instance" xsi:type="dcterms:W3CDTF">2016-08-26T10:15:00Z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