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7d3c" w14:paraId="94f7d3c" w:rsidRDefault="00087EDF" w:rsidP="00754327" w:rsidR="006819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</w:t>
      </w:r>
    </w:p>
    <w:p w:rsidRDefault="00754327" w:rsidP="00754327" w:rsidR="00754327">
      <w:pPr>
        <w:rPr>
          <w:b/>
        </w:rPr>
      </w:pPr>
      <w:r>
        <w:t xml:space="preserve"> </w:t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681951">
        <w:t xml:space="preserve">         </w:t>
      </w:r>
      <w:r>
        <w:t xml:space="preserve"> </w:t>
      </w:r>
      <w:r w:rsidR="004256CE" w:rsidRPr="004256CE">
        <w:rPr>
          <w:b/>
        </w:rPr>
        <w:t>Broj: 7/St-</w:t>
      </w:r>
      <w:r w:rsidR="005B7258">
        <w:rPr>
          <w:b/>
        </w:rPr>
        <w:t>1032</w:t>
      </w:r>
      <w:r w:rsidR="00FD56CE">
        <w:rPr>
          <w:b/>
        </w:rPr>
        <w:t>/201</w:t>
      </w:r>
      <w:r w:rsidR="0092497A">
        <w:rPr>
          <w:b/>
        </w:rPr>
        <w:t>7</w:t>
      </w:r>
      <w:r w:rsidR="00FD56CE">
        <w:rPr>
          <w:b/>
        </w:rPr>
        <w:t>-</w:t>
      </w:r>
      <w:r w:rsidR="00681951">
        <w:rPr>
          <w:b/>
        </w:rPr>
        <w:t>20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E53712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754327" w:rsidP="00754327" w:rsidR="00754327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681951" w:rsidP="00754327" w:rsidR="00681951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92497A" w:rsidR="002416CC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5B7258" w:rsidRPr="005B7258">
        <w:t xml:space="preserve">postupajući po prijedlogu  predlagatelja FINANCIJSKE AGENCIJE, Regionalnog centra Zagreb, Podružnice Zagreb, za otvaranje stečajnog postupka nad stečajnim dužnikom DIGITALNA HRANA I PIĆE d.o.o za usluge, skraćena tvrtka: DIGITALNA HRANA I PIĆE d.o.o., Zagreb, Vladimira Ruždjaka 2C, OIB 42024997798, </w:t>
      </w:r>
      <w:r w:rsidR="00456F3D">
        <w:t>kojeg zastupa punomoćnica Barbara Utović, odvjetnica iz Zagreba,</w:t>
      </w:r>
      <w:r w:rsidR="00461CB1">
        <w:t xml:space="preserve"> nakon održanog ročišta radi</w:t>
      </w:r>
      <w:r w:rsidR="00461CB1" w:rsidRPr="009A171D">
        <w:t xml:space="preserve"> rasprave o pretpostavkama za otvaranje stečajnog postupka i očitovanja o prijedlogu za otvaranje stečajnog postupka</w:t>
      </w:r>
      <w:r w:rsidR="00FD56CE">
        <w:t>,</w:t>
      </w:r>
      <w:r w:rsidR="00B804C6">
        <w:t xml:space="preserve"> dana </w:t>
      </w:r>
      <w:r w:rsidR="005B7258">
        <w:t>16</w:t>
      </w:r>
      <w:r w:rsidR="002628D9">
        <w:t xml:space="preserve">. </w:t>
      </w:r>
      <w:r w:rsidR="005B7258">
        <w:t>studenoga</w:t>
      </w:r>
      <w:r w:rsidR="00B804C6">
        <w:t xml:space="preserve"> 201</w:t>
      </w:r>
      <w:r w:rsidR="002628D9">
        <w:t>7</w:t>
      </w:r>
      <w:r>
        <w:t xml:space="preserve">. godine </w:t>
      </w:r>
    </w:p>
    <w:p w:rsidRDefault="00456F3D" w:rsidP="0092497A" w:rsidR="00456F3D">
      <w:pPr>
        <w:ind w:firstLine="1440"/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1C5EB7" w:rsidP="00754327" w:rsidR="001C5EB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5B7258" w:rsidRPr="005B7258">
        <w:t xml:space="preserve">DIGITALNA HRANA I PIĆE d.o.o za usluge, skraćena tvrtka: DIGITALNA HRANA I PIĆE d.o.o., Zagreb, Vladimira Ruždjaka 2C, OIB 42024997798,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4256CE">
        <w:t>2</w:t>
      </w:r>
      <w:r w:rsidR="00D15D1A">
        <w:t>5</w:t>
      </w:r>
      <w:r w:rsidR="000C5220" w:rsidRPr="000C5220">
        <w:t>.</w:t>
      </w:r>
      <w:r w:rsidR="008A38F1">
        <w:t>0</w:t>
      </w:r>
      <w:r w:rsidRPr="000C5220">
        <w:t>00,00</w:t>
      </w:r>
      <w:r>
        <w:t xml:space="preserve"> Kn nad navedenim stečajnim dužnikom na račun Trgovačkog suda u Osijeku br. IBAN HR31 2390 0011 3000 0020 0 s pozivom na br. HR05 221-</w:t>
      </w:r>
      <w:r w:rsidR="005B7258">
        <w:t>1032</w:t>
      </w:r>
      <w:r>
        <w:t>-201</w:t>
      </w:r>
      <w:r w:rsidR="0092497A">
        <w:t>7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2628D9">
        <w:t>.</w:t>
      </w:r>
      <w:r>
        <w:t xml:space="preserve"> ovoga rješenja, sud će donijeti rješenje o otvaranju i zaključenju stečajnog postupka nad stečajnim dužnikom </w:t>
      </w:r>
      <w:r w:rsidR="005B7258" w:rsidRPr="005B7258">
        <w:t>DIGITALNA HRANA I PIĆE d.o.o za usluge, skraćena tvrtka: DIGITALNA HRANA I PIĆE d.o.o., Zagreb, Vladimira Ruždjaka 2C,  OIB 42024997798</w:t>
      </w:r>
      <w:r w:rsidR="0092497A">
        <w:t xml:space="preserve"> </w:t>
      </w:r>
      <w:r>
        <w:t>, a na temelju odredbe čl. 132. Stečajnog zakona ( NN 71/15</w:t>
      </w:r>
      <w:r w:rsidR="001A338D">
        <w:t xml:space="preserve"> i 104/17</w:t>
      </w:r>
      <w:r>
        <w:t>).</w:t>
      </w:r>
    </w:p>
    <w:p w:rsidRDefault="00005C84" w:rsidP="0092497A" w:rsidR="00005C84">
      <w:pPr>
        <w:jc w:val="center"/>
      </w:pPr>
      <w:r>
        <w:t>Obrazloženje</w:t>
      </w:r>
    </w:p>
    <w:p w:rsidRDefault="00005C84" w:rsidP="00005C84" w:rsidR="00005C84"/>
    <w:p w:rsidRDefault="00D723EF" w:rsidP="00456F3D" w:rsidR="00456F3D">
      <w:pPr>
        <w:ind w:firstLine="1440"/>
        <w:jc w:val="both"/>
      </w:pPr>
      <w:r w:rsidRPr="00D723EF">
        <w:t xml:space="preserve">Zaključkom </w:t>
      </w:r>
      <w:r>
        <w:t xml:space="preserve"> ovoga suda poslovni broj 7/St-1032</w:t>
      </w:r>
      <w:r w:rsidRPr="00D723EF">
        <w:t>/201</w:t>
      </w:r>
      <w:r>
        <w:t>7</w:t>
      </w:r>
      <w:r w:rsidRPr="00D723EF">
        <w:t>-</w:t>
      </w:r>
      <w:r>
        <w:t>3</w:t>
      </w:r>
      <w:r w:rsidRPr="00D723EF">
        <w:t xml:space="preserve">  od </w:t>
      </w:r>
      <w:r>
        <w:t>06</w:t>
      </w:r>
      <w:r w:rsidRPr="00D723EF">
        <w:t xml:space="preserve">. </w:t>
      </w:r>
      <w:r>
        <w:t>listopada</w:t>
      </w:r>
      <w:r w:rsidRPr="00D723EF">
        <w:t xml:space="preserve"> 201</w:t>
      </w:r>
      <w:r>
        <w:t>7</w:t>
      </w:r>
      <w:r w:rsidRPr="00D723EF">
        <w:t>. godine</w:t>
      </w:r>
      <w:r w:rsidR="00932AEB">
        <w:t>, a nakon što je predmet rješenjem Visokog trgovačkog suda</w:t>
      </w:r>
      <w:r w:rsidRPr="00D723EF">
        <w:t xml:space="preserve">  </w:t>
      </w:r>
      <w:r w:rsidR="00932AEB">
        <w:t xml:space="preserve">Republike Hrvatske posl.br. 31 Su-525/17-10 od 26.lipnja 2017.godine ustupljen ovome sudu na postupanje </w:t>
      </w:r>
      <w:r w:rsidRPr="00D723EF">
        <w:t xml:space="preserve">zakazano je ročište radi rasprave o pretpostavkama za otvaranje stečajnog postupka i očitovanja o prijedlogu za otvaranje stečajnog postupka nad stečajnim dužnikom </w:t>
      </w:r>
      <w:r w:rsidR="005B7258" w:rsidRPr="005B7258">
        <w:t xml:space="preserve">DIGITALNA HRANA I PIĆE d.o.o za usluge, skraćena tvrtka: DIGITALNA HRANA I </w:t>
      </w:r>
    </w:p>
    <w:p w:rsidRDefault="00456F3D" w:rsidP="00456F3D" w:rsidR="00456F3D">
      <w:pPr>
        <w:jc w:val="both"/>
      </w:pPr>
    </w:p>
    <w:p w:rsidRDefault="00456F3D" w:rsidP="00456F3D" w:rsidR="00456F3D">
      <w:pPr>
        <w:jc w:val="right"/>
        <w:rPr>
          <w:b/>
        </w:rPr>
      </w:pPr>
      <w:r w:rsidRPr="00456F3D">
        <w:rPr>
          <w:b/>
        </w:rPr>
        <w:lastRenderedPageBreak/>
        <w:t>Broj: 7/St-1032/2017-20</w:t>
      </w:r>
    </w:p>
    <w:p w:rsidRDefault="00456F3D" w:rsidP="00456F3D" w:rsidR="00456F3D">
      <w:pPr>
        <w:jc w:val="right"/>
      </w:pPr>
    </w:p>
    <w:p w:rsidRDefault="005B7258" w:rsidP="00456F3D" w:rsidR="00681951">
      <w:pPr>
        <w:jc w:val="both"/>
      </w:pPr>
      <w:r w:rsidRPr="005B7258">
        <w:t xml:space="preserve">PIĆE d.o.o., Zagreb, Vladimira Ruždjaka 2C,  OIB 42024997798 </w:t>
      </w:r>
      <w:r w:rsidR="00D723EF">
        <w:t xml:space="preserve">za </w:t>
      </w:r>
      <w:r w:rsidRPr="005B7258">
        <w:t xml:space="preserve">dan </w:t>
      </w:r>
      <w:r>
        <w:t>06</w:t>
      </w:r>
      <w:r w:rsidRPr="005B7258">
        <w:t xml:space="preserve">. </w:t>
      </w:r>
      <w:r>
        <w:t>studenoga</w:t>
      </w:r>
      <w:r w:rsidRPr="005B7258">
        <w:t xml:space="preserve"> 2017. godine</w:t>
      </w:r>
      <w:r w:rsidR="00D723EF">
        <w:t>,</w:t>
      </w:r>
      <w:r w:rsidR="00D723EF" w:rsidRPr="00D723EF">
        <w:t xml:space="preserve"> a na temelju prijedloga Financijske agencije, Regionalnog centra </w:t>
      </w:r>
      <w:r w:rsidR="00D723EF">
        <w:t>Zagreb</w:t>
      </w:r>
      <w:r w:rsidR="00D723EF" w:rsidRPr="00D723EF">
        <w:t xml:space="preserve"> Podružnice </w:t>
      </w:r>
    </w:p>
    <w:p w:rsidRDefault="00D723EF" w:rsidP="00681951" w:rsidR="00037B01">
      <w:pPr>
        <w:jc w:val="both"/>
      </w:pPr>
      <w:r>
        <w:t>Zagreb</w:t>
      </w:r>
      <w:r w:rsidRPr="00D723EF">
        <w:t>, podnesenog na temelju odredbe čl. 110. st. 1. Stečajnog zakona (dalje: SZ, NN 71/15</w:t>
      </w:r>
      <w:r w:rsidR="00681951">
        <w:t xml:space="preserve"> i 104/17</w:t>
      </w:r>
      <w:r w:rsidRPr="00D723EF">
        <w:t>)</w:t>
      </w:r>
      <w:r w:rsidR="00681951">
        <w:t>.</w:t>
      </w:r>
    </w:p>
    <w:p w:rsidRDefault="00932AEB" w:rsidP="00037B01" w:rsidR="00932AEB">
      <w:pPr>
        <w:ind w:firstLine="1440"/>
        <w:jc w:val="both"/>
      </w:pPr>
      <w:r>
        <w:t>T</w:t>
      </w:r>
      <w:r w:rsidR="00A50B50" w:rsidRPr="00A50B50">
        <w:t xml:space="preserve">ijekom postupka </w:t>
      </w:r>
      <w:r w:rsidR="004256CE">
        <w:t>p</w:t>
      </w:r>
      <w:r w:rsidR="004256CE" w:rsidRPr="004256CE">
        <w:t>o službenoj dužnosti pribavljen</w:t>
      </w:r>
      <w:r w:rsidR="004256CE">
        <w:t>o</w:t>
      </w:r>
      <w:r w:rsidR="0092497A">
        <w:t xml:space="preserve"> je</w:t>
      </w:r>
      <w:r w:rsidR="004256CE" w:rsidRPr="004256CE">
        <w:t xml:space="preserve"> </w:t>
      </w:r>
      <w:r w:rsidR="004256CE">
        <w:t>posljednje javno objavljeno</w:t>
      </w:r>
      <w:r w:rsidR="004256CE" w:rsidRPr="004256CE">
        <w:t xml:space="preserve"> financijsk</w:t>
      </w:r>
      <w:r w:rsidR="004256CE">
        <w:t xml:space="preserve">o izvješće – bilanca </w:t>
      </w:r>
      <w:r w:rsidR="00A253B0">
        <w:t xml:space="preserve">dužnika </w:t>
      </w:r>
      <w:r w:rsidR="004256CE">
        <w:t xml:space="preserve">za </w:t>
      </w:r>
      <w:r w:rsidR="004256CE" w:rsidRPr="00D161E5">
        <w:t>201</w:t>
      </w:r>
      <w:r>
        <w:t>4</w:t>
      </w:r>
      <w:r w:rsidR="004256CE" w:rsidRPr="00D161E5">
        <w:t>.</w:t>
      </w:r>
      <w:r w:rsidR="004256CE" w:rsidRPr="002628D9">
        <w:rPr>
          <w:b/>
        </w:rPr>
        <w:t xml:space="preserve"> </w:t>
      </w:r>
      <w:r w:rsidR="004256CE">
        <w:t xml:space="preserve">godinu, </w:t>
      </w:r>
      <w:r w:rsidR="00A253B0">
        <w:t xml:space="preserve"> </w:t>
      </w:r>
      <w:r w:rsidR="0092497A">
        <w:t xml:space="preserve"> podaci o vlasništvu nekretnina i motornih vozila dužnika,</w:t>
      </w:r>
      <w:r>
        <w:t xml:space="preserve"> </w:t>
      </w:r>
      <w:r w:rsidR="00A253B0">
        <w:t xml:space="preserve">te je </w:t>
      </w:r>
      <w:r>
        <w:t>izvršen uvid u popis imovine</w:t>
      </w:r>
      <w:r w:rsidR="00A253B0">
        <w:t xml:space="preserve"> i obveza,</w:t>
      </w:r>
      <w:r>
        <w:t xml:space="preserve">  godišnji financijski izvještaj poduzetnika  za 2016. godinu,</w:t>
      </w:r>
      <w:r w:rsidRPr="00932AEB">
        <w:t xml:space="preserve"> račun dobiti i gubitk</w:t>
      </w:r>
      <w:r>
        <w:t>a za 2016.godinu te bilancu sa stanjem na dan 02.studenoga 2017.godine koji je dostavio dužnik</w:t>
      </w:r>
      <w:r w:rsidR="00A253B0">
        <w:t>.</w:t>
      </w:r>
    </w:p>
    <w:p w:rsidRDefault="00DC47BF" w:rsidP="009A171D" w:rsidR="00932AEB">
      <w:pPr>
        <w:ind w:firstLine="1440"/>
        <w:jc w:val="both"/>
      </w:pPr>
      <w:r>
        <w:t xml:space="preserve">Iz </w:t>
      </w:r>
      <w:r w:rsidR="00932AEB">
        <w:t xml:space="preserve">prijedloga </w:t>
      </w:r>
      <w:r>
        <w:t>za otvaranje</w:t>
      </w:r>
      <w:r w:rsidR="008F0D37">
        <w:t xml:space="preserve"> </w:t>
      </w:r>
      <w:r>
        <w:t>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932AEB">
        <w:t>26</w:t>
      </w:r>
      <w:r w:rsidR="00CB6D73">
        <w:t>.</w:t>
      </w:r>
      <w:r w:rsidR="00932AEB">
        <w:t>svibnja</w:t>
      </w:r>
      <w:r>
        <w:t xml:space="preserve"> 201</w:t>
      </w:r>
      <w:r w:rsidR="00932AEB">
        <w:t>7</w:t>
      </w:r>
      <w:r>
        <w:t xml:space="preserve">. </w:t>
      </w:r>
      <w:r w:rsidR="00B92D41">
        <w:t xml:space="preserve">godine </w:t>
      </w:r>
      <w:r>
        <w:t>u Očevidniku redoslijeda osnova za plaćanje ima evidentirane neizvršene osnove za plaćanje</w:t>
      </w:r>
      <w:r w:rsidR="008F0D37">
        <w:t xml:space="preserve"> u neprekinutom razdoblju od </w:t>
      </w:r>
      <w:r w:rsidR="00932AEB">
        <w:t>432</w:t>
      </w:r>
      <w:r w:rsidR="003C16B0">
        <w:t xml:space="preserve"> </w:t>
      </w:r>
      <w:r>
        <w:t xml:space="preserve">dana u ukupnom iznosu od </w:t>
      </w:r>
      <w:r w:rsidR="00932AEB">
        <w:t>24.459,99</w:t>
      </w:r>
      <w:r w:rsidR="008F0D37">
        <w:t xml:space="preserve"> </w:t>
      </w:r>
      <w:r>
        <w:t>Kn</w:t>
      </w:r>
      <w:r w:rsidR="006F2697">
        <w:t>,</w:t>
      </w:r>
      <w:r>
        <w:t xml:space="preserve"> te</w:t>
      </w:r>
      <w:r w:rsidR="008F0D37">
        <w:t xml:space="preserve"> da </w:t>
      </w:r>
      <w:r w:rsidR="00932AEB">
        <w:t>ima jednu zaposlenu</w:t>
      </w:r>
      <w:r w:rsidR="008F0D37">
        <w:t xml:space="preserve"> osob</w:t>
      </w:r>
      <w:r w:rsidR="00932AEB">
        <w:t>u</w:t>
      </w:r>
      <w:r>
        <w:t>.</w:t>
      </w:r>
    </w:p>
    <w:p w:rsidRDefault="00932AEB" w:rsidP="00681951" w:rsidR="009537E7">
      <w:pPr>
        <w:ind w:firstLine="1440"/>
        <w:jc w:val="both"/>
      </w:pPr>
      <w:r>
        <w:t>Na ročištu 06. studenoga 2017. godine punomoćnica dužnika se očitovala da je nesporno da na strani stečajnog dužnika postoji stečajni razlog nesposobnosti za plaćanje jer dužnik ima nepodmirene obveze i to primarno prema Republici Hrvatskoj po osnovi neplaćenih poreza i doprinosa  u iznosu od 25.000,00 Kn, da dužnik više nema imovine i ne posluje, te</w:t>
      </w:r>
      <w:r w:rsidR="006F2697">
        <w:t xml:space="preserve"> </w:t>
      </w:r>
      <w:r>
        <w:t>da je došlo do promjene u imovini dužnika u odnosu na stanje iskazano u financijskom izvještaju za 2014.godinu, jer su potraživanja naplaćena, novac u blagajni potrošen</w:t>
      </w:r>
      <w:r w:rsidR="006F2697">
        <w:t>, te da dužnik više  nema dugotrajnu imovinu i da nije vlasnik niti nekretnina niti motornih vozila. I uvidom u popis imovine</w:t>
      </w:r>
      <w:r w:rsidR="00A253B0">
        <w:t xml:space="preserve"> i obveza</w:t>
      </w:r>
      <w:r w:rsidR="006F2697">
        <w:t xml:space="preserve"> od 02. studenoga 2017.godine utvrđeno je da dužnik nema imovinu.</w:t>
      </w:r>
      <w:r w:rsidR="00681951">
        <w:t xml:space="preserve"> Uvažavajući činjenicu da je dužnik dostavio u sudski spis prokazni popis imovine</w:t>
      </w:r>
      <w:r w:rsidR="001A338D">
        <w:t>,</w:t>
      </w:r>
      <w:r w:rsidR="00681951">
        <w:t xml:space="preserve"> godišnji financijski izvještaj poduzetnika za 2016</w:t>
      </w:r>
      <w:r w:rsidR="00A253B0">
        <w:t>.</w:t>
      </w:r>
      <w:r w:rsidR="00681951">
        <w:t xml:space="preserve"> godinu, račun dobiti i gubitka za2016. godinu, bilancu sa stanjem na dan 02.studenoga 2017.godine iz kojih isprva proizlazi da dužnik više ne obavlja poslovnu djelatnost i  nema imovine, te uvažavajući očitovanje dužnika iz podneska od 06.</w:t>
      </w:r>
      <w:r w:rsidR="001A338D">
        <w:t xml:space="preserve"> </w:t>
      </w:r>
      <w:r w:rsidR="00681951">
        <w:t>studenoga</w:t>
      </w:r>
      <w:r w:rsidR="001A338D">
        <w:t xml:space="preserve"> </w:t>
      </w:r>
      <w:r w:rsidR="00681951">
        <w:t>2017.</w:t>
      </w:r>
      <w:r w:rsidR="001A338D">
        <w:t xml:space="preserve"> </w:t>
      </w:r>
      <w:r w:rsidR="00681951">
        <w:t>godine</w:t>
      </w:r>
      <w:r w:rsidR="00A253B0">
        <w:t>, a s obzirom na delegaciju nadležnosti</w:t>
      </w:r>
      <w:r w:rsidR="00681951">
        <w:t xml:space="preserve"> ocjena je suda</w:t>
      </w:r>
      <w:r w:rsidR="00A253B0">
        <w:t>,</w:t>
      </w:r>
      <w:r w:rsidR="00681951">
        <w:t xml:space="preserve"> da nije bilo nužno saslušavati zakonskog zastupnika dužnika na okolnost poslovanja i opsega imovine dužnika, jer</w:t>
      </w:r>
      <w:r w:rsidR="00A253B0">
        <w:t xml:space="preserve"> to</w:t>
      </w:r>
      <w:r w:rsidR="00681951">
        <w:t xml:space="preserve"> jasno proizlazi iz ovih isprava</w:t>
      </w:r>
      <w:r w:rsidR="00A253B0">
        <w:t xml:space="preserve"> i očitovanja punomoćnice dužnika.</w:t>
      </w:r>
      <w:r w:rsidR="00C809C6">
        <w:tab/>
      </w:r>
    </w:p>
    <w:p w:rsidRDefault="00C809C6" w:rsidP="00FD56CE" w:rsidR="00FD56CE">
      <w:pPr>
        <w:jc w:val="both"/>
      </w:pPr>
      <w:r>
        <w:tab/>
        <w:t xml:space="preserve"> </w:t>
      </w:r>
      <w:r>
        <w:tab/>
      </w:r>
      <w:r w:rsidR="00FD56CE">
        <w:t xml:space="preserve">Uvidom u </w:t>
      </w:r>
      <w:r w:rsidR="00681951">
        <w:t>dopis</w:t>
      </w:r>
      <w:r w:rsidR="00FD56CE">
        <w:t xml:space="preserve"> Općinskog </w:t>
      </w:r>
      <w:r w:rsidR="00681951">
        <w:t>građanskog suda u Zagrebu od 10.</w:t>
      </w:r>
      <w:r w:rsidR="001A338D">
        <w:t xml:space="preserve"> </w:t>
      </w:r>
      <w:r w:rsidR="00681951">
        <w:t>listopada 2017.</w:t>
      </w:r>
      <w:r w:rsidR="001A338D">
        <w:t xml:space="preserve"> </w:t>
      </w:r>
      <w:r w:rsidR="00681951">
        <w:t xml:space="preserve">godine </w:t>
      </w:r>
      <w:r w:rsidR="00FD56CE">
        <w:t>utvrđeno je da dužnik nije vlasnik nekretnina na području nad</w:t>
      </w:r>
      <w:r w:rsidR="009537E7">
        <w:t>ležnosti toga suda, a uvidom</w:t>
      </w:r>
      <w:r w:rsidR="00681951">
        <w:t xml:space="preserve"> u Uvjerenje Gradskog ureda za katastar i geodetske poslove Grada Zagreba od 02. studenoga 2017. godine utvrđeno je da dužnik nije upisan u katastarskom operatu na području za koju evidenciju vodi ovaj Gradski ured za katastar i geodetske poslove. Uvidom u Uvjerenje </w:t>
      </w:r>
      <w:r w:rsidR="009537E7">
        <w:t xml:space="preserve"> </w:t>
      </w:r>
      <w:r w:rsidR="00FD56CE">
        <w:t xml:space="preserve">Policijske uprave </w:t>
      </w:r>
      <w:r w:rsidR="00681951">
        <w:t>Zagrebačke od 12.</w:t>
      </w:r>
      <w:r w:rsidR="001A338D">
        <w:t xml:space="preserve"> </w:t>
      </w:r>
      <w:r w:rsidR="00681951">
        <w:t>listop</w:t>
      </w:r>
      <w:r w:rsidR="001A338D">
        <w:t>a</w:t>
      </w:r>
      <w:r w:rsidR="00681951">
        <w:t>da 2017.godine utvrđeno je da je</w:t>
      </w:r>
      <w:r>
        <w:t xml:space="preserve"> </w:t>
      </w:r>
      <w:r w:rsidR="00FD56CE">
        <w:t xml:space="preserve">dužnik </w:t>
      </w:r>
      <w:r w:rsidR="00681951">
        <w:t>nije</w:t>
      </w:r>
      <w:r w:rsidR="009537E7">
        <w:t xml:space="preserve"> </w:t>
      </w:r>
      <w:r w:rsidR="00FD56CE">
        <w:t>evidentiran kao vlasnik vozila</w:t>
      </w:r>
      <w:r w:rsidR="005B6F42">
        <w:t xml:space="preserve">.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256CE">
        <w:t xml:space="preserve"> </w:t>
      </w:r>
      <w:r w:rsidR="00405CF0">
        <w:t>je</w:t>
      </w:r>
      <w:r w:rsidR="00D161E5">
        <w:t xml:space="preserve"> </w:t>
      </w:r>
      <w:r w:rsidR="00415A8E">
        <w:t>utvrđeno da je stečajni du</w:t>
      </w:r>
      <w:r>
        <w:t>žnik</w:t>
      </w:r>
      <w:r w:rsidR="004A4CDB">
        <w:t xml:space="preserve"> </w:t>
      </w:r>
      <w:r>
        <w:t xml:space="preserve"> nesposoban za plaćanje, </w:t>
      </w:r>
      <w:r w:rsidR="00415A8E">
        <w:t>o</w:t>
      </w:r>
      <w:r>
        <w:t xml:space="preserve">dnosno da </w:t>
      </w:r>
      <w:r w:rsidR="00E334B4">
        <w:t>je</w:t>
      </w:r>
      <w:r>
        <w:t xml:space="preserve"> ostv</w:t>
      </w:r>
      <w:r w:rsidR="00405CF0">
        <w:t>aren</w:t>
      </w:r>
      <w:r w:rsidR="00415A8E">
        <w:t xml:space="preserve"> stečajni razlo</w:t>
      </w:r>
      <w:r w:rsidR="00E334B4">
        <w:t>g</w:t>
      </w:r>
      <w:r w:rsidR="00415A8E">
        <w:t xml:space="preserve"> koje propisuje odredba čl. 5. SZ-a. </w:t>
      </w:r>
    </w:p>
    <w:p w:rsidRDefault="008A60E6" w:rsidP="00E334B4" w:rsidR="00456F3D">
      <w:pPr>
        <w:ind w:firstLine="1440"/>
        <w:jc w:val="both"/>
      </w:pPr>
      <w:r>
        <w:t xml:space="preserve">Kako je </w:t>
      </w:r>
      <w:r w:rsidR="00681951">
        <w:t xml:space="preserve">nadalje, utvrđeno da </w:t>
      </w:r>
      <w:r w:rsidR="000A1C62">
        <w:t>stečajni dužnik</w:t>
      </w:r>
      <w:r w:rsidR="000B6B44">
        <w:t xml:space="preserve"> u trenutku odlučivanja o prijedlogu </w:t>
      </w:r>
      <w:r w:rsidR="00E52425">
        <w:t xml:space="preserve">faktično </w:t>
      </w:r>
      <w:r w:rsidR="000A1C62">
        <w:t>nema imovine</w:t>
      </w:r>
      <w:r w:rsidR="00E52425">
        <w:t xml:space="preserve"> koja bi bila</w:t>
      </w:r>
      <w:r w:rsidR="0061523C">
        <w:t xml:space="preserve"> dostatna za namirenje troškova stečajnog postupka</w:t>
      </w:r>
      <w:r w:rsidR="005B6F42">
        <w:t>,</w:t>
      </w:r>
      <w:r w:rsidR="00E52425">
        <w:t xml:space="preserve"> to je </w:t>
      </w:r>
      <w:r w:rsidR="00005C84">
        <w:t>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</w:t>
      </w:r>
      <w:r w:rsidR="00E334B4">
        <w:t xml:space="preserve"> </w:t>
      </w:r>
      <w:r w:rsidR="00005C84">
        <w:t>da imovina dužnika koja bi ušla u stečajnu masu nije dovoljna  za namirenje troškova tog postupka odnosno da je neznatne vrijednosti.</w:t>
      </w:r>
    </w:p>
    <w:p w:rsidRDefault="004256CE" w:rsidP="00456F3D" w:rsidR="00456F3D">
      <w:pPr>
        <w:ind w:firstLine="1440"/>
        <w:jc w:val="both"/>
      </w:pPr>
      <w:r w:rsidRPr="004256CE">
        <w:t xml:space="preserve">Novčani iznos predujma naveden u točci I. ovoga rješenja, po ocjeni ovog suda, a vodeći računa i o očitovanju privremenog stečajnog upravitelja, potreban je i dostatan </w:t>
      </w:r>
    </w:p>
    <w:p w:rsidRDefault="00456F3D" w:rsidP="00456F3D" w:rsidR="00456F3D">
      <w:pPr>
        <w:jc w:val="both"/>
      </w:pPr>
    </w:p>
    <w:p w:rsidRDefault="00456F3D" w:rsidP="00456F3D" w:rsidR="00456F3D">
      <w:pPr>
        <w:jc w:val="right"/>
        <w:rPr>
          <w:b/>
        </w:rPr>
      </w:pPr>
      <w:r w:rsidRPr="00456F3D">
        <w:rPr>
          <w:b/>
        </w:rPr>
        <w:lastRenderedPageBreak/>
        <w:t>Broj: 7/St-1032/2017-20</w:t>
      </w:r>
    </w:p>
    <w:p w:rsidRDefault="00456F3D" w:rsidP="00456F3D" w:rsidR="00456F3D">
      <w:pPr>
        <w:jc w:val="right"/>
      </w:pPr>
    </w:p>
    <w:p w:rsidRDefault="004256CE" w:rsidP="00456F3D" w:rsidR="00456F3D">
      <w:pPr>
        <w:jc w:val="both"/>
      </w:pPr>
      <w:r w:rsidRPr="004256CE">
        <w:t>za predvidive troškove postupka koji obuhvaćaju nagradu za rad stečajnog upravitelja u bruto iznosu od 16.000,00 Kn  sukladno čl. 7. Uredbe o kriterijima i načinu obračuna i plaćanju</w:t>
      </w:r>
    </w:p>
    <w:p w:rsidRDefault="004256CE" w:rsidP="004256CE" w:rsidR="004256CE" w:rsidRPr="004256CE">
      <w:pPr>
        <w:jc w:val="both"/>
      </w:pPr>
      <w:r w:rsidRPr="004256CE">
        <w:t xml:space="preserve"> nagrade stečajnim upraviteljima (NN 105/15) te stvarne troškove stečajnog upravitelja u iznosu od 5.000,00 Kn, troškove  zatvaranja žiro računa i izrade pečata 500,00 Kn,  te troškove angažiranja knjigovodstvenog servisa i arhiviranja u predvidivom iznosu od 3.500,00 Kn.</w:t>
      </w:r>
    </w:p>
    <w:p w:rsidRDefault="004256CE" w:rsidP="004256CE" w:rsidR="004256CE" w:rsidRPr="004256CE">
      <w:pPr>
        <w:jc w:val="both"/>
      </w:pPr>
      <w:r>
        <w:t xml:space="preserve"> </w:t>
      </w:r>
      <w:r>
        <w:tab/>
        <w:t xml:space="preserve"> </w:t>
      </w:r>
      <w:r>
        <w:tab/>
      </w:r>
      <w:r w:rsidRPr="004256CE">
        <w:t>Stoga je na temelju odredbe čl.132.  SZ-a odlučeno kao u izreci rješenja.</w:t>
      </w:r>
    </w:p>
    <w:p w:rsidRDefault="004A62AA" w:rsidP="004256CE" w:rsidR="004A62AA">
      <w:pPr>
        <w:ind w:firstLine="1440"/>
        <w:jc w:val="both"/>
      </w:pPr>
    </w:p>
    <w:p w:rsidRDefault="00C76803" w:rsidP="00E537E8" w:rsidR="00C76803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D723EF">
        <w:t>16</w:t>
      </w:r>
      <w:r w:rsidR="002628D9">
        <w:t xml:space="preserve">. </w:t>
      </w:r>
      <w:r w:rsidR="00D723EF">
        <w:t>studenoga</w:t>
      </w:r>
      <w:r w:rsidR="001417AF">
        <w:t xml:space="preserve"> </w:t>
      </w:r>
      <w:r w:rsidR="002628D9">
        <w:t>2017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614F2" w:rsidP="008614F2" w:rsidR="008614F2">
      <w:pPr>
        <w:ind w:firstLine="5142" w:left="708"/>
        <w:rPr>
          <w:lang w:eastAsia="en-US"/>
        </w:rPr>
      </w:pPr>
      <w:r>
        <w:rPr>
          <w:lang w:eastAsia="en-US"/>
        </w:rPr>
        <w:t>Stečajna sutkinja</w:t>
      </w:r>
    </w:p>
    <w:p w:rsidRDefault="00D2330E" w:rsidP="002628D9" w:rsidR="00D2330E" w:rsidRPr="00D2330E">
      <w:pPr>
        <w:ind w:left="708"/>
        <w:rPr>
          <w:lang w:eastAsia="en-US"/>
        </w:rPr>
      </w:pPr>
      <w:r w:rsidRPr="00D2330E">
        <w:rPr>
          <w:lang w:eastAsia="en-US"/>
        </w:rPr>
        <w:tab/>
        <w:t xml:space="preserve">            </w:t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="008614F2">
        <w:rPr>
          <w:lang w:eastAsia="en-US"/>
        </w:rPr>
        <w:t xml:space="preserve">               </w:t>
      </w:r>
      <w:r w:rsidR="002628D9">
        <w:rPr>
          <w:lang w:eastAsia="en-US"/>
        </w:rPr>
        <w:t xml:space="preserve">   </w:t>
      </w:r>
      <w:r w:rsidRPr="00D2330E">
        <w:rPr>
          <w:lang w:eastAsia="en-US"/>
        </w:rPr>
        <w:t xml:space="preserve">Mirna Vujčić </w:t>
      </w:r>
    </w:p>
    <w:p w:rsidRDefault="00D2330E" w:rsidP="00D2330E" w:rsidR="00D2330E" w:rsidRPr="00D2330E">
      <w:pPr>
        <w:rPr>
          <w:lang w:eastAsia="en-US" w:val="en-US"/>
        </w:rPr>
      </w:pP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FF57CC">
      <w:r>
        <w:t xml:space="preserve">  </w:t>
      </w:r>
    </w:p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C76803" w:rsidP="00754327" w:rsidR="00C76803">
      <w:r>
        <w:t>1. Rješenje nepravomoćno</w:t>
      </w:r>
    </w:p>
    <w:p w:rsidRDefault="00C76803" w:rsidP="00754327" w:rsidR="00754327">
      <w:r>
        <w:t xml:space="preserve">2. </w:t>
      </w:r>
      <w:r w:rsidR="00754327">
        <w:t xml:space="preserve">Rješenje </w:t>
      </w:r>
      <w:r w:rsidR="00F80F64">
        <w:t>objaviti na mrežnoj stranici e-Oglasna ploča sudova</w:t>
      </w:r>
    </w:p>
    <w:p w:rsidRDefault="00C76803" w:rsidP="00754327" w:rsidR="00C76803">
      <w:r>
        <w:t>3</w:t>
      </w:r>
      <w:r w:rsidR="00F80F64">
        <w:t>. Rješenje</w:t>
      </w:r>
      <w:r>
        <w:t xml:space="preserve"> dostaviti:</w:t>
      </w:r>
    </w:p>
    <w:p w:rsidRDefault="00C76803" w:rsidP="004256CE" w:rsidR="00C76803">
      <w:r>
        <w:t xml:space="preserve">- </w:t>
      </w:r>
      <w:r w:rsidR="004256CE">
        <w:t xml:space="preserve">predlagatelju </w:t>
      </w:r>
      <w:r w:rsidR="00456F3D">
        <w:t>FINA</w:t>
      </w:r>
    </w:p>
    <w:p w:rsidRDefault="004256CE" w:rsidP="00754327" w:rsidR="00754327">
      <w:r>
        <w:t xml:space="preserve">- </w:t>
      </w:r>
      <w:r w:rsidR="00456F3D">
        <w:t xml:space="preserve">punomoćnici </w:t>
      </w:r>
      <w:r>
        <w:t xml:space="preserve"> dužnika </w:t>
      </w:r>
    </w:p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3FE" w:rsidP="00087EDF" w:rsidR="00E603FE">
      <w:r>
        <w:separator/>
      </w:r>
    </w:p>
  </w:endnote>
  <w:endnote w:id="0" w:type="continuationSeparator">
    <w:p w:rsidRDefault="00E603FE" w:rsidP="00087EDF" w:rsidR="00E60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3FE" w:rsidP="00087EDF" w:rsidR="00E603FE">
      <w:r>
        <w:separator/>
      </w:r>
    </w:p>
  </w:footnote>
  <w:footnote w:id="0" w:type="continuationSeparator">
    <w:p w:rsidRDefault="00E603FE" w:rsidP="00087EDF" w:rsidR="00E603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671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49BC"/>
    <w:rsid w:val="00005C84"/>
    <w:rsid w:val="0001324A"/>
    <w:rsid w:val="00016F2A"/>
    <w:rsid w:val="00030C5E"/>
    <w:rsid w:val="00035AA2"/>
    <w:rsid w:val="00037B01"/>
    <w:rsid w:val="000601C3"/>
    <w:rsid w:val="00087EDF"/>
    <w:rsid w:val="000A1C62"/>
    <w:rsid w:val="000B6B44"/>
    <w:rsid w:val="000C5220"/>
    <w:rsid w:val="000E17BD"/>
    <w:rsid w:val="000E238B"/>
    <w:rsid w:val="001004BC"/>
    <w:rsid w:val="00114CF3"/>
    <w:rsid w:val="00115F92"/>
    <w:rsid w:val="00135E86"/>
    <w:rsid w:val="001417AF"/>
    <w:rsid w:val="0014706C"/>
    <w:rsid w:val="00194FBC"/>
    <w:rsid w:val="001A338D"/>
    <w:rsid w:val="001A41EF"/>
    <w:rsid w:val="001B2482"/>
    <w:rsid w:val="001C0E74"/>
    <w:rsid w:val="001C5EB7"/>
    <w:rsid w:val="001D3D1E"/>
    <w:rsid w:val="0020428C"/>
    <w:rsid w:val="0021757B"/>
    <w:rsid w:val="0023692A"/>
    <w:rsid w:val="002416CC"/>
    <w:rsid w:val="00245508"/>
    <w:rsid w:val="00246414"/>
    <w:rsid w:val="0026135C"/>
    <w:rsid w:val="002628D9"/>
    <w:rsid w:val="00281898"/>
    <w:rsid w:val="00283B94"/>
    <w:rsid w:val="00284B28"/>
    <w:rsid w:val="00291686"/>
    <w:rsid w:val="00293F15"/>
    <w:rsid w:val="002B7329"/>
    <w:rsid w:val="002C3E8E"/>
    <w:rsid w:val="002C75B6"/>
    <w:rsid w:val="002F7430"/>
    <w:rsid w:val="003469D2"/>
    <w:rsid w:val="00396C36"/>
    <w:rsid w:val="003A6559"/>
    <w:rsid w:val="003B3314"/>
    <w:rsid w:val="003C16B0"/>
    <w:rsid w:val="004039DF"/>
    <w:rsid w:val="00405CF0"/>
    <w:rsid w:val="00407ADF"/>
    <w:rsid w:val="00415A8E"/>
    <w:rsid w:val="004256CE"/>
    <w:rsid w:val="00425C64"/>
    <w:rsid w:val="00456F3D"/>
    <w:rsid w:val="00461CB1"/>
    <w:rsid w:val="00465B1A"/>
    <w:rsid w:val="00466967"/>
    <w:rsid w:val="00482D8D"/>
    <w:rsid w:val="004A493B"/>
    <w:rsid w:val="004A4CDB"/>
    <w:rsid w:val="004A62AA"/>
    <w:rsid w:val="004C36C9"/>
    <w:rsid w:val="004E6267"/>
    <w:rsid w:val="00530390"/>
    <w:rsid w:val="00542E1B"/>
    <w:rsid w:val="005B1B42"/>
    <w:rsid w:val="005B30D8"/>
    <w:rsid w:val="005B5355"/>
    <w:rsid w:val="005B6F42"/>
    <w:rsid w:val="005B7258"/>
    <w:rsid w:val="005B7BFD"/>
    <w:rsid w:val="005C703E"/>
    <w:rsid w:val="005D3854"/>
    <w:rsid w:val="005D3EE3"/>
    <w:rsid w:val="005D51E4"/>
    <w:rsid w:val="005D5216"/>
    <w:rsid w:val="005E4F92"/>
    <w:rsid w:val="005E5EA2"/>
    <w:rsid w:val="00612F46"/>
    <w:rsid w:val="0061523C"/>
    <w:rsid w:val="006279EA"/>
    <w:rsid w:val="006312D5"/>
    <w:rsid w:val="0064362C"/>
    <w:rsid w:val="006457AC"/>
    <w:rsid w:val="00681951"/>
    <w:rsid w:val="00686D05"/>
    <w:rsid w:val="00692884"/>
    <w:rsid w:val="006B7BD2"/>
    <w:rsid w:val="006C0994"/>
    <w:rsid w:val="006E3BF5"/>
    <w:rsid w:val="006F0169"/>
    <w:rsid w:val="006F2697"/>
    <w:rsid w:val="00717565"/>
    <w:rsid w:val="00722EBE"/>
    <w:rsid w:val="00723EB4"/>
    <w:rsid w:val="00735332"/>
    <w:rsid w:val="00746AC5"/>
    <w:rsid w:val="00753FE8"/>
    <w:rsid w:val="00754327"/>
    <w:rsid w:val="00757C8D"/>
    <w:rsid w:val="0076416D"/>
    <w:rsid w:val="00766AE2"/>
    <w:rsid w:val="00790380"/>
    <w:rsid w:val="00791671"/>
    <w:rsid w:val="007A54B1"/>
    <w:rsid w:val="007B615B"/>
    <w:rsid w:val="007C09A7"/>
    <w:rsid w:val="007E22A8"/>
    <w:rsid w:val="007E3174"/>
    <w:rsid w:val="007F7A21"/>
    <w:rsid w:val="00804B8C"/>
    <w:rsid w:val="00826CC2"/>
    <w:rsid w:val="00831320"/>
    <w:rsid w:val="00834270"/>
    <w:rsid w:val="008614F2"/>
    <w:rsid w:val="00861B9A"/>
    <w:rsid w:val="00871DCA"/>
    <w:rsid w:val="008837E5"/>
    <w:rsid w:val="00885F6C"/>
    <w:rsid w:val="0089092B"/>
    <w:rsid w:val="008979AF"/>
    <w:rsid w:val="008A38F1"/>
    <w:rsid w:val="008A3E24"/>
    <w:rsid w:val="008A60E6"/>
    <w:rsid w:val="008C2414"/>
    <w:rsid w:val="008D1796"/>
    <w:rsid w:val="008F0D37"/>
    <w:rsid w:val="008F290C"/>
    <w:rsid w:val="008F2F61"/>
    <w:rsid w:val="0090221D"/>
    <w:rsid w:val="00910DC8"/>
    <w:rsid w:val="00924634"/>
    <w:rsid w:val="0092497A"/>
    <w:rsid w:val="009305A2"/>
    <w:rsid w:val="00931FE3"/>
    <w:rsid w:val="00932AEB"/>
    <w:rsid w:val="00933EA0"/>
    <w:rsid w:val="009419B5"/>
    <w:rsid w:val="0095335D"/>
    <w:rsid w:val="009537E7"/>
    <w:rsid w:val="009675A9"/>
    <w:rsid w:val="009A171D"/>
    <w:rsid w:val="009C19F3"/>
    <w:rsid w:val="009D264C"/>
    <w:rsid w:val="009D6D9D"/>
    <w:rsid w:val="009E5C12"/>
    <w:rsid w:val="009F239A"/>
    <w:rsid w:val="009F57A5"/>
    <w:rsid w:val="00A224BF"/>
    <w:rsid w:val="00A228A6"/>
    <w:rsid w:val="00A253B0"/>
    <w:rsid w:val="00A30475"/>
    <w:rsid w:val="00A43EA4"/>
    <w:rsid w:val="00A50B50"/>
    <w:rsid w:val="00A664C3"/>
    <w:rsid w:val="00A73A59"/>
    <w:rsid w:val="00A779B1"/>
    <w:rsid w:val="00A90BB5"/>
    <w:rsid w:val="00A9345D"/>
    <w:rsid w:val="00A94763"/>
    <w:rsid w:val="00AB2E35"/>
    <w:rsid w:val="00AB4C9D"/>
    <w:rsid w:val="00AB77C2"/>
    <w:rsid w:val="00AF26BF"/>
    <w:rsid w:val="00AF2A96"/>
    <w:rsid w:val="00B06A46"/>
    <w:rsid w:val="00B12789"/>
    <w:rsid w:val="00B17487"/>
    <w:rsid w:val="00B2290C"/>
    <w:rsid w:val="00B27957"/>
    <w:rsid w:val="00B338D0"/>
    <w:rsid w:val="00B423B2"/>
    <w:rsid w:val="00B521C7"/>
    <w:rsid w:val="00B718E9"/>
    <w:rsid w:val="00B760BF"/>
    <w:rsid w:val="00B804C6"/>
    <w:rsid w:val="00B92D41"/>
    <w:rsid w:val="00BA5B93"/>
    <w:rsid w:val="00BA7B2A"/>
    <w:rsid w:val="00C01F79"/>
    <w:rsid w:val="00C22879"/>
    <w:rsid w:val="00C253F2"/>
    <w:rsid w:val="00C41249"/>
    <w:rsid w:val="00C62F46"/>
    <w:rsid w:val="00C65126"/>
    <w:rsid w:val="00C71DFB"/>
    <w:rsid w:val="00C76803"/>
    <w:rsid w:val="00C809C6"/>
    <w:rsid w:val="00CB6D73"/>
    <w:rsid w:val="00CB73AB"/>
    <w:rsid w:val="00CD1CC2"/>
    <w:rsid w:val="00CE3744"/>
    <w:rsid w:val="00CF7A18"/>
    <w:rsid w:val="00D128B2"/>
    <w:rsid w:val="00D15D1A"/>
    <w:rsid w:val="00D161E5"/>
    <w:rsid w:val="00D2330E"/>
    <w:rsid w:val="00D2661C"/>
    <w:rsid w:val="00D275A0"/>
    <w:rsid w:val="00D329AE"/>
    <w:rsid w:val="00D34C35"/>
    <w:rsid w:val="00D41E09"/>
    <w:rsid w:val="00D42E0E"/>
    <w:rsid w:val="00D52316"/>
    <w:rsid w:val="00D723EF"/>
    <w:rsid w:val="00D8134B"/>
    <w:rsid w:val="00DA498E"/>
    <w:rsid w:val="00DA5385"/>
    <w:rsid w:val="00DC47BF"/>
    <w:rsid w:val="00DC5939"/>
    <w:rsid w:val="00DF078F"/>
    <w:rsid w:val="00DF4945"/>
    <w:rsid w:val="00E03EF2"/>
    <w:rsid w:val="00E15793"/>
    <w:rsid w:val="00E223C3"/>
    <w:rsid w:val="00E23866"/>
    <w:rsid w:val="00E334B4"/>
    <w:rsid w:val="00E362C4"/>
    <w:rsid w:val="00E435B9"/>
    <w:rsid w:val="00E52425"/>
    <w:rsid w:val="00E53712"/>
    <w:rsid w:val="00E537E8"/>
    <w:rsid w:val="00E603FE"/>
    <w:rsid w:val="00E97FC1"/>
    <w:rsid w:val="00EA5AF3"/>
    <w:rsid w:val="00EC66E3"/>
    <w:rsid w:val="00F10913"/>
    <w:rsid w:val="00F479F0"/>
    <w:rsid w:val="00F70C32"/>
    <w:rsid w:val="00F7248B"/>
    <w:rsid w:val="00F74D97"/>
    <w:rsid w:val="00F80F64"/>
    <w:rsid w:val="00F87055"/>
    <w:rsid w:val="00F87F96"/>
    <w:rsid w:val="00FA6B14"/>
    <w:rsid w:val="00FB2892"/>
    <w:rsid w:val="00FB3B73"/>
    <w:rsid w:val="00FB4236"/>
    <w:rsid w:val="00FC3AD2"/>
    <w:rsid w:val="00FD2671"/>
    <w:rsid w:val="00FD56CE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Zakona o sudovima</izvorni_sadrzaj>
    <derivirana_varijabla naziv="DomainObject.Predmet.Opis_1">Čl.11.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St-1032/2017</izvorni_sadrzaj>
    <derivirana_varijabla naziv="DomainObject.Predmet.OznakaBroj_1">St-1032/2017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 st1
PRESLIKA DIJELA SPISA NA VTS-u  , spis u kal.1.12.</izvorni_sadrzaj>
    <derivirana_varijabla naziv="DomainObject.Predmet.PrimjedbaSuca_1">čl.110 SZ st1
PRESLIKA DIJELA SPISA NA VTS-u  , spis u kal.1.12.</derivirana_varijabla>
  </DomainObject.Predmet.PrimjedbaSuca>
  <DomainObject.Predmet.ProtustrankaFormated>
    <izvorni_sadrzaj>  DIGITALNA HRANA I PIĆE d.o.o.</izvorni_sadrzaj>
    <derivirana_varijabla naziv="DomainObject.Predmet.ProtustrankaFormated_1">  DIGITALNA HRANA I PIĆE d.o.o.</derivirana_varijabla>
  </DomainObject.Predmet.ProtustrankaFormated>
  <DomainObject.Predmet.ProtustrankaFormatedOIB>
    <izvorni_sadrzaj>  DIGITALNA HRANA I PIĆE d.o.o., OIB 42024997798</izvorni_sadrzaj>
    <derivirana_varijabla naziv="DomainObject.Predmet.ProtustrankaFormatedOIB_1">  DIGITALNA HRANA I PIĆE d.o.o., OIB 42024997798</derivirana_varijabla>
  </DomainObject.Predmet.ProtustrankaFormatedOIB>
  <DomainObject.Predmet.ProtustrankaFormatedWithAdress>
    <izvorni_sadrzaj> DIGITALNA HRANA I PIĆE d.o.o., Vladimira Ruždjaka 2C , 10000 Zagreb</izvorni_sadrzaj>
    <derivirana_varijabla naziv="DomainObject.Predmet.ProtustrankaFormatedWithAdress_1"> DIGITALNA HRANA I PIĆE d.o.o., Vladimira Ruždjaka 2C , 10000 Zagreb</derivirana_varijabla>
  </DomainObject.Predmet.ProtustrankaFormatedWithAdress>
  <DomainObject.Predmet.ProtustrankaFormatedWithAdressOIB>
    <izvorni_sadrzaj> DIGITALNA HRANA I PIĆE d.o.o., OIB 42024997798, Vladimira Ruždjaka 2C , 10000 Zagreb</izvorni_sadrzaj>
    <derivirana_varijabla naziv="DomainObject.Predmet.ProtustrankaFormatedWithAdressOIB_1"> DIGITALNA HRANA I PIĆE d.o.o., OIB 42024997798, Vladimira Ruždjaka 2C , 10000 Zagreb</derivirana_varijabla>
  </DomainObject.Predmet.ProtustrankaFormatedWithAdressOIB>
  <DomainObject.Predmet.ProtustrankaWithAdress>
    <izvorni_sadrzaj>DIGITALNA HRANA I PIĆE d.o.o. Vladimira Ruždjaka 2C , 10000 Zagreb</izvorni_sadrzaj>
    <derivirana_varijabla naziv="DomainObject.Predmet.ProtustrankaWithAdress_1">DIGITALNA HRANA I PIĆE d.o.o. Vladimira Ruždjaka 2C , 10000 Zagreb</derivirana_varijabla>
  </DomainObject.Predmet.ProtustrankaWithAdress>
  <DomainObject.Predmet.ProtustrankaWithAdressOIB>
    <izvorni_sadrzaj>DIGITALNA HRANA I PIĆE d.o.o., OIB 42024997798, Vladimira Ruždjaka 2C , 10000 Zagreb</izvorni_sadrzaj>
    <derivirana_varijabla naziv="DomainObject.Predmet.ProtustrankaWithAdressOIB_1">DIGITALNA HRANA I PIĆE d.o.o., OIB 42024997798, Vladimira Ruždjaka 2C , 10000 Zagreb</derivirana_varijabla>
  </DomainObject.Predmet.ProtustrankaWithAdressOIB>
  <DomainObject.Predmet.ProtustrankaNazivFormated>
    <izvorni_sadrzaj>DIGITALNA HRANA I PIĆE d.o.o.</izvorni_sadrzaj>
    <derivirana_varijabla naziv="DomainObject.Predmet.ProtustrankaNazivFormated_1">DIGITALNA HRANA I PIĆE d.o.o.</derivirana_varijabla>
  </DomainObject.Predmet.ProtustrankaNazivFormated>
  <DomainObject.Predmet.ProtustrankaNazivFormatedOIB>
    <izvorni_sadrzaj>DIGITALNA HRANA I PIĆE d.o.o., OIB 42024997798</izvorni_sadrzaj>
    <derivirana_varijabla naziv="DomainObject.Predmet.ProtustrankaNazivFormatedOIB_1">DIGITALNA HRANA I PIĆE d.o.o., OIB 42024997798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studenog 2017.</izvorni_sadrzaj>
    <derivirana_varijabla naziv="DomainObject.Predmet.SpisIzvanSuda.DatumIzlazaSpisa_1">6.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24459.99</izvorni_sadrzaj>
    <derivirana_varijabla naziv="DomainObject.Predmet.TrenutnaVrijednost_1">24459.99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HRANA I PIĆE d.o.o.</item>
    </izvorni_sadrzaj>
    <derivirana_varijabla naziv="DomainObject.Predmet.ProtuStrankaListFormated_1">
      <item>DIGITALNA HRANA I PIĆE d.o.o.</item>
    </derivirana_varijabla>
  </DomainObject.Predmet.ProtuStrankaListFormated>
  <DomainObject.Predmet.ProtuStrankaListFormatedOIB>
    <izvorni_sadrzaj>
      <item>DIGITALNA HRANA I PIĆE d.o.o., OIB 42024997798</item>
    </izvorni_sadrzaj>
    <derivirana_varijabla naziv="DomainObject.Predmet.ProtuStrankaListFormatedOIB_1">
      <item>DIGITALNA HRANA I PIĆE d.o.o., OIB 42024997798</item>
    </derivirana_varijabla>
  </DomainObject.Predmet.ProtuStrankaListFormatedOIB>
  <DomainObject.Predmet.ProtuStrankaListFormatedWithAdress>
    <izvorni_sadrzaj>
      <item>DIGITALNA HRANA I PIĆE d.o.o., Vladimira Ruždjaka 2C , 10000 Zagreb</item>
    </izvorni_sadrzaj>
    <derivirana_varijabla naziv="DomainObject.Predmet.ProtuStrankaListFormatedWithAdress_1">
      <item>DIGITALNA HRANA I PIĆE d.o.o., Vladimira Ruždjaka 2C , 10000 Zagreb</item>
    </derivirana_varijabla>
  </DomainObject.Predmet.ProtuStrankaListFormatedWithAdress>
  <DomainObject.Predmet.ProtuStrankaListFormatedWithAdressOIB>
    <izvorni_sadrzaj>
      <item>DIGITALNA HRANA I PIĆE d.o.o., OIB 42024997798, Vladimira Ruždjaka 2C , 10000 Zagreb</item>
    </izvorni_sadrzaj>
    <derivirana_varijabla naziv="DomainObject.Predmet.ProtuStrankaListFormatedWithAdressOIB_1">
      <item>DIGITALNA HRANA I PIĆE d.o.o., OIB 42024997798, Vladimira Ruždjaka 2C , 10000 Zagreb</item>
    </derivirana_varijabla>
  </DomainObject.Predmet.ProtuStrankaListFormatedWithAdressOIB>
  <DomainObject.Predmet.ProtuStrankaListNazivFormated>
    <izvorni_sadrzaj>
      <item>DIGITALNA HRANA I PIĆE d.o.o.</item>
    </izvorni_sadrzaj>
    <derivirana_varijabla naziv="DomainObject.Predmet.ProtuStrankaListNazivFormated_1">
      <item>DIGITALNA HRANA I PIĆE d.o.o.</item>
    </derivirana_varijabla>
  </DomainObject.Predmet.ProtuStrankaListNazivFormated>
  <DomainObject.Predmet.ProtuStrankaListNazivFormatedOIB>
    <izvorni_sadrzaj>
      <item>DIGITALNA HRANA I PIĆE d.o.o., OIB 42024997798</item>
    </izvorni_sadrzaj>
    <derivirana_varijabla naziv="DomainObject.Predmet.ProtuStrankaListNazivFormatedOIB_1">
      <item>DIGITALNA HRANA I PIĆE d.o.o., OIB 42024997798</item>
    </derivirana_varijabla>
  </DomainObject.Predmet.ProtuStrankaListNazivFormatedOIB>
  <DomainObject.Predmet.OstaliListFormated>
    <izvorni_sadrzaj>
      <item>Ivana Ravlić</item>
    </izvorni_sadrzaj>
    <derivirana_varijabla naziv="DomainObject.Predmet.OstaliListFormated_1">
      <item>Ivana Ravlić</item>
    </derivirana_varijabla>
  </DomainObject.Predmet.OstaliListFormated>
  <DomainObject.Predmet.OstaliListFormatedOIB>
    <izvorni_sadrzaj>
      <item>Ivana Ravlić</item>
    </izvorni_sadrzaj>
    <derivirana_varijabla naziv="DomainObject.Predmet.OstaliListFormatedOIB_1">
      <item>Ivana Ravlić</item>
    </derivirana_varijabla>
  </DomainObject.Predmet.OstaliListFormatedOIB>
  <DomainObject.Predmet.OstaliListFormatedWithAdress>
    <izvorni_sadrzaj>
      <item>Ivana Ravlić</item>
    </izvorni_sadrzaj>
    <derivirana_varijabla naziv="DomainObject.Predmet.OstaliListFormatedWithAdress_1">
      <item>Ivana Ravlić</item>
    </derivirana_varijabla>
  </DomainObject.Predmet.OstaliListFormatedWithAdress>
  <DomainObject.Predmet.OstaliListFormatedWithAdressOIB>
    <izvorni_sadrzaj>
      <item>Ivana Ravlić</item>
    </izvorni_sadrzaj>
    <derivirana_varijabla naziv="DomainObject.Predmet.OstaliListFormatedWithAdressOIB_1">
      <item>Ivana Ravlić</item>
    </derivirana_varijabla>
  </DomainObject.Predmet.OstaliListFormatedWithAdressOIB>
  <DomainObject.Predmet.OstaliListNazivFormated>
    <izvorni_sadrzaj>
      <item>Ivana Ravlić</item>
    </izvorni_sadrzaj>
    <derivirana_varijabla naziv="DomainObject.Predmet.OstaliListNazivFormated_1">
      <item>Ivana Ravlić</item>
    </derivirana_varijabla>
  </DomainObject.Predmet.OstaliListNazivFormated>
  <DomainObject.Predmet.OstaliListNazivFormatedOIB>
    <izvorni_sadrzaj>
      <item>Ivana Ravlić</item>
    </izvorni_sadrzaj>
    <derivirana_varijabla naziv="DomainObject.Predmet.OstaliListNazivFormatedOIB_1">
      <item>Ivana Ravlić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HRANA I PIĆE d.o.o.</izvorni_sadrzaj>
    <derivirana_varijabla naziv="DomainObject.Predmet.ProtustrankaIDrugi_1">DIGITALNA HRANA I PIĆE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DIGITALNA HRANA I PIĆE d.o.o., OIB 42024997798, Vladimira Ruždjaka 2C , 10000 Zagreb</izvorni_sadrzaj>
    <derivirana_varijabla naziv="DomainObject.Predmet.ProtustrankaIDrugiAdressOIB_1">DIGITALNA HRANA I PIĆE d.o.o., OIB 42024997798, Vladimira Ruždjaka 2C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HRANA I PIĆE d.o.o.</item>
      <item>Ivana Ravlić</item>
    </izvorni_sadrzaj>
    <derivirana_varijabla naziv="DomainObject.Predmet.SudioniciListNaziv_1">
      <item>FINA Regionalni centar Zagreb</item>
      <item>DIGITALNA HRANA I PIĆE d.o.o.</item>
      <item>Ivana Ravlić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DIGITALNA HRANA I PIĆE d.o.o., OIB 42024997798, Vladimira Ruždjaka 2C ,10000 Zagreb</item>
      <item>Ivana Ravlić</item>
    </izvorni_sadrzaj>
    <derivirana_varijabla naziv="DomainObject.Predmet.SudioniciListAdressOIB_1">
      <item>FINA Regionalni centar Zagreb, OIB 85821130368, Trg svibanjskih žrtava 1995. br. 1,10000 Zagreb</item>
      <item>DIGITALNA HRANA I PIĆE d.o.o., OIB 42024997798, Vladimira Ruždjaka 2C ,10000 Zagreb</item>
      <item>Ivana Ravlić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42024997798</item>
      <item>, OIB null</item>
    </izvorni_sadrzaj>
    <derivirana_varijabla naziv="DomainObject.Predmet.SudioniciListNazivOIB_1">
      <item>, OIB 85821130368</item>
      <item>, OIB 42024997798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F9B1A-7DF1-40B0-BE00-9A0CF789D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1092</properties:Words>
  <properties:Characters>6104</properties:Characters>
  <properties:Lines>133</properties:Lines>
  <properties:Paragraphs>42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2017-11-16T10:09:00Z</dcterms:created>
  <dc:creator>alet</dc:creator>
  <cp:lastModifiedBy>wsadmin</cp:lastModifiedBy>
  <cp:lastPrinted>2017-11-16T10:52:00Z</cp:lastPrinted>
  <dcterms:modified xmlns:xsi="http://www.w3.org/2001/XMLSchema-instance" xsi:type="dcterms:W3CDTF">2017-11-16T11:10:00Z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