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5160f" w14:paraId="275160f" w:rsidRDefault="001C746E" w:rsidP="001C746E" w:rsidR="001C746E" w:rsidRPr="00C2350E">
      <w:pPr>
        <w15:collapsed w:val="false"/>
        <w:rPr>
          <w:sz w:val="22"/>
          <w:szCs w:val="22"/>
        </w:rPr>
      </w:pPr>
      <w:bookmarkStart w:name="_GoBack" w:id="0"/>
      <w:bookmarkEnd w:id="0"/>
      <w:r w:rsidRPr="00C2350E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C746E" w:rsidP="001C746E" w:rsidR="001C746E" w:rsidRPr="00C2350E">
      <w:pPr>
        <w:rPr>
          <w:sz w:val="22"/>
          <w:szCs w:val="22"/>
        </w:rPr>
      </w:pPr>
      <w:r w:rsidRPr="00C2350E">
        <w:rPr>
          <w:sz w:val="22"/>
          <w:szCs w:val="22"/>
        </w:rPr>
        <w:t>REPUBLIKA HRVATSKA</w:t>
      </w:r>
    </w:p>
    <w:p w:rsidRDefault="001C746E" w:rsidP="001C746E" w:rsidR="001C746E" w:rsidRPr="00C2350E">
      <w:pPr>
        <w:rPr>
          <w:sz w:val="22"/>
          <w:szCs w:val="22"/>
        </w:rPr>
      </w:pPr>
      <w:r w:rsidRPr="00C2350E">
        <w:rPr>
          <w:sz w:val="22"/>
          <w:szCs w:val="22"/>
        </w:rPr>
        <w:t xml:space="preserve">TRGOVAČKI SUD U ZAGREBU </w:t>
      </w:r>
    </w:p>
    <w:p w:rsidRDefault="001C746E" w:rsidP="001C746E" w:rsidR="001C746E" w:rsidRPr="00C2350E">
      <w:pPr>
        <w:rPr>
          <w:sz w:val="22"/>
          <w:szCs w:val="22"/>
        </w:rPr>
      </w:pPr>
      <w:r w:rsidRPr="00C2350E">
        <w:rPr>
          <w:sz w:val="22"/>
          <w:szCs w:val="22"/>
        </w:rPr>
        <w:t>Zagreb, Amruševa 2/II</w:t>
      </w:r>
    </w:p>
    <w:p w:rsidRDefault="001C746E" w:rsidP="001C746E" w:rsidR="001C746E" w:rsidRPr="00C2350E">
      <w:pPr>
        <w:rPr>
          <w:sz w:val="22"/>
          <w:szCs w:val="22"/>
        </w:rPr>
      </w:pPr>
      <w:r w:rsidRPr="00C2350E">
        <w:rPr>
          <w:sz w:val="22"/>
          <w:szCs w:val="22"/>
        </w:rPr>
        <w:t xml:space="preserve">                                                                                               </w:t>
      </w:r>
      <w:r w:rsidRPr="00C2350E">
        <w:rPr>
          <w:sz w:val="22"/>
          <w:szCs w:val="22"/>
        </w:rPr>
        <w:tab/>
      </w:r>
      <w:r w:rsidRPr="00C2350E">
        <w:rPr>
          <w:sz w:val="22"/>
          <w:szCs w:val="22"/>
        </w:rPr>
        <w:tab/>
      </w:r>
      <w:r>
        <w:rPr>
          <w:sz w:val="22"/>
          <w:szCs w:val="22"/>
        </w:rPr>
        <w:tab/>
        <w:t>12 St-802</w:t>
      </w:r>
      <w:r w:rsidRPr="00C2350E">
        <w:rPr>
          <w:sz w:val="22"/>
          <w:szCs w:val="22"/>
        </w:rPr>
        <w:t>/2015</w:t>
      </w:r>
    </w:p>
    <w:p w:rsidRDefault="001C746E" w:rsidP="001C746E" w:rsidR="001C746E" w:rsidRPr="00C2350E">
      <w:pPr>
        <w:jc w:val="center"/>
        <w:rPr>
          <w:b/>
          <w:sz w:val="22"/>
          <w:szCs w:val="22"/>
        </w:rPr>
      </w:pPr>
      <w:r w:rsidRPr="00C2350E">
        <w:rPr>
          <w:b/>
          <w:sz w:val="22"/>
          <w:szCs w:val="22"/>
        </w:rPr>
        <w:t xml:space="preserve">R  J  E  Š  E  NJ  E </w:t>
      </w:r>
    </w:p>
    <w:p w:rsidRDefault="001C746E" w:rsidP="001C746E" w:rsidR="001C746E" w:rsidRPr="00C2350E">
      <w:pPr>
        <w:jc w:val="both"/>
        <w:rPr>
          <w:sz w:val="22"/>
          <w:szCs w:val="22"/>
        </w:rPr>
      </w:pPr>
    </w:p>
    <w:p w:rsidRDefault="001C746E" w:rsidP="001C746E" w:rsidR="001C746E">
      <w:pPr>
        <w:jc w:val="both"/>
      </w:pPr>
      <w:r>
        <w:t>TRGOVAČKI SUD U ZAGREBU po stečajnom sucu Nini Radiću , u stečajnom postupku nad WORLD CLASS ZAGREB d.o.o. u stečaju Zagreb, Izidora Kršnjavog 1, MBS:080699676, OIB:40675411313, 18. travnja  2016. godine</w:t>
      </w:r>
    </w:p>
    <w:p w:rsidRDefault="001C746E" w:rsidP="001C746E" w:rsidR="001C746E">
      <w:pPr>
        <w:jc w:val="both"/>
        <w:rPr>
          <w:sz w:val="22"/>
          <w:szCs w:val="22"/>
        </w:rPr>
      </w:pPr>
    </w:p>
    <w:p w:rsidRDefault="003B7739" w:rsidP="00C14359" w:rsidR="006F649C">
      <w:pPr>
        <w:jc w:val="center"/>
        <w:rPr>
          <w:b/>
          <w:bCs/>
        </w:rPr>
      </w:pPr>
      <w:r>
        <w:rPr>
          <w:b/>
          <w:bCs/>
        </w:rPr>
        <w:t xml:space="preserve">r  i  j  e  š  i  o  </w:t>
      </w:r>
      <w:r w:rsidR="006F649C" w:rsidRPr="002477AD">
        <w:rPr>
          <w:b/>
          <w:bCs/>
        </w:rPr>
        <w:t xml:space="preserve">   j e</w:t>
      </w:r>
    </w:p>
    <w:p w:rsidRDefault="00C14359" w:rsidP="00C14359" w:rsidR="00C14359">
      <w:pPr>
        <w:jc w:val="center"/>
        <w:rPr>
          <w:b/>
          <w:bCs/>
        </w:rPr>
      </w:pPr>
    </w:p>
    <w:p w:rsidRDefault="00C14359" w:rsidP="00132CCA" w:rsidR="00C14359">
      <w:pPr>
        <w:jc w:val="both"/>
      </w:pPr>
      <w:r>
        <w:t xml:space="preserve">I        </w:t>
      </w:r>
      <w:r w:rsidRPr="005468A6">
        <w:rPr>
          <w:b/>
        </w:rPr>
        <w:t>Skupština vjerovnika</w:t>
      </w:r>
      <w:r>
        <w:t xml:space="preserve"> u stečajnom postupku nad dužnikom</w:t>
      </w:r>
      <w:r w:rsidR="00E3307C">
        <w:t>,</w:t>
      </w:r>
      <w:r w:rsidR="001C746E" w:rsidRPr="001C746E">
        <w:t xml:space="preserve"> </w:t>
      </w:r>
      <w:r w:rsidR="001C746E">
        <w:t>WORLD CLASS ZAGREB d.o.o. u stečaju Zagreb, Izidora Kršnjavog 1, MBS:080699676, OIB:40675411313</w:t>
      </w:r>
      <w:r>
        <w:t xml:space="preserve"> određuje se za dan </w:t>
      </w:r>
      <w:r w:rsidR="001C746E" w:rsidRPr="001C746E">
        <w:rPr>
          <w:b/>
        </w:rPr>
        <w:t>24</w:t>
      </w:r>
      <w:r w:rsidRPr="001C746E">
        <w:rPr>
          <w:b/>
        </w:rPr>
        <w:t xml:space="preserve">. </w:t>
      </w:r>
      <w:r w:rsidR="001C746E">
        <w:rPr>
          <w:b/>
        </w:rPr>
        <w:t>svibnja</w:t>
      </w:r>
      <w:r>
        <w:rPr>
          <w:b/>
        </w:rPr>
        <w:t xml:space="preserve"> 20</w:t>
      </w:r>
      <w:r w:rsidR="0062491D">
        <w:rPr>
          <w:b/>
        </w:rPr>
        <w:t>1</w:t>
      </w:r>
      <w:r w:rsidR="00412E71">
        <w:rPr>
          <w:b/>
        </w:rPr>
        <w:t xml:space="preserve">6. godine </w:t>
      </w:r>
      <w:r w:rsidR="001C746E">
        <w:rPr>
          <w:b/>
        </w:rPr>
        <w:t>10</w:t>
      </w:r>
      <w:r w:rsidRPr="005468A6">
        <w:rPr>
          <w:b/>
        </w:rPr>
        <w:t>,</w:t>
      </w:r>
      <w:r w:rsidR="001C746E">
        <w:rPr>
          <w:b/>
        </w:rPr>
        <w:t>0</w:t>
      </w:r>
      <w:r w:rsidRPr="005468A6">
        <w:rPr>
          <w:b/>
        </w:rPr>
        <w:t>0 sati</w:t>
      </w:r>
      <w:r>
        <w:t xml:space="preserve"> u zgradi Trgovačkog suda u Zagrebu, Petrinjska 8, soba </w:t>
      </w:r>
      <w:r w:rsidR="00117C92">
        <w:t>84</w:t>
      </w:r>
      <w:r w:rsidR="00F84A7F">
        <w:t>/II.</w:t>
      </w:r>
    </w:p>
    <w:p w:rsidRDefault="00C14359" w:rsidP="00C14359" w:rsidR="00C14359">
      <w:r>
        <w:t>II       Utvrđuje se dnevni rad:</w:t>
      </w:r>
    </w:p>
    <w:p w:rsidRDefault="00C14359" w:rsidP="00132CCA" w:rsidR="00C14359">
      <w:pPr>
        <w:numPr>
          <w:ilvl w:val="0"/>
          <w:numId w:val="3"/>
        </w:numPr>
        <w:jc w:val="both"/>
      </w:pPr>
      <w:r>
        <w:t>podnošenje izvještaja stečajnog upravitelja i donošenje odluke o tijeku postupka,</w:t>
      </w:r>
    </w:p>
    <w:p w:rsidRDefault="00C14359" w:rsidP="00132CCA" w:rsidR="00C14359">
      <w:pPr>
        <w:numPr>
          <w:ilvl w:val="0"/>
          <w:numId w:val="3"/>
        </w:numPr>
        <w:jc w:val="both"/>
      </w:pPr>
      <w:r>
        <w:t>pribavljanje mišljenja vjerovnika stečajne mase, stečajnog upravitelja i skupštine vjerovnika povodom prijedloga za    obustavom i zaključenjem stečajnog postupka, jer stečajna masa nije dostatna niti za pokriće troškova postupka, sukladno članku 203. Stečajnog Zakona.</w:t>
      </w:r>
    </w:p>
    <w:p w:rsidRDefault="00C14359" w:rsidP="00137DCA" w:rsidR="00C14359" w:rsidRPr="002477AD">
      <w:pPr>
        <w:rPr>
          <w:b/>
          <w:bCs/>
        </w:rPr>
      </w:pPr>
    </w:p>
    <w:p w:rsidRDefault="006F649C" w:rsidP="006F649C" w:rsidR="006F649C" w:rsidRPr="002477AD">
      <w:pPr>
        <w:jc w:val="center"/>
        <w:rPr>
          <w:b/>
          <w:bCs/>
        </w:rPr>
      </w:pPr>
      <w:r w:rsidRPr="002477AD">
        <w:rPr>
          <w:b/>
          <w:bCs/>
        </w:rPr>
        <w:t>O    b     r    a    z    l    o    ž    e    n  j    e</w:t>
      </w:r>
    </w:p>
    <w:p w:rsidRDefault="006F649C" w:rsidP="006F649C" w:rsidR="006F649C">
      <w:pPr>
        <w:jc w:val="both"/>
      </w:pPr>
    </w:p>
    <w:p w:rsidRDefault="0071528F" w:rsidP="00C14359" w:rsidR="008951B6">
      <w:pPr>
        <w:jc w:val="both"/>
      </w:pPr>
      <w:r>
        <w:t>U ovom predmetu stečajn</w:t>
      </w:r>
      <w:r w:rsidR="00176AC6">
        <w:t>i</w:t>
      </w:r>
      <w:r w:rsidR="00C14359">
        <w:t xml:space="preserve"> upravitelj </w:t>
      </w:r>
      <w:r w:rsidR="00E3307C">
        <w:t xml:space="preserve">, </w:t>
      </w:r>
      <w:r w:rsidR="001C746E">
        <w:t xml:space="preserve">Zvonimir Bodrožić iz Zagreba, Jurišićeva 30, obavijestio je </w:t>
      </w:r>
      <w:r w:rsidR="00C14359">
        <w:t xml:space="preserve"> sud o provedenim radnjama </w:t>
      </w:r>
      <w:r w:rsidR="00E3307C">
        <w:t>i</w:t>
      </w:r>
      <w:r w:rsidR="00C14359">
        <w:t xml:space="preserve"> stanju stečajne mase,  sve s obzirom na čin</w:t>
      </w:r>
      <w:r w:rsidR="00BB47E9">
        <w:t>jenično stanje. Stečajni dužnik</w:t>
      </w:r>
      <w:r>
        <w:t xml:space="preserve"> nema sredstava za namirenje vjerovnika</w:t>
      </w:r>
      <w:r w:rsidR="00BB47E9">
        <w:t xml:space="preserve"> i po</w:t>
      </w:r>
      <w:r w:rsidR="00C14359">
        <w:t xml:space="preserve"> prijedlogu stečajnog upravitelja postoje sve zakonske pretpostavke za postupanje sukladno članku 203. Stečajnog zakona.</w:t>
      </w:r>
      <w:r w:rsidR="0035283C">
        <w:t xml:space="preserve"> </w:t>
      </w:r>
      <w:r w:rsidR="00C14359">
        <w:t>Sukladno stanju spisa stečajna masa nije dostatna ni za pokriće troškova postupka pa je stečajni sudac</w:t>
      </w:r>
      <w:r w:rsidR="00BB47E9">
        <w:t xml:space="preserve"> prihvatio prijedlog stečajnog upravitelja i</w:t>
      </w:r>
      <w:r w:rsidR="00C14359">
        <w:t xml:space="preserve"> odlučio pribaviti mišljenje vjerovnika stečajne mase, stečajnog upravitelja i skupštine vjerovnika sukladno članku 203. Stečajnog zakona</w:t>
      </w:r>
      <w:r w:rsidR="00412E71">
        <w:t xml:space="preserve"> koji se primjenjuje u ovom predmetu ( NN 44/96 – 133/12 )</w:t>
      </w:r>
      <w:r w:rsidR="00C14359">
        <w:t>.</w:t>
      </w:r>
      <w:r w:rsidR="00117C92">
        <w:t xml:space="preserve"> </w:t>
      </w:r>
    </w:p>
    <w:p w:rsidRDefault="00412E71" w:rsidP="00C14359" w:rsidR="00412E71">
      <w:pPr>
        <w:jc w:val="both"/>
      </w:pPr>
    </w:p>
    <w:p w:rsidRDefault="00C14359" w:rsidP="00C14359" w:rsidR="00C14359">
      <w:pPr>
        <w:jc w:val="center"/>
      </w:pPr>
      <w:r>
        <w:t xml:space="preserve">Zagreb, </w:t>
      </w:r>
      <w:r w:rsidR="00040285">
        <w:t>1</w:t>
      </w:r>
      <w:r w:rsidR="001C746E">
        <w:t>8</w:t>
      </w:r>
      <w:r>
        <w:t xml:space="preserve">. </w:t>
      </w:r>
      <w:r w:rsidR="001C746E">
        <w:t>travnja</w:t>
      </w:r>
      <w:r w:rsidR="0035283C">
        <w:t xml:space="preserve"> 201</w:t>
      </w:r>
      <w:r w:rsidR="00412E71">
        <w:t>6</w:t>
      </w:r>
      <w:r>
        <w:t>. godine</w:t>
      </w:r>
    </w:p>
    <w:p w:rsidRDefault="00C14359" w:rsidP="00C14359" w:rsidR="00C14359">
      <w:r>
        <w:t xml:space="preserve">                                                                                       </w:t>
      </w:r>
      <w:r w:rsidR="00190EF0">
        <w:tab/>
      </w:r>
      <w:r w:rsidR="00190EF0">
        <w:tab/>
      </w:r>
      <w:r>
        <w:t xml:space="preserve">  Stečajni sudac:</w:t>
      </w:r>
    </w:p>
    <w:p w:rsidRDefault="00C14359" w:rsidP="00C14359" w:rsidR="00943F12">
      <w:r>
        <w:t xml:space="preserve">                                                                                       </w:t>
      </w:r>
      <w:r w:rsidR="00190EF0">
        <w:tab/>
      </w:r>
      <w:r w:rsidR="00190EF0">
        <w:tab/>
      </w:r>
      <w:r>
        <w:t xml:space="preserve">  </w:t>
      </w:r>
      <w:smartTag w:element="PersonName" w:uri="urn:schemas-microsoft-com:office:smarttags">
        <w:r>
          <w:t>Nino Radić</w:t>
        </w:r>
      </w:smartTag>
      <w:r w:rsidR="00943F12">
        <w:t xml:space="preserve">  v.r. </w:t>
      </w:r>
    </w:p>
    <w:p w:rsidRDefault="00C14359" w:rsidP="00C14359" w:rsidR="00C14359">
      <w:r>
        <w:t>POUKA O PRAVNOM LIJEKU:</w:t>
      </w:r>
    </w:p>
    <w:p w:rsidRDefault="00C14359" w:rsidP="00C14359" w:rsidR="00FC2250">
      <w:r>
        <w:t>Protiv ovog rješenja nije do</w:t>
      </w:r>
      <w:r w:rsidR="0035283C">
        <w:t>puštena žalba (čl. 278 ZPP-a i 11</w:t>
      </w:r>
      <w:r>
        <w:t>. SZ-a).</w:t>
      </w:r>
    </w:p>
    <w:p w:rsidRDefault="002B4495" w:rsidR="002B4495">
      <w:r>
        <w:t xml:space="preserve">  </w:t>
      </w:r>
    </w:p>
    <w:p w:rsidRDefault="00FC2250" w:rsidP="00C14359" w:rsidR="00C14359" w:rsidRPr="00190EF0">
      <w:pPr>
        <w:rPr>
          <w:sz w:val="20"/>
          <w:szCs w:val="20"/>
        </w:rPr>
      </w:pPr>
      <w:r>
        <w:t xml:space="preserve">    </w:t>
      </w:r>
      <w:r w:rsidR="00C14359" w:rsidRPr="00190EF0">
        <w:rPr>
          <w:sz w:val="20"/>
          <w:szCs w:val="20"/>
        </w:rPr>
        <w:t>Dna:</w:t>
      </w:r>
    </w:p>
    <w:p w:rsidRDefault="00C14359" w:rsidP="00C14359" w:rsidR="00C14359" w:rsidRPr="00190EF0">
      <w:pPr>
        <w:numPr>
          <w:ilvl w:val="0"/>
          <w:numId w:val="4"/>
        </w:numPr>
        <w:rPr>
          <w:sz w:val="20"/>
          <w:szCs w:val="20"/>
        </w:rPr>
      </w:pPr>
      <w:r w:rsidRPr="00190EF0">
        <w:rPr>
          <w:sz w:val="20"/>
          <w:szCs w:val="20"/>
        </w:rPr>
        <w:t xml:space="preserve">stečajni upravitelj </w:t>
      </w:r>
      <w:r w:rsidR="00412E71" w:rsidRPr="00190EF0">
        <w:rPr>
          <w:sz w:val="20"/>
          <w:szCs w:val="20"/>
        </w:rPr>
        <w:t xml:space="preserve"> </w:t>
      </w:r>
      <w:r w:rsidR="001C746E">
        <w:t>Zvonimir Bodrožić iz Zagreba, Jurišićeva 30,</w:t>
      </w:r>
    </w:p>
    <w:p w:rsidRDefault="00E2541F" w:rsidP="00C14359" w:rsidR="00C14359" w:rsidRPr="00190EF0">
      <w:pPr>
        <w:numPr>
          <w:ilvl w:val="0"/>
          <w:numId w:val="4"/>
        </w:numPr>
        <w:rPr>
          <w:sz w:val="20"/>
          <w:szCs w:val="20"/>
        </w:rPr>
      </w:pPr>
      <w:r w:rsidRPr="00190EF0">
        <w:rPr>
          <w:sz w:val="20"/>
          <w:szCs w:val="20"/>
        </w:rPr>
        <w:t xml:space="preserve">ŽDO </w:t>
      </w:r>
    </w:p>
    <w:p w:rsidRDefault="00B65EC0" w:rsidP="00C14359" w:rsidR="00C14359" w:rsidRPr="00190EF0">
      <w:pPr>
        <w:numPr>
          <w:ilvl w:val="0"/>
          <w:numId w:val="4"/>
        </w:numPr>
        <w:rPr>
          <w:sz w:val="20"/>
          <w:szCs w:val="20"/>
        </w:rPr>
      </w:pPr>
      <w:r w:rsidRPr="00190EF0">
        <w:rPr>
          <w:sz w:val="20"/>
          <w:szCs w:val="20"/>
        </w:rPr>
        <w:t xml:space="preserve">E - </w:t>
      </w:r>
      <w:r w:rsidR="00C14359" w:rsidRPr="00190EF0">
        <w:rPr>
          <w:sz w:val="20"/>
          <w:szCs w:val="20"/>
        </w:rPr>
        <w:t>oglasna ploča</w:t>
      </w:r>
      <w:r w:rsidR="00040285" w:rsidRPr="00190EF0">
        <w:rPr>
          <w:sz w:val="20"/>
          <w:szCs w:val="20"/>
        </w:rPr>
        <w:t xml:space="preserve"> 8 </w:t>
      </w:r>
      <w:r w:rsidR="00E3307C" w:rsidRPr="00190EF0">
        <w:rPr>
          <w:sz w:val="20"/>
          <w:szCs w:val="20"/>
        </w:rPr>
        <w:t xml:space="preserve"> dana</w:t>
      </w:r>
      <w:r w:rsidR="001C746E">
        <w:rPr>
          <w:sz w:val="20"/>
          <w:szCs w:val="20"/>
        </w:rPr>
        <w:t xml:space="preserve"> uz izvještaj ( list 97 i 98 ) </w:t>
      </w:r>
    </w:p>
    <w:sectPr w:rsidR="00C14359" w:rsidRPr="00190EF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1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2">
    <w:nsid w:val="653437F6"/>
    <w:multiLevelType w:val="hybridMultilevel"/>
    <w:tmpl w:val="F8E2A466"/>
    <w:lvl w:tplc="34BA1C32" w:ilvl="0">
      <w:start w:val="1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285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177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3BB5"/>
    <w:rsid w:val="001170FC"/>
    <w:rsid w:val="00117A3B"/>
    <w:rsid w:val="00117C92"/>
    <w:rsid w:val="00121F5E"/>
    <w:rsid w:val="00123271"/>
    <w:rsid w:val="00126F70"/>
    <w:rsid w:val="001270D8"/>
    <w:rsid w:val="0013051E"/>
    <w:rsid w:val="00130EE2"/>
    <w:rsid w:val="00132CCA"/>
    <w:rsid w:val="00134BA4"/>
    <w:rsid w:val="00134F88"/>
    <w:rsid w:val="00136C5D"/>
    <w:rsid w:val="00137001"/>
    <w:rsid w:val="00137DCA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7C0"/>
    <w:rsid w:val="00176A48"/>
    <w:rsid w:val="00176AC6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0EF0"/>
    <w:rsid w:val="0019398B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C746E"/>
    <w:rsid w:val="001D1C60"/>
    <w:rsid w:val="001D2EFC"/>
    <w:rsid w:val="001D4448"/>
    <w:rsid w:val="001D75A0"/>
    <w:rsid w:val="001D766C"/>
    <w:rsid w:val="001D7DEE"/>
    <w:rsid w:val="001E03D9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1EEA"/>
    <w:rsid w:val="00233F3B"/>
    <w:rsid w:val="00233F55"/>
    <w:rsid w:val="00237017"/>
    <w:rsid w:val="002400CC"/>
    <w:rsid w:val="002413EA"/>
    <w:rsid w:val="0024580E"/>
    <w:rsid w:val="00245C82"/>
    <w:rsid w:val="002525FB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4495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283C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5198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080D"/>
    <w:rsid w:val="003B1CAF"/>
    <w:rsid w:val="003B2301"/>
    <w:rsid w:val="003B3140"/>
    <w:rsid w:val="003B4704"/>
    <w:rsid w:val="003B5195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0E3C"/>
    <w:rsid w:val="004021E5"/>
    <w:rsid w:val="004027F3"/>
    <w:rsid w:val="004035AB"/>
    <w:rsid w:val="00405C03"/>
    <w:rsid w:val="004068F2"/>
    <w:rsid w:val="00410255"/>
    <w:rsid w:val="00410B3A"/>
    <w:rsid w:val="00412E71"/>
    <w:rsid w:val="00414178"/>
    <w:rsid w:val="00415217"/>
    <w:rsid w:val="0041608F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0066"/>
    <w:rsid w:val="00446CC0"/>
    <w:rsid w:val="00447166"/>
    <w:rsid w:val="0045019F"/>
    <w:rsid w:val="00450A26"/>
    <w:rsid w:val="0045278D"/>
    <w:rsid w:val="00452FC7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BA9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2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1CF6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29"/>
    <w:rsid w:val="006140AC"/>
    <w:rsid w:val="00614A0A"/>
    <w:rsid w:val="00614A93"/>
    <w:rsid w:val="0061769D"/>
    <w:rsid w:val="00621A0A"/>
    <w:rsid w:val="0062446A"/>
    <w:rsid w:val="0062491D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586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23E5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6248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528F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26E20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2D0B"/>
    <w:rsid w:val="0088592C"/>
    <w:rsid w:val="00886A35"/>
    <w:rsid w:val="0088730C"/>
    <w:rsid w:val="00887ADA"/>
    <w:rsid w:val="00887F6F"/>
    <w:rsid w:val="00890448"/>
    <w:rsid w:val="00890C49"/>
    <w:rsid w:val="008927FD"/>
    <w:rsid w:val="008951B6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115B8"/>
    <w:rsid w:val="00914EAA"/>
    <w:rsid w:val="00916C4F"/>
    <w:rsid w:val="009218DD"/>
    <w:rsid w:val="00921D5C"/>
    <w:rsid w:val="00922234"/>
    <w:rsid w:val="009222FB"/>
    <w:rsid w:val="00924E4A"/>
    <w:rsid w:val="009267E0"/>
    <w:rsid w:val="00927A86"/>
    <w:rsid w:val="009306EA"/>
    <w:rsid w:val="009333FE"/>
    <w:rsid w:val="00933500"/>
    <w:rsid w:val="009348B4"/>
    <w:rsid w:val="00943F12"/>
    <w:rsid w:val="009473E6"/>
    <w:rsid w:val="00955DC7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273E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48B0"/>
    <w:rsid w:val="00AF5E7C"/>
    <w:rsid w:val="00AF7608"/>
    <w:rsid w:val="00AF76B1"/>
    <w:rsid w:val="00B00709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EC0"/>
    <w:rsid w:val="00B675B1"/>
    <w:rsid w:val="00B70297"/>
    <w:rsid w:val="00B7056E"/>
    <w:rsid w:val="00B70600"/>
    <w:rsid w:val="00B706F4"/>
    <w:rsid w:val="00B707B8"/>
    <w:rsid w:val="00B73F59"/>
    <w:rsid w:val="00B771FB"/>
    <w:rsid w:val="00B80394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47E9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41EF"/>
    <w:rsid w:val="00BE5979"/>
    <w:rsid w:val="00BE6328"/>
    <w:rsid w:val="00BF064D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4359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5133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46D6C"/>
    <w:rsid w:val="00D52301"/>
    <w:rsid w:val="00D53877"/>
    <w:rsid w:val="00D53D8F"/>
    <w:rsid w:val="00D560CE"/>
    <w:rsid w:val="00D56D65"/>
    <w:rsid w:val="00D603C3"/>
    <w:rsid w:val="00D6170B"/>
    <w:rsid w:val="00D65498"/>
    <w:rsid w:val="00D67197"/>
    <w:rsid w:val="00D7029F"/>
    <w:rsid w:val="00D71794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5C1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8FA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1F8F"/>
    <w:rsid w:val="00E027F8"/>
    <w:rsid w:val="00E02E7B"/>
    <w:rsid w:val="00E04986"/>
    <w:rsid w:val="00E0502C"/>
    <w:rsid w:val="00E05C2E"/>
    <w:rsid w:val="00E105D7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41F"/>
    <w:rsid w:val="00E256E3"/>
    <w:rsid w:val="00E25B90"/>
    <w:rsid w:val="00E25E3C"/>
    <w:rsid w:val="00E3061C"/>
    <w:rsid w:val="00E314B1"/>
    <w:rsid w:val="00E32762"/>
    <w:rsid w:val="00E3307C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285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A7F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9D9"/>
    <w:rsid w:val="00FA4B69"/>
    <w:rsid w:val="00FA5A47"/>
    <w:rsid w:val="00FA69B9"/>
    <w:rsid w:val="00FB4027"/>
    <w:rsid w:val="00FB5A64"/>
    <w:rsid w:val="00FC0060"/>
    <w:rsid w:val="00FC024C"/>
    <w:rsid w:val="00FC2250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1C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1CF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06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61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61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61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61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1C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1CF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06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61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61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61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61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2014.</izvorni_sadrzaj>
    <derivirana_varijabla naziv="DomainObject.Predmet.DatumOsnivanja_1">20.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St-802/2014</izvorni_sadrzaj>
    <derivirana_varijabla naziv="DomainObject.Predmet.OznakaBroj_1">St-802/2014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pristojba plaćena biljezima</izvorni_sadrzaj>
    <derivirana_varijabla naziv="DomainObject.Predmet.PrimjedbaSuca_1">pristojba plaćena biljezima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WORLD CLASS ZAGREB d.o.o.</izvorni_sadrzaj>
    <derivirana_varijabla naziv="DomainObject.Predmet.ProtustrankaFormated_1">  WORLD CLASS ZAGREB d.o.o.</derivirana_varijabla>
  </DomainObject.Predmet.ProtustrankaFormated>
  <DomainObject.Predmet.ProtustrankaFormatedOIB>
    <izvorni_sadrzaj>  WORLD CLASS ZAGREB d.o.o., OIB 40675411313</izvorni_sadrzaj>
    <derivirana_varijabla naziv="DomainObject.Predmet.ProtustrankaFormatedOIB_1">  WORLD CLASS ZAGREB d.o.o., OIB 40675411313</derivirana_varijabla>
  </DomainObject.Predmet.ProtustrankaFormatedOIB>
  <DomainObject.Predmet.ProtustrankaFormatedWithAdress>
    <izvorni_sadrzaj> WORLD CLASS ZAGREB d.o.o., Izidora Kršnjavoga 1, 10000 Zagreb</izvorni_sadrzaj>
    <derivirana_varijabla naziv="DomainObject.Predmet.ProtustrankaFormatedWithAdress_1"> WORLD CLASS ZAGREB d.o.o., Izidora Kršnjavoga 1, 10000 Zagreb</derivirana_varijabla>
  </DomainObject.Predmet.ProtustrankaFormatedWithAdress>
  <DomainObject.Predmet.ProtustrankaFormatedWithAdressOIB>
    <izvorni_sadrzaj> WORLD CLASS ZAGREB d.o.o., OIB 40675411313, Izidora Kršnjavoga 1, 10000 Zagreb</izvorni_sadrzaj>
    <derivirana_varijabla naziv="DomainObject.Predmet.ProtustrankaFormatedWithAdressOIB_1"> WORLD CLASS ZAGREB d.o.o., OIB 40675411313, Izidora Kršnjavoga 1, 10000 Zagreb</derivirana_varijabla>
  </DomainObject.Predmet.ProtustrankaFormatedWithAdressOIB>
  <DomainObject.Predmet.ProtustrankaWithAdress>
    <izvorni_sadrzaj>WORLD CLASS ZAGREB d.o.o. Izidora Kršnjavoga 1, 10000 Zagreb</izvorni_sadrzaj>
    <derivirana_varijabla naziv="DomainObject.Predmet.ProtustrankaWithAdress_1">WORLD CLASS ZAGREB d.o.o. Izidora Kršnjavoga 1, 10000 Zagreb</derivirana_varijabla>
  </DomainObject.Predmet.ProtustrankaWithAdress>
  <DomainObject.Predmet.ProtustrankaWithAdressOIB>
    <izvorni_sadrzaj>WORLD CLASS ZAGREB d.o.o., OIB 40675411313, Izidora Kršnjavoga 1, 10000 Zagreb</izvorni_sadrzaj>
    <derivirana_varijabla naziv="DomainObject.Predmet.ProtustrankaWithAdressOIB_1">WORLD CLASS ZAGREB d.o.o., OIB 40675411313, Izidora Kršnjavoga 1, 10000 Zagreb</derivirana_varijabla>
  </DomainObject.Predmet.ProtustrankaWithAdressOIB>
  <DomainObject.Predmet.ProtustrankaNazivFormated>
    <izvorni_sadrzaj>WORLD CLASS ZAGREB d.o.o.</izvorni_sadrzaj>
    <derivirana_varijabla naziv="DomainObject.Predmet.ProtustrankaNazivFormated_1">WORLD CLASS ZAGREB d.o.o.</derivirana_varijabla>
  </DomainObject.Predmet.ProtustrankaNazivFormated>
  <DomainObject.Predmet.ProtustrankaNazivFormatedOIB>
    <izvorni_sadrzaj>WORLD CLASS ZAGREB d.o.o., OIB 40675411313</izvorni_sadrzaj>
    <derivirana_varijabla naziv="DomainObject.Predmet.ProtustrankaNazivFormatedOIB_1">WORLD CLASS ZAGREB d.o.o., OIB 40675411313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WORLD CLASS ZAGREBd.o.o. zastupanog po punomoćniku Marija Herceg; ULF KARL GETHARD</izvorni_sadrzaj>
    <derivirana_varijabla naziv="DomainObject.Predmet.StrankaFormated_1">  WORLD CLASS ZAGREBd.o.o. zastupanog po punomoćniku Marija Herceg; ULF KARL GETHARD</derivirana_varijabla>
  </DomainObject.Predmet.StrankaFormated>
  <DomainObject.Predmet.StrankaFormatedOIB>
    <izvorni_sadrzaj>  WORLD CLASS ZAGREBd.o.o., OIB 40675411313 zastupanog po punomoćniku Marija Herceg; ULF KARL GETHARD, OIB 43918881408</izvorni_sadrzaj>
    <derivirana_varijabla naziv="DomainObject.Predmet.StrankaFormatedOIB_1">  WORLD CLASS ZAGREBd.o.o., OIB 40675411313 zastupanog po punomoćniku Marija Herceg; ULF KARL GETHARD, OIB 43918881408</derivirana_varijabla>
  </DomainObject.Predmet.StrankaFormatedOIB>
  <DomainObject.Predmet.StrankaFormatedWithAdress>
    <izvorni_sadrzaj> WORLD CLASS ZAGREBd.o.o., Izidora Kršnjavoga 1, 10000 Zagreb zastupanog po punomoćniku Marija Herceg; ULF KARL GETHARD</izvorni_sadrzaj>
    <derivirana_varijabla naziv="DomainObject.Predmet.StrankaFormatedWithAdress_1"> WORLD CLASS ZAGREBd.o.o., Izidora Kršnjavoga 1, 10000 Zagreb zastupanog po punomoćniku Marija Herceg; ULF KARL GETHARD</derivirana_varijabla>
  </DomainObject.Predmet.StrankaFormatedWithAdress>
  <DomainObject.Predmet.StrankaFormatedWithAdressOIB>
    <izvorni_sadrzaj> WORLD CLASS ZAGREBd.o.o., OIB 40675411313, Izidora Kršnjavoga 1, 10000 Zagreb zastupanog po punomoćniku Marija Herceg; ULF KARL GETHARD, OIB 43918881408</izvorni_sadrzaj>
    <derivirana_varijabla naziv="DomainObject.Predmet.StrankaFormatedWithAdressOIB_1"> WORLD CLASS ZAGREBd.o.o., OIB 40675411313, Izidora Kršnjavoga 1, 10000 Zagreb zastupanog po punomoćniku Marija Herceg; ULF KARL GETHARD, OIB 43918881408</derivirana_varijabla>
  </DomainObject.Predmet.StrankaFormatedWithAdressOIB>
  <DomainObject.Predmet.StrankaWithAdress>
    <izvorni_sadrzaj>WORLD CLASS ZAGREBd.o.o. Izidora Kršnjavoga 1,10000 Zagreb,ULF KARL GETHARD </izvorni_sadrzaj>
    <derivirana_varijabla naziv="DomainObject.Predmet.StrankaWithAdress_1">WORLD CLASS ZAGREBd.o.o. Izidora Kršnjavoga 1,10000 Zagreb,ULF KARL GETHARD </derivirana_varijabla>
  </DomainObject.Predmet.StrankaWithAdress>
  <DomainObject.Predmet.StrankaWithAdressOIB>
    <izvorni_sadrzaj>WORLD CLASS ZAGREBd.o.o., OIB 40675411313, Izidora Kršnjavoga 1,10000 Zagreb,ULF KARL GETHARD, OIB 43918881408</izvorni_sadrzaj>
    <derivirana_varijabla naziv="DomainObject.Predmet.StrankaWithAdressOIB_1">WORLD CLASS ZAGREBd.o.o., OIB 40675411313, Izidora Kršnjavoga 1,10000 Zagreb,ULF KARL GETHARD, OIB 43918881408</derivirana_varijabla>
  </DomainObject.Predmet.StrankaWithAdressOIB>
  <DomainObject.Predmet.StrankaNazivFormated>
    <izvorni_sadrzaj>WORLD CLASS ZAGREBd.o.o.,ULF KARL GETHARD</izvorni_sadrzaj>
    <derivirana_varijabla naziv="DomainObject.Predmet.StrankaNazivFormated_1">WORLD CLASS ZAGREBd.o.o.,ULF KARL GETHARD</derivirana_varijabla>
  </DomainObject.Predmet.StrankaNazivFormated>
  <DomainObject.Predmet.StrankaNazivFormatedOIB>
    <izvorni_sadrzaj>WORLD CLASS ZAGREBd.o.o., OIB 40675411313,ULF KARL GETHARD, OIB 43918881408</izvorni_sadrzaj>
    <derivirana_varijabla naziv="DomainObject.Predmet.StrankaNazivFormatedOIB_1">WORLD CLASS ZAGREBd.o.o., OIB 40675411313,ULF KARL GETHARD, OIB 43918881408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WORLD CLASS ZAGREBd.o.o. zastupanog po punomoćniku Marija Herceg</item>
      <item>ULF KARL GETHARD</item>
    </izvorni_sadrzaj>
    <derivirana_varijabla naziv="DomainObject.Predmet.StrankaListFormated_1">
      <item>WORLD CLASS ZAGREBd.o.o. zastupanog po punomoćniku Marija Herceg</item>
      <item>ULF KARL GETHARD</item>
    </derivirana_varijabla>
  </DomainObject.Predmet.StrankaListFormated>
  <DomainObject.Predmet.StrankaListFormatedOIB>
    <izvorni_sadrzaj>
      <item>WORLD CLASS ZAGREBd.o.o., OIB 40675411313 zastupanog po punomoćniku Marija Herceg</item>
      <item>ULF KARL GETHARD, OIB 43918881408</item>
    </izvorni_sadrzaj>
    <derivirana_varijabla naziv="DomainObject.Predmet.StrankaListFormatedOIB_1">
      <item>WORLD CLASS ZAGREBd.o.o., OIB 40675411313 zastupanog po punomoćniku Marija Herceg</item>
      <item>ULF KARL GETHARD, OIB 43918881408</item>
    </derivirana_varijabla>
  </DomainObject.Predmet.StrankaListFormatedOIB>
  <DomainObject.Predmet.StrankaListFormatedWithAdress>
    <izvorni_sadrzaj>
      <item>WORLD CLASS ZAGREBd.o.o., Izidora Kršnjavoga 1, 10000 Zagreb zastupanog po punomoćniku Marija Herceg</item>
      <item>ULF KARL GETHARD</item>
    </izvorni_sadrzaj>
    <derivirana_varijabla naziv="DomainObject.Predmet.StrankaListFormatedWithAdress_1">
      <item>WORLD CLASS ZAGREBd.o.o., Izidora Kršnjavoga 1, 10000 Zagreb zastupanog po punomoćniku Marija Herceg</item>
      <item>ULF KARL GETHARD</item>
    </derivirana_varijabla>
  </DomainObject.Predmet.StrankaListFormatedWithAdress>
  <DomainObject.Predmet.StrankaListFormatedWithAdressOIB>
    <izvorni_sadrzaj>
      <item>WORLD CLASS ZAGREBd.o.o., OIB 40675411313, Izidora Kršnjavoga 1, 10000 Zagreb zastupanog po punomoćniku Marija Herceg</item>
      <item>ULF KARL GETHARD, OIB 43918881408</item>
    </izvorni_sadrzaj>
    <derivirana_varijabla naziv="DomainObject.Predmet.StrankaListFormatedWithAdressOIB_1">
      <item>WORLD CLASS ZAGREBd.o.o., OIB 40675411313, Izidora Kršnjavoga 1, 10000 Zagreb zastupanog po punomoćniku Marija Herceg</item>
      <item>ULF KARL GETHARD, OIB 43918881408</item>
    </derivirana_varijabla>
  </DomainObject.Predmet.StrankaListFormatedWithAdressOIB>
  <DomainObject.Predmet.StrankaListNazivFormated>
    <izvorni_sadrzaj>
      <item>WORLD CLASS ZAGREBd.o.o.</item>
      <item>ULF KARL GETHARD</item>
    </izvorni_sadrzaj>
    <derivirana_varijabla naziv="DomainObject.Predmet.StrankaListNazivFormated_1">
      <item>WORLD CLASS ZAGREBd.o.o.</item>
      <item>ULF KARL GETHARD</item>
    </derivirana_varijabla>
  </DomainObject.Predmet.StrankaListNazivFormated>
  <DomainObject.Predmet.StrankaListNazivFormatedOIB>
    <izvorni_sadrzaj>
      <item>WORLD CLASS ZAGREBd.o.o., OIB 40675411313</item>
      <item>ULF KARL GETHARD, OIB 43918881408</item>
    </izvorni_sadrzaj>
    <derivirana_varijabla naziv="DomainObject.Predmet.StrankaListNazivFormatedOIB_1">
      <item>WORLD CLASS ZAGREBd.o.o., OIB 40675411313</item>
      <item>ULF KARL GETHARD, OIB 43918881408</item>
    </derivirana_varijabla>
  </DomainObject.Predmet.StrankaListNazivFormatedOIB>
  <DomainObject.Predmet.ProtuStrankaListFormated>
    <izvorni_sadrzaj>
      <item>WORLD CLASS ZAGREB d.o.o.</item>
    </izvorni_sadrzaj>
    <derivirana_varijabla naziv="DomainObject.Predmet.ProtuStrankaListFormated_1">
      <item>WORLD CLASS ZAGREB d.o.o.</item>
    </derivirana_varijabla>
  </DomainObject.Predmet.ProtuStrankaListFormated>
  <DomainObject.Predmet.ProtuStrankaListFormatedOIB>
    <izvorni_sadrzaj>
      <item>WORLD CLASS ZAGREB d.o.o., OIB 40675411313</item>
    </izvorni_sadrzaj>
    <derivirana_varijabla naziv="DomainObject.Predmet.ProtuStrankaListFormatedOIB_1">
      <item>WORLD CLASS ZAGREB d.o.o., OIB 40675411313</item>
    </derivirana_varijabla>
  </DomainObject.Predmet.ProtuStrankaListFormatedOIB>
  <DomainObject.Predmet.ProtuStrankaListFormatedWithAdress>
    <izvorni_sadrzaj>
      <item>WORLD CLASS ZAGREB d.o.o., Izidora Kršnjavoga 1, 10000 Zagreb</item>
    </izvorni_sadrzaj>
    <derivirana_varijabla naziv="DomainObject.Predmet.ProtuStrankaListFormatedWithAdress_1">
      <item>WORLD CLASS ZAGREB d.o.o., Izidora Kršnjavoga 1, 10000 Zagreb</item>
    </derivirana_varijabla>
  </DomainObject.Predmet.ProtuStrankaListFormatedWithAdress>
  <DomainObject.Predmet.ProtuStrankaListFormatedWithAdressOIB>
    <izvorni_sadrzaj>
      <item>WORLD CLASS ZAGREB d.o.o., OIB 40675411313, Izidora Kršnjavoga 1, 10000 Zagreb</item>
    </izvorni_sadrzaj>
    <derivirana_varijabla naziv="DomainObject.Predmet.ProtuStrankaListFormatedWithAdressOIB_1">
      <item>WORLD CLASS ZAGREB d.o.o., OIB 40675411313, Izidora Kršnjavoga 1, 10000 Zagreb</item>
    </derivirana_varijabla>
  </DomainObject.Predmet.ProtuStrankaListFormatedWithAdressOIB>
  <DomainObject.Predmet.ProtuStrankaListNazivFormated>
    <izvorni_sadrzaj>
      <item>WORLD CLASS ZAGREB d.o.o.</item>
    </izvorni_sadrzaj>
    <derivirana_varijabla naziv="DomainObject.Predmet.ProtuStrankaListNazivFormated_1">
      <item>WORLD CLASS ZAGREB d.o.o.</item>
    </derivirana_varijabla>
  </DomainObject.Predmet.ProtuStrankaListNazivFormated>
  <DomainObject.Predmet.ProtuStrankaListNazivFormatedOIB>
    <izvorni_sadrzaj>
      <item>WORLD CLASS ZAGREB d.o.o., OIB 40675411313</item>
    </izvorni_sadrzaj>
    <derivirana_varijabla naziv="DomainObject.Predmet.ProtuStrankaListNazivFormatedOIB_1">
      <item>WORLD CLASS ZAGREB d.o.o., OIB 40675411313</item>
    </derivirana_varijabla>
  </DomainObject.Predmet.ProtuStrankaListNazivFormatedOIB>
  <DomainObject.Predmet.OstaliListFormated>
    <izvorni_sadrzaj>
      <item>Marija Herceg punomoćnik sudionika u postupku WORLD CLASS ZAGREBd.o.o.</item>
      <item>Zvonimir Bodrožić</item>
    </izvorni_sadrzaj>
    <derivirana_varijabla naziv="DomainObject.Predmet.OstaliListFormated_1">
      <item>Marija Herceg punomoćnik sudionika u postupku WORLD CLASS ZAGREBd.o.o.</item>
      <item>Zvonimir Bodrožić</item>
    </derivirana_varijabla>
  </DomainObject.Predmet.OstaliListFormated>
  <DomainObject.Predmet.OstaliListFormatedOIB>
    <izvorni_sadrzaj>
      <item>Marija Herceg punomoćnik sudionika u postupku WORLD CLASS ZAGREBd.o.o.</item>
      <item>Zvonimir Bodrožić, OIB 85272390668</item>
    </izvorni_sadrzaj>
    <derivirana_varijabla naziv="DomainObject.Predmet.OstaliListFormatedOIB_1">
      <item>Marija Herceg punomoćnik sudionika u postupku WORLD CLASS ZAGREBd.o.o.</item>
      <item>Zvonimir Bodrožić, OIB 85272390668</item>
    </derivirana_varijabla>
  </DomainObject.Predmet.OstaliListFormatedOIB>
  <DomainObject.Predmet.OstaliListFormatedWithAdress>
    <izvorni_sadrzaj>
      <item>Marija Herceg, Junija Palmotića 41, 10000 Zagreb punomoćnik sudionika u postupku WORLD CLASS ZAGREBd.o.o.</item>
      <item>Zvonimir Bodrožić, Jurišićeva 30, 10000 Zagreb</item>
    </izvorni_sadrzaj>
    <derivirana_varijabla naziv="DomainObject.Predmet.OstaliListFormatedWithAdress_1">
      <item>Marija Herceg, Junija Palmotića 41, 10000 Zagreb punomoćnik sudionika u postupku WORLD CLASS ZAGREBd.o.o.</item>
      <item>Zvonimir Bodrožić, Jurišićeva 30, 10000 Zagreb</item>
    </derivirana_varijabla>
  </DomainObject.Predmet.OstaliListFormatedWithAdress>
  <DomainObject.Predmet.OstaliListFormatedWithAdressOIB>
    <izvorni_sadrzaj>
      <item>Marija Herceg, Junija Palmotića 41, 10000 Zagreb punomoćnik sudionika u postupku WORLD CLASS ZAGREBd.o.o.</item>
      <item>Zvonimir Bodrožić, OIB 85272390668, Jurišićeva 30, 10000 Zagreb</item>
    </izvorni_sadrzaj>
    <derivirana_varijabla naziv="DomainObject.Predmet.OstaliListFormatedWithAdressOIB_1">
      <item>Marija Herceg, Junija Palmotića 41, 10000 Zagreb punomoćnik sudionika u postupku WORLD CLASS ZAGREBd.o.o.</item>
      <item>Zvonimir Bodrožić, OIB 85272390668, Jurišićeva 30, 10000 Zagreb</item>
    </derivirana_varijabla>
  </DomainObject.Predmet.OstaliListFormatedWithAdressOIB>
  <DomainObject.Predmet.OstaliListNazivFormated>
    <izvorni_sadrzaj>
      <item>Marija Herceg</item>
      <item>Zvonimir Bodrožić</item>
    </izvorni_sadrzaj>
    <derivirana_varijabla naziv="DomainObject.Predmet.OstaliListNazivFormated_1">
      <item>Marija Herceg</item>
      <item>Zvonimir Bodrožić</item>
    </derivirana_varijabla>
  </DomainObject.Predmet.OstaliListNazivFormated>
  <DomainObject.Predmet.OstaliListNazivFormatedOIB>
    <izvorni_sadrzaj>
      <item>Marija Herceg</item>
      <item>Zvonimir Bodrožić, OIB 85272390668</item>
    </izvorni_sadrzaj>
    <derivirana_varijabla naziv="DomainObject.Predmet.OstaliListNazivFormatedOIB_1">
      <item>Marija Herceg</item>
      <item>Zvonimir Bodrožić, OIB 85272390668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WORLD CLASS ZAGREBd.o.o. i dr.</izvorni_sadrzaj>
    <derivirana_varijabla naziv="DomainObject.Predmet.StrankaIDrugi_1">WORLD CLASS ZAGREBd.o.o. i dr.</derivirana_varijabla>
  </DomainObject.Predmet.StrankaIDrugi>
  <DomainObject.Predmet.ProtustrankaIDrugi>
    <izvorni_sadrzaj>WORLD CLASS ZAGREB d.o.o.</izvorni_sadrzaj>
    <derivirana_varijabla naziv="DomainObject.Predmet.ProtustrankaIDrugi_1">WORLD CLASS ZAGREB d.o.o.</derivirana_varijabla>
  </DomainObject.Predmet.ProtustrankaIDrugi>
  <DomainObject.Predmet.StrankaIDrugiAdressOIB>
    <izvorni_sadrzaj>WORLD CLASS ZAGREBd.o.o., OIB 40675411313, Izidora Kršnjavoga 1, 10000 Zagreb i dr.</izvorni_sadrzaj>
    <derivirana_varijabla naziv="DomainObject.Predmet.StrankaIDrugiAdressOIB_1">WORLD CLASS ZAGREBd.o.o., OIB 40675411313, Izidora Kršnjavoga 1, 10000 Zagreb i dr.</derivirana_varijabla>
  </DomainObject.Predmet.StrankaIDrugiAdressOIB>
  <DomainObject.Predmet.ProtustrankaIDrugiAdressOIB>
    <izvorni_sadrzaj>WORLD CLASS ZAGREB d.o.o., OIB 40675411313, Izidora Kršnjavoga 1, 10000 Zagreb</izvorni_sadrzaj>
    <derivirana_varijabla naziv="DomainObject.Predmet.ProtustrankaIDrugiAdressOIB_1">WORLD CLASS ZAGREB d.o.o., OIB 40675411313, Izidora Kršnjavoga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WORLD CLASS ZAGREBd.o.o.</item>
      <item>WORLD CLASS ZAGREB d.o.o.</item>
      <item>Marija Herceg</item>
      <item>ULF KARL GETHARD</item>
      <item>Zvonimir Bodrožić</item>
    </izvorni_sadrzaj>
    <derivirana_varijabla naziv="DomainObject.Predmet.SudioniciListNaziv_1">
      <item>WORLD CLASS ZAGREBd.o.o.</item>
      <item>WORLD CLASS ZAGREB d.o.o.</item>
      <item>Marija Herceg</item>
      <item>ULF KARL GETHARD</item>
      <item>Zvonimir Bodrožić</item>
    </derivirana_varijabla>
  </DomainObject.Predmet.SudioniciListNaziv>
  <DomainObject.Predmet.SudioniciListAdressOIB>
    <izvorni_sadrzaj>
      <item>WORLD CLASS ZAGREBd.o.o., OIB 40675411313, Izidora Kršnjavoga 1,10000 Zagreb</item>
      <item>WORLD CLASS ZAGREB d.o.o., OIB 40675411313, Izidora Kršnjavoga 1,10000 Zagreb</item>
      <item>Marija Herceg, Junija Palmotića 41,10000 Zagreb</item>
      <item>ULF KARL GETHARD, OIB 43918881408</item>
      <item>Zvonimir Bodrožić, OIB 85272390668, Jurišićeva 30,10000 Zagreb</item>
    </izvorni_sadrzaj>
    <derivirana_varijabla naziv="DomainObject.Predmet.SudioniciListAdressOIB_1">
      <item>WORLD CLASS ZAGREBd.o.o., OIB 40675411313, Izidora Kršnjavoga 1,10000 Zagreb</item>
      <item>WORLD CLASS ZAGREB d.o.o., OIB 40675411313, Izidora Kršnjavoga 1,10000 Zagreb</item>
      <item>Marija Herceg, Junija Palmotića 41,10000 Zagreb</item>
      <item>ULF KARL GETHARD, OIB 43918881408</item>
      <item>Zvonimir Bodrožić, OIB 85272390668, Jurišićeva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40675411313</item>
      <item>, OIB 40675411313</item>
      <item>, OIB null</item>
      <item>, OIB 43918881408</item>
      <item>, OIB 85272390668</item>
    </izvorni_sadrzaj>
    <derivirana_varijabla naziv="DomainObject.Predmet.SudioniciListNazivOIB_1">
      <item>, OIB 40675411313</item>
      <item>, OIB 40675411313</item>
      <item>, OIB null</item>
      <item>, OIB 43918881408</item>
      <item>, OIB 85272390668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311</properties:Words>
  <properties:Characters>1683</properties:Characters>
  <properties:Lines>45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2016-04-21T11:58:00Z</dcterms:created>
  <dc:creator>radicn</dc:creator>
  <cp:lastModifiedBy>Tatjana Slaviček</cp:lastModifiedBy>
  <cp:lastPrinted>2016-04-21T11:58:00Z</cp:lastPrinted>
  <dcterms:modified xmlns:xsi="http://www.w3.org/2001/XMLSchema-instance" xsi:type="dcterms:W3CDTF">2016-04-21T12:00:00Z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