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0fce7" w14:paraId="330fce7" w:rsidRDefault="00702487" w:rsidP="00AA0F69" w:rsidR="00FF1CCD" w:rsidRPr="00EC155B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965663">
      <w:pPr>
        <w:jc w:val="both"/>
        <w:rPr>
          <w:rFonts w:hAnsi="Times New Roman" w:ascii="Times New Roman"/>
          <w:b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965663">
        <w:rPr>
          <w:rFonts w:hAnsi="Times New Roman" w:ascii="Times New Roman"/>
          <w:sz w:val="24"/>
          <w:szCs w:val="24"/>
          <w:lang w:val="pl-PL"/>
        </w:rPr>
        <w:t>t</w:t>
      </w:r>
      <w:r w:rsidRPr="00BC2DB2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965663" w:rsidRPr="00965663">
        <w:rPr>
          <w:rFonts w:hAnsi="Times New Roman" w:ascii="Times New Roman"/>
          <w:b/>
          <w:sz w:val="24"/>
          <w:szCs w:val="24"/>
          <w:lang w:val="pl-PL"/>
        </w:rPr>
        <w:t>Trgovački sud</w:t>
      </w:r>
      <w:r w:rsidR="00965663" w:rsidRPr="00965663">
        <w:rPr>
          <w:rFonts w:hAnsi="Times New Roman" w:ascii="Times New Roman"/>
          <w:b/>
          <w:sz w:val="24"/>
        </w:rPr>
        <w:t xml:space="preserve"> u Zagrebu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j spisa: </w:t>
      </w:r>
      <w:r w:rsidR="00534495">
        <w:rPr>
          <w:rFonts w:hAnsi="Times New Roman" w:ascii="Times New Roman"/>
          <w:b/>
          <w:sz w:val="24"/>
          <w:szCs w:val="24"/>
          <w:lang w:val="pl-PL"/>
        </w:rPr>
        <w:t xml:space="preserve">20. </w:t>
      </w:r>
      <w:r w:rsidR="00534495" w:rsidRPr="00534495">
        <w:rPr>
          <w:rFonts w:hAnsi="Times New Roman" w:ascii="Times New Roman"/>
          <w:b/>
          <w:sz w:val="24"/>
          <w:szCs w:val="24"/>
          <w:lang w:val="pl-PL"/>
        </w:rPr>
        <w:t>St-4052/2016</w:t>
      </w:r>
    </w:p>
    <w:p w:rsidRDefault="00702487" w:rsidP="00534495" w:rsidR="00514DD3">
      <w:pPr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65663">
        <w:rPr>
          <w:rFonts w:hAnsi="Times New Roman" w:ascii="Times New Roman"/>
          <w:sz w:val="24"/>
          <w:szCs w:val="24"/>
          <w:lang w:val="pl-PL"/>
        </w:rPr>
        <w:t xml:space="preserve">sjedište): </w:t>
      </w:r>
      <w:r w:rsidR="00534495" w:rsidRPr="00534495">
        <w:rPr>
          <w:rFonts w:hAnsi="Times New Roman" w:ascii="Times New Roman"/>
          <w:b/>
          <w:sz w:val="24"/>
          <w:szCs w:val="24"/>
          <w:lang w:val="pl-PL"/>
        </w:rPr>
        <w:t>RINOGEC d.o.o., Zagreb, Hatzeova 4, OIB: 99364519296</w:t>
      </w:r>
    </w:p>
    <w:p w:rsidRDefault="00534495" w:rsidP="00534495" w:rsidR="00534495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514DD3" w:rsidP="00B40C01" w:rsidR="00514DD3">
      <w:pPr>
        <w:spacing w:lineRule="auto" w:line="276"/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534495" w:rsidP="00B40C01" w:rsidR="00534495">
      <w:pPr>
        <w:spacing w:lineRule="auto" w:line="276"/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702487" w:rsidP="00B40C01" w:rsidR="00585411">
      <w:pPr>
        <w:spacing w:lineRule="auto" w:line="276"/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0515B4" w:rsidP="000515B4" w:rsidR="000515B4" w:rsidRPr="00B40C01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  <w:r>
        <w:rPr>
          <w:rFonts w:hAnsi="Times New Roman" w:ascii="Times New Roman"/>
          <w:b/>
          <w:sz w:val="24"/>
          <w:szCs w:val="24"/>
        </w:rPr>
        <w:t xml:space="preserve"> PRVI VIŠI ISPLATNI RED</w:t>
      </w:r>
    </w:p>
    <w:tbl>
      <w:tblPr>
        <w:tblpPr w:tblpY="1" w:tblpXSpec="center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756"/>
        <w:gridCol w:w="2059"/>
        <w:gridCol w:w="1423"/>
        <w:gridCol w:w="1685"/>
        <w:gridCol w:w="2001"/>
        <w:gridCol w:w="2095"/>
        <w:gridCol w:w="1461"/>
        <w:gridCol w:w="1740"/>
      </w:tblGrid>
      <w:tr w:rsidTr="00534495" w:rsidR="00AC4A06" w:rsidRPr="00B40BEB">
        <w:trPr>
          <w:trHeight w:val="1620"/>
        </w:trPr>
        <w:tc>
          <w:tcPr>
            <w:tcW w:type="auto" w:w="0"/>
            <w:vAlign w:val="center"/>
          </w:tcPr>
          <w:p w:rsidRDefault="000515B4" w:rsidP="00900F9A" w:rsidR="000515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0515B4" w:rsidP="00900F9A" w:rsidR="000515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auto" w:w="0"/>
            <w:vAlign w:val="center"/>
          </w:tcPr>
          <w:p w:rsidRDefault="000515B4" w:rsidP="00900F9A" w:rsidR="000515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0515B4" w:rsidP="00900F9A" w:rsidR="000515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auto" w:w="0"/>
            <w:vAlign w:val="center"/>
          </w:tcPr>
          <w:p w:rsidRDefault="000515B4" w:rsidP="00900F9A" w:rsidR="000515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auto" w:w="0"/>
            <w:vAlign w:val="center"/>
          </w:tcPr>
          <w:p w:rsidRDefault="000515B4" w:rsidP="00900F9A" w:rsidR="000515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auto" w:w="0"/>
            <w:vAlign w:val="center"/>
          </w:tcPr>
          <w:p w:rsidRDefault="000515B4" w:rsidP="00900F9A" w:rsidR="000515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0515B4" w:rsidP="00900F9A" w:rsidR="000515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auto" w:w="0"/>
            <w:vAlign w:val="center"/>
          </w:tcPr>
          <w:p w:rsidRDefault="000515B4" w:rsidP="00900F9A" w:rsidR="000515B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  <w:p w:rsidRDefault="000515B4" w:rsidP="00900F9A" w:rsidR="000515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534495" w:rsidR="00CC37DF" w:rsidRPr="00B40BEB">
        <w:trPr>
          <w:trHeight w:val="911"/>
        </w:trPr>
        <w:tc>
          <w:tcPr>
            <w:tcW w:type="auto" w:w="0"/>
          </w:tcPr>
          <w:p w:rsidRDefault="000515B4" w:rsidP="00900F9A" w:rsidR="000515B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1/1</w:t>
            </w:r>
          </w:p>
        </w:tc>
        <w:tc>
          <w:tcPr>
            <w:tcW w:type="auto" w:w="0"/>
          </w:tcPr>
          <w:p w:rsidRDefault="009A3EE3" w:rsidP="00900F9A" w:rsidR="00051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A3EE3">
              <w:rPr>
                <w:rFonts w:hAnsi="Times New Roman" w:ascii="Times New Roman"/>
                <w:sz w:val="20"/>
                <w:szCs w:val="20"/>
              </w:rPr>
              <w:t>Dubravko Grgec</w:t>
            </w:r>
          </w:p>
        </w:tc>
        <w:tc>
          <w:tcPr>
            <w:tcW w:type="auto" w:w="0"/>
          </w:tcPr>
          <w:p w:rsidRDefault="009A3EE3" w:rsidP="00900F9A" w:rsidR="00051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A3EE3">
              <w:rPr>
                <w:rFonts w:hAnsi="Times New Roman" w:ascii="Times New Roman"/>
                <w:sz w:val="20"/>
                <w:szCs w:val="20"/>
              </w:rPr>
              <w:t>74576758265</w:t>
            </w:r>
          </w:p>
        </w:tc>
        <w:tc>
          <w:tcPr>
            <w:tcW w:type="auto" w:w="0"/>
          </w:tcPr>
          <w:p w:rsidRDefault="000515B4" w:rsidP="00900F9A" w:rsidR="00051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  <w:proofErr w:type="spellStart"/>
            <w:r w:rsidR="009A3EE3">
              <w:rPr>
                <w:rFonts w:hAnsi="Times New Roman" w:ascii="Times New Roman"/>
                <w:sz w:val="20"/>
                <w:szCs w:val="20"/>
              </w:rPr>
              <w:t>Hatzeova</w:t>
            </w:r>
            <w:proofErr w:type="spellEnd"/>
            <w:r w:rsidR="009A3EE3">
              <w:rPr>
                <w:rFonts w:hAnsi="Times New Roman" w:ascii="Times New Roman"/>
                <w:sz w:val="20"/>
                <w:szCs w:val="20"/>
              </w:rPr>
              <w:t xml:space="preserve"> 4</w:t>
            </w:r>
          </w:p>
        </w:tc>
        <w:tc>
          <w:tcPr>
            <w:tcW w:type="auto" w:w="0"/>
          </w:tcPr>
          <w:p w:rsidRDefault="000515B4" w:rsidP="00900F9A" w:rsidR="000515B4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 iznos plaća-</w:t>
            </w:r>
            <w:r w:rsidR="009A3EE3">
              <w:t xml:space="preserve"> </w:t>
            </w:r>
            <w:r w:rsidR="009A3EE3" w:rsidRPr="009A3EE3">
              <w:rPr>
                <w:rFonts w:hAnsi="Times New Roman" w:ascii="Times New Roman"/>
                <w:sz w:val="20"/>
                <w:szCs w:val="20"/>
              </w:rPr>
              <w:t>96.960,00</w:t>
            </w:r>
          </w:p>
          <w:p w:rsidRDefault="000515B4" w:rsidP="00CC37DF" w:rsidR="000515B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Doprinosi iz i na plaću</w:t>
            </w:r>
            <w:r w:rsidR="00CC37DF">
              <w:rPr>
                <w:rFonts w:hAnsi="Times New Roman" w:ascii="Times New Roman"/>
                <w:sz w:val="20"/>
                <w:szCs w:val="20"/>
              </w:rPr>
              <w:t>, porez, prirez</w:t>
            </w:r>
            <w:r>
              <w:rPr>
                <w:rFonts w:hAnsi="Times New Roman" w:ascii="Times New Roman"/>
                <w:sz w:val="20"/>
                <w:szCs w:val="20"/>
              </w:rPr>
              <w:t>-</w:t>
            </w:r>
            <w:r w:rsidR="009A3EE3">
              <w:t xml:space="preserve"> </w:t>
            </w:r>
            <w:r w:rsidR="009A3EE3" w:rsidRPr="009A3EE3">
              <w:rPr>
                <w:rFonts w:hAnsi="Times New Roman" w:ascii="Times New Roman"/>
                <w:sz w:val="20"/>
                <w:szCs w:val="20"/>
              </w:rPr>
              <w:t>93.885,37</w:t>
            </w:r>
          </w:p>
        </w:tc>
        <w:tc>
          <w:tcPr>
            <w:tcW w:type="auto" w:w="0"/>
          </w:tcPr>
          <w:p w:rsidRDefault="000515B4" w:rsidP="00900F9A" w:rsidR="00051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30DD3">
              <w:rPr>
                <w:rFonts w:hAnsi="Times New Roman" w:ascii="Times New Roman"/>
                <w:sz w:val="20"/>
                <w:szCs w:val="20"/>
              </w:rPr>
              <w:t>Radni odnos  - čl. 139. Zakona o radu (NN 93/2014)</w:t>
            </w:r>
          </w:p>
        </w:tc>
        <w:tc>
          <w:tcPr>
            <w:tcW w:type="auto" w:w="0"/>
          </w:tcPr>
          <w:p w:rsidRDefault="009A3EE3" w:rsidP="00900F9A" w:rsidR="000515B4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9A3EE3">
              <w:rPr>
                <w:rFonts w:hAnsi="Times New Roman" w:ascii="Times New Roman"/>
                <w:sz w:val="20"/>
                <w:szCs w:val="20"/>
              </w:rPr>
              <w:t>190.845,37</w:t>
            </w:r>
          </w:p>
        </w:tc>
        <w:tc>
          <w:tcPr>
            <w:tcW w:type="auto" w:w="0"/>
          </w:tcPr>
          <w:p w:rsidRDefault="000515B4" w:rsidP="00900F9A" w:rsidR="000515B4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Obračunske liste</w:t>
            </w:r>
          </w:p>
        </w:tc>
      </w:tr>
      <w:tr w:rsidTr="00534495" w:rsidR="00534495" w:rsidRPr="00B40BEB">
        <w:trPr>
          <w:trHeight w:val="140"/>
        </w:trPr>
        <w:tc>
          <w:tcPr>
            <w:tcW w:type="auto" w:w="0"/>
          </w:tcPr>
          <w:p w:rsidRDefault="00534495" w:rsidP="00900F9A" w:rsidR="00534495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534495" w:rsidP="00900F9A" w:rsidR="0053449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UKUPNO:</w:t>
            </w:r>
          </w:p>
        </w:tc>
        <w:tc>
          <w:tcPr>
            <w:tcW w:type="auto" w:w="0"/>
          </w:tcPr>
          <w:p w:rsidRDefault="00534495" w:rsidP="00900F9A" w:rsidR="0053449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534495" w:rsidP="00900F9A" w:rsidR="0053449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9A3EE3" w:rsidP="00CC37DF" w:rsidR="0053449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9A3EE3">
              <w:rPr>
                <w:rFonts w:hAnsi="Times New Roman" w:ascii="Times New Roman"/>
                <w:sz w:val="20"/>
                <w:szCs w:val="20"/>
              </w:rPr>
              <w:t>190.845,37</w:t>
            </w:r>
          </w:p>
        </w:tc>
        <w:tc>
          <w:tcPr>
            <w:tcW w:type="auto" w:w="0"/>
          </w:tcPr>
          <w:p w:rsidRDefault="00534495" w:rsidP="00900F9A" w:rsidR="0053449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9A3EE3" w:rsidP="00900F9A" w:rsidR="0053449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9A3EE3">
              <w:rPr>
                <w:rFonts w:hAnsi="Times New Roman" w:ascii="Times New Roman"/>
                <w:sz w:val="20"/>
                <w:szCs w:val="20"/>
              </w:rPr>
              <w:t>190.845,37</w:t>
            </w:r>
          </w:p>
        </w:tc>
        <w:tc>
          <w:tcPr>
            <w:tcW w:type="auto" w:w="0"/>
          </w:tcPr>
          <w:p w:rsidRDefault="00534495" w:rsidP="00900F9A" w:rsidR="0053449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0515B4" w:rsidP="000515B4" w:rsidR="000515B4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534495" w:rsidP="000515B4" w:rsidR="00534495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534495" w:rsidP="000515B4" w:rsidR="00534495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534495" w:rsidP="000515B4" w:rsidR="00534495">
      <w:pPr>
        <w:pStyle w:val="Bezproreda"/>
        <w:ind w:left="360"/>
        <w:jc w:val="center"/>
        <w:rPr>
          <w:rFonts w:hAnsi="Times New Roman" w:ascii="Times New Roman"/>
          <w:b/>
          <w:sz w:val="24"/>
          <w:szCs w:val="24"/>
        </w:rPr>
      </w:pPr>
    </w:p>
    <w:p w:rsidRDefault="00613337" w:rsidP="00B40C01" w:rsidR="00613337">
      <w:pPr>
        <w:spacing w:lineRule="auto" w:line="276"/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702487" w:rsidP="00C36FA8" w:rsidR="00137CD5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lastRenderedPageBreak/>
        <w:t>TABLICA PRIJAVLJENIH TRAŽBINA</w:t>
      </w:r>
      <w:r w:rsidR="00FF1CCD">
        <w:rPr>
          <w:rFonts w:hAnsi="Times New Roman" w:ascii="Times New Roman"/>
          <w:b/>
          <w:sz w:val="24"/>
          <w:szCs w:val="24"/>
        </w:rPr>
        <w:t xml:space="preserve"> DRUGI VIŠI ISPLATNI RED</w:t>
      </w:r>
    </w:p>
    <w:p w:rsidRDefault="00C73BDA" w:rsidP="00C73BDA" w:rsidR="00C73BDA" w:rsidRPr="00C36FA8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dxa" w:w="14182"/>
        <w:tblBorders>
          <w:top w:space="0" w:sz="4" w:color="auto" w:val="single"/>
          <w:left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657"/>
        <w:gridCol w:w="2318"/>
        <w:gridCol w:w="1373"/>
        <w:gridCol w:w="1478"/>
        <w:gridCol w:w="1795"/>
        <w:gridCol w:w="2205"/>
        <w:gridCol w:w="1433"/>
        <w:gridCol w:w="1923"/>
      </w:tblGrid>
      <w:tr w:rsidTr="0006622B" w:rsidR="00735057" w:rsidRPr="00B40BEB">
        <w:trPr>
          <w:trHeight w:val="1620"/>
        </w:trPr>
        <w:tc>
          <w:tcPr>
            <w:tcW w:type="auto" w:w="0"/>
            <w:vAlign w:val="center"/>
          </w:tcPr>
          <w:p w:rsidRDefault="00702487" w:rsidP="00C36FA8" w:rsidR="00702487" w:rsidRPr="00B40BEB">
            <w:pPr>
              <w:pStyle w:val="Bezproreda"/>
              <w:ind w:left="142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702487" w:rsidP="00C36FA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auto" w:w="0"/>
            <w:vAlign w:val="center"/>
          </w:tcPr>
          <w:p w:rsidRDefault="00702487" w:rsidP="00C36FA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702487" w:rsidP="00C36FA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dxa" w:w="1795"/>
            <w:vAlign w:val="center"/>
          </w:tcPr>
          <w:p w:rsidRDefault="00702487" w:rsidP="00C36FA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dxa" w:w="2205"/>
            <w:vAlign w:val="center"/>
          </w:tcPr>
          <w:p w:rsidRDefault="00702487" w:rsidP="00C36FA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1433"/>
            <w:vAlign w:val="center"/>
          </w:tcPr>
          <w:p w:rsidRDefault="00702487" w:rsidP="00C36FA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C36FA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auto" w:w="0"/>
            <w:vAlign w:val="center"/>
          </w:tcPr>
          <w:p w:rsidRDefault="00702487" w:rsidP="00C36FA8" w:rsidR="0070248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  <w:p w:rsidRDefault="00560DDB" w:rsidP="00C36FA8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6622B" w:rsidR="00A06AC3" w:rsidRPr="00B40BEB">
        <w:trPr>
          <w:trHeight w:val="270"/>
        </w:trPr>
        <w:tc>
          <w:tcPr>
            <w:tcW w:type="auto" w:w="0"/>
            <w:vAlign w:val="center"/>
          </w:tcPr>
          <w:p w:rsidRDefault="00F32D62" w:rsidP="00613337" w:rsidR="00A06AC3" w:rsidRPr="00560DD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2/1</w:t>
            </w:r>
          </w:p>
        </w:tc>
        <w:tc>
          <w:tcPr>
            <w:tcW w:type="auto" w:w="0"/>
          </w:tcPr>
          <w:p w:rsidRDefault="00A06AC3" w:rsidP="00A06AC3" w:rsidR="00A06AC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Republika Hrvatska, Ministarstvo financija, Porezna uprava, zastupana po ŽDO Zagreb</w:t>
            </w:r>
          </w:p>
        </w:tc>
        <w:tc>
          <w:tcPr>
            <w:tcW w:type="auto" w:w="0"/>
          </w:tcPr>
          <w:p w:rsidRDefault="00A06AC3" w:rsidP="00A06AC3" w:rsidR="00A06AC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auto" w:w="0"/>
          </w:tcPr>
          <w:p w:rsidRDefault="00A06AC3" w:rsidP="00A06AC3" w:rsidR="00A06AC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Savska cesta 41</w:t>
            </w:r>
          </w:p>
        </w:tc>
        <w:tc>
          <w:tcPr>
            <w:tcW w:type="dxa" w:w="1795"/>
          </w:tcPr>
          <w:p w:rsidRDefault="00B5216D" w:rsidP="00A06AC3" w:rsidR="00A06AC3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B5216D">
              <w:rPr>
                <w:rFonts w:hAnsi="Times New Roman" w:ascii="Times New Roman"/>
                <w:sz w:val="20"/>
                <w:szCs w:val="20"/>
              </w:rPr>
              <w:t>32</w:t>
            </w:r>
            <w:r>
              <w:rPr>
                <w:rFonts w:hAnsi="Times New Roman" w:ascii="Times New Roman"/>
                <w:sz w:val="20"/>
                <w:szCs w:val="20"/>
              </w:rPr>
              <w:t>.</w:t>
            </w:r>
            <w:r w:rsidRPr="00B5216D">
              <w:rPr>
                <w:rFonts w:hAnsi="Times New Roman" w:ascii="Times New Roman"/>
                <w:sz w:val="20"/>
                <w:szCs w:val="20"/>
              </w:rPr>
              <w:t>989,84</w:t>
            </w:r>
          </w:p>
        </w:tc>
        <w:tc>
          <w:tcPr>
            <w:tcW w:type="dxa" w:w="2205"/>
          </w:tcPr>
          <w:p w:rsidRDefault="00E60E4F" w:rsidP="00E60E4F" w:rsidR="00D223D2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60E4F">
              <w:rPr>
                <w:rFonts w:hAnsi="Times New Roman" w:ascii="Times New Roman"/>
                <w:sz w:val="20"/>
                <w:szCs w:val="20"/>
              </w:rPr>
              <w:t xml:space="preserve">-prijava poreza na dodanu vrijednost za </w:t>
            </w:r>
            <w:r w:rsidR="00B5216D">
              <w:rPr>
                <w:rFonts w:hAnsi="Times New Roman" w:ascii="Times New Roman"/>
                <w:sz w:val="20"/>
                <w:szCs w:val="20"/>
              </w:rPr>
              <w:t>2011, 2012, 2013 i 2014.</w:t>
            </w:r>
            <w:r w:rsidRPr="00E60E4F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:rsidRDefault="00E60E4F" w:rsidP="00E60E4F" w:rsidR="00E60E4F" w:rsidRPr="00E60E4F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60E4F">
              <w:rPr>
                <w:rFonts w:hAnsi="Times New Roman" w:ascii="Times New Roman"/>
                <w:sz w:val="20"/>
                <w:szCs w:val="20"/>
              </w:rPr>
              <w:t>-</w:t>
            </w:r>
            <w:r w:rsidR="00F32D62">
              <w:rPr>
                <w:rFonts w:hAnsi="Times New Roman" w:ascii="Times New Roman"/>
                <w:sz w:val="20"/>
                <w:szCs w:val="20"/>
              </w:rPr>
              <w:t>porez na tvrtku</w:t>
            </w:r>
            <w:r w:rsidRPr="00E60E4F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E60E4F" w:rsidP="00E60E4F" w:rsidR="00A06AC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60E4F">
              <w:rPr>
                <w:rFonts w:hAnsi="Times New Roman" w:ascii="Times New Roman"/>
                <w:sz w:val="20"/>
                <w:szCs w:val="20"/>
              </w:rPr>
              <w:t>-</w:t>
            </w:r>
            <w:r w:rsidR="00F32D62">
              <w:rPr>
                <w:rFonts w:hAnsi="Times New Roman" w:ascii="Times New Roman"/>
                <w:sz w:val="20"/>
                <w:szCs w:val="20"/>
              </w:rPr>
              <w:t xml:space="preserve"> članarina HGK</w:t>
            </w:r>
          </w:p>
        </w:tc>
        <w:tc>
          <w:tcPr>
            <w:tcW w:type="dxa" w:w="1433"/>
          </w:tcPr>
          <w:p w:rsidRDefault="00B5216D" w:rsidP="00A06AC3" w:rsidR="00A06AC3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B5216D">
              <w:rPr>
                <w:rFonts w:hAnsi="Times New Roman" w:ascii="Times New Roman"/>
                <w:sz w:val="20"/>
                <w:szCs w:val="20"/>
              </w:rPr>
              <w:t>32</w:t>
            </w:r>
            <w:r>
              <w:rPr>
                <w:rFonts w:hAnsi="Times New Roman" w:ascii="Times New Roman"/>
                <w:sz w:val="20"/>
                <w:szCs w:val="20"/>
              </w:rPr>
              <w:t>.</w:t>
            </w:r>
            <w:r w:rsidRPr="00B5216D">
              <w:rPr>
                <w:rFonts w:hAnsi="Times New Roman" w:ascii="Times New Roman"/>
                <w:sz w:val="20"/>
                <w:szCs w:val="20"/>
              </w:rPr>
              <w:t>989,84</w:t>
            </w:r>
          </w:p>
        </w:tc>
        <w:tc>
          <w:tcPr>
            <w:tcW w:type="auto" w:w="0"/>
          </w:tcPr>
          <w:p w:rsidRDefault="00DE38B4" w:rsidP="00DE38B4" w:rsidR="00DE38B4" w:rsidRPr="00DE38B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E38B4">
              <w:rPr>
                <w:rFonts w:hAnsi="Times New Roman" w:ascii="Times New Roman"/>
                <w:sz w:val="20"/>
                <w:szCs w:val="20"/>
              </w:rPr>
              <w:t xml:space="preserve">-prijava poreza na dodanu vrijednost za </w:t>
            </w:r>
            <w:r w:rsidR="00B5216D" w:rsidRPr="00B5216D">
              <w:rPr>
                <w:rFonts w:hAnsi="Times New Roman" w:ascii="Times New Roman"/>
                <w:sz w:val="20"/>
                <w:szCs w:val="20"/>
              </w:rPr>
              <w:t>2011, 2012, 2013 i 2014</w:t>
            </w:r>
          </w:p>
          <w:p w:rsidRDefault="00DE38B4" w:rsidP="00DE38B4" w:rsidR="00DE38B4" w:rsidRPr="00DE38B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E38B4">
              <w:rPr>
                <w:rFonts w:hAnsi="Times New Roman" w:ascii="Times New Roman"/>
                <w:sz w:val="20"/>
                <w:szCs w:val="20"/>
              </w:rPr>
              <w:t>-porez na tvrtku.</w:t>
            </w:r>
          </w:p>
          <w:p w:rsidRDefault="00DE38B4" w:rsidP="00DE38B4" w:rsidR="00A06AC3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E38B4">
              <w:rPr>
                <w:rFonts w:hAnsi="Times New Roman" w:ascii="Times New Roman"/>
                <w:sz w:val="20"/>
                <w:szCs w:val="20"/>
              </w:rPr>
              <w:t>- članarina HGK</w:t>
            </w:r>
          </w:p>
        </w:tc>
      </w:tr>
      <w:tr w:rsidTr="0006622B" w:rsidR="00735057" w:rsidRPr="00B40BEB">
        <w:tc>
          <w:tcPr>
            <w:tcW w:type="auto" w:w="0"/>
          </w:tcPr>
          <w:p w:rsidRDefault="003C63FE" w:rsidP="00C36FA8" w:rsidR="00702487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bookmarkStart w:name="_Hlk535320999" w:id="1"/>
            <w:r>
              <w:rPr>
                <w:rFonts w:hAnsi="Times New Roman" w:ascii="Times New Roman"/>
                <w:sz w:val="20"/>
                <w:szCs w:val="20"/>
              </w:rPr>
              <w:t>2</w:t>
            </w:r>
            <w:r w:rsidR="00F32D62">
              <w:rPr>
                <w:rFonts w:hAnsi="Times New Roman" w:ascii="Times New Roman"/>
                <w:sz w:val="20"/>
                <w:szCs w:val="20"/>
              </w:rPr>
              <w:t>/2</w:t>
            </w:r>
          </w:p>
        </w:tc>
        <w:tc>
          <w:tcPr>
            <w:tcW w:type="auto" w:w="0"/>
          </w:tcPr>
          <w:p w:rsidRDefault="00B5216D" w:rsidP="00C36FA8" w:rsidR="00FE601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FINANCIJSKA AGENCIJA</w:t>
            </w:r>
          </w:p>
        </w:tc>
        <w:tc>
          <w:tcPr>
            <w:tcW w:type="auto" w:w="0"/>
          </w:tcPr>
          <w:p w:rsidRDefault="00B5216D" w:rsidP="00C36FA8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85821130368</w:t>
            </w:r>
          </w:p>
        </w:tc>
        <w:tc>
          <w:tcPr>
            <w:tcW w:type="auto" w:w="0"/>
          </w:tcPr>
          <w:p w:rsidRDefault="00E12E24" w:rsidP="00C36FA8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  <w:r w:rsidR="00980507">
              <w:rPr>
                <w:rFonts w:hAnsi="Times New Roman" w:ascii="Times New Roman"/>
                <w:sz w:val="20"/>
                <w:szCs w:val="20"/>
              </w:rPr>
              <w:t>Ulica grada Vukovara 70</w:t>
            </w:r>
          </w:p>
        </w:tc>
        <w:tc>
          <w:tcPr>
            <w:tcW w:type="dxa" w:w="1795"/>
          </w:tcPr>
          <w:p w:rsidRDefault="00980507" w:rsidP="00C36FA8" w:rsidR="00702487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731,01</w:t>
            </w:r>
          </w:p>
        </w:tc>
        <w:tc>
          <w:tcPr>
            <w:tcW w:type="dxa" w:w="2205"/>
          </w:tcPr>
          <w:p w:rsidRDefault="00E12E24" w:rsidP="00C36FA8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Računi Kartica analitičkog knjigovodstva</w:t>
            </w:r>
            <w:r w:rsidR="00FE6017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433"/>
          </w:tcPr>
          <w:p w:rsidRDefault="00980507" w:rsidP="00C36FA8" w:rsidR="00702487" w:rsidRPr="0096566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731,01</w:t>
            </w:r>
          </w:p>
        </w:tc>
        <w:tc>
          <w:tcPr>
            <w:tcW w:type="auto" w:w="0"/>
          </w:tcPr>
          <w:p w:rsidRDefault="00DE38B4" w:rsidP="00C36FA8" w:rsidR="00702487" w:rsidRPr="0096566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E38B4">
              <w:rPr>
                <w:rFonts w:hAnsi="Times New Roman" w:ascii="Times New Roman"/>
                <w:sz w:val="20"/>
                <w:szCs w:val="20"/>
              </w:rPr>
              <w:t>Računi Kartica analitičkog knjigovodstva</w:t>
            </w:r>
          </w:p>
        </w:tc>
      </w:tr>
      <w:bookmarkEnd w:id="1"/>
      <w:tr w:rsidTr="004A7F55" w:rsidR="00980507" w:rsidRPr="00B40BEB">
        <w:trPr>
          <w:trHeight w:val="270"/>
        </w:trPr>
        <w:tc>
          <w:tcPr>
            <w:tcW w:type="auto" w:w="0"/>
            <w:tcBorders>
              <w:bottom w:space="0" w:sz="4" w:color="auto" w:val="single"/>
            </w:tcBorders>
          </w:tcPr>
          <w:p w:rsidRDefault="00980507" w:rsidP="00C36FA8" w:rsidR="00980507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980507" w:rsidP="00C36FA8" w:rsidR="009805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DB5DD2">
              <w:rPr>
                <w:rFonts w:hAnsi="Times New Roman" w:ascii="Times New Roman"/>
                <w:sz w:val="20"/>
                <w:szCs w:val="20"/>
              </w:rPr>
              <w:t>Ukupno: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980507" w:rsidP="00C36FA8" w:rsidR="009805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980507" w:rsidP="00C36FA8" w:rsidR="009805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795"/>
            <w:tcBorders>
              <w:bottom w:space="0" w:sz="4" w:color="auto" w:val="single"/>
            </w:tcBorders>
          </w:tcPr>
          <w:p w:rsidRDefault="00980507" w:rsidP="00C36FA8" w:rsidR="009805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bookmarkStart w:name="_Hlk535321581" w:id="2"/>
            <w:r>
              <w:rPr>
                <w:rFonts w:hAnsi="Times New Roman" w:ascii="Times New Roman"/>
                <w:sz w:val="20"/>
                <w:szCs w:val="20"/>
              </w:rPr>
              <w:t>33</w:t>
            </w:r>
            <w:r w:rsidRPr="00311B42">
              <w:rPr>
                <w:rFonts w:hAnsi="Times New Roman" w:ascii="Times New Roman"/>
                <w:sz w:val="20"/>
                <w:szCs w:val="20"/>
              </w:rPr>
              <w:t>.</w:t>
            </w:r>
            <w:r>
              <w:rPr>
                <w:rFonts w:hAnsi="Times New Roman" w:ascii="Times New Roman"/>
                <w:sz w:val="20"/>
                <w:szCs w:val="20"/>
              </w:rPr>
              <w:t>720</w:t>
            </w:r>
            <w:r w:rsidRPr="00311B42">
              <w:rPr>
                <w:rFonts w:hAnsi="Times New Roman" w:ascii="Times New Roman"/>
                <w:sz w:val="20"/>
                <w:szCs w:val="20"/>
              </w:rPr>
              <w:t>,</w:t>
            </w:r>
            <w:bookmarkEnd w:id="2"/>
            <w:r>
              <w:rPr>
                <w:rFonts w:hAnsi="Times New Roman" w:ascii="Times New Roman"/>
                <w:sz w:val="20"/>
                <w:szCs w:val="20"/>
              </w:rPr>
              <w:t>85</w:t>
            </w:r>
          </w:p>
        </w:tc>
        <w:tc>
          <w:tcPr>
            <w:tcW w:type="dxa" w:w="2205"/>
            <w:tcBorders>
              <w:bottom w:space="0" w:sz="4" w:color="auto" w:val="single"/>
            </w:tcBorders>
          </w:tcPr>
          <w:p w:rsidRDefault="00980507" w:rsidP="00C36FA8" w:rsidR="0098050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33"/>
            <w:tcBorders>
              <w:bottom w:space="0" w:sz="4" w:color="auto" w:val="single"/>
            </w:tcBorders>
          </w:tcPr>
          <w:p w:rsidRDefault="00F7589B" w:rsidP="00C36FA8" w:rsidR="00980507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F7589B">
              <w:rPr>
                <w:rFonts w:hAnsi="Times New Roman" w:ascii="Times New Roman"/>
                <w:sz w:val="20"/>
                <w:szCs w:val="20"/>
              </w:rPr>
              <w:t>33.720,85</w:t>
            </w:r>
          </w:p>
        </w:tc>
        <w:tc>
          <w:tcPr>
            <w:tcW w:type="auto" w:w="0"/>
            <w:tcBorders>
              <w:bottom w:space="0" w:sz="4" w:color="auto" w:val="single"/>
            </w:tcBorders>
          </w:tcPr>
          <w:p w:rsidRDefault="00980507" w:rsidP="00C36FA8" w:rsidR="00980507" w:rsidRPr="001B2DC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9630DD" w:rsidP="00702487" w:rsidR="009630DD">
      <w:pPr>
        <w:pStyle w:val="Bezproreda"/>
        <w:rPr>
          <w:rFonts w:hAnsi="Times New Roman" w:ascii="Times New Roman"/>
          <w:sz w:val="24"/>
        </w:rPr>
      </w:pPr>
    </w:p>
    <w:p w:rsidRDefault="0017347B" w:rsidP="0017347B" w:rsidR="0017347B" w:rsidRPr="0017347B">
      <w:pPr>
        <w:spacing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17347B">
        <w:rPr>
          <w:rFonts w:hAnsi="Times New Roman" w:ascii="Times New Roman"/>
          <w:sz w:val="24"/>
          <w:szCs w:val="24"/>
        </w:rPr>
        <w:t>Sveukupno I i II viši isplatni red</w:t>
      </w:r>
      <w:r w:rsidRPr="0017347B">
        <w:rPr>
          <w:rFonts w:hAnsi="Times New Roman" w:ascii="Times New Roman"/>
          <w:sz w:val="24"/>
          <w:szCs w:val="24"/>
        </w:rPr>
        <w:tab/>
      </w:r>
      <w:r w:rsidRPr="0017347B">
        <w:rPr>
          <w:rFonts w:hAnsi="Times New Roman" w:ascii="Times New Roman"/>
          <w:sz w:val="24"/>
          <w:szCs w:val="24"/>
        </w:rPr>
        <w:tab/>
      </w:r>
      <w:r w:rsidRPr="0017347B">
        <w:rPr>
          <w:rFonts w:hAnsi="Times New Roman" w:ascii="Times New Roman"/>
          <w:sz w:val="24"/>
          <w:szCs w:val="24"/>
        </w:rPr>
        <w:tab/>
      </w:r>
      <w:r w:rsidRPr="0017347B">
        <w:rPr>
          <w:rFonts w:hAnsi="Times New Roman" w:ascii="Times New Roman"/>
          <w:sz w:val="24"/>
          <w:szCs w:val="24"/>
        </w:rPr>
        <w:tab/>
      </w:r>
      <w:r w:rsidRPr="0017347B">
        <w:rPr>
          <w:rFonts w:hAnsi="Times New Roman" w:ascii="Times New Roman"/>
          <w:sz w:val="24"/>
          <w:szCs w:val="24"/>
        </w:rPr>
        <w:tab/>
      </w:r>
      <w:r w:rsidRPr="0017347B">
        <w:rPr>
          <w:rFonts w:hAnsi="Times New Roman" w:ascii="Times New Roman"/>
          <w:sz w:val="24"/>
          <w:szCs w:val="24"/>
        </w:rPr>
        <w:tab/>
      </w:r>
      <w:r w:rsidR="00980507">
        <w:rPr>
          <w:rFonts w:hAnsi="Times New Roman" w:ascii="Times New Roman"/>
          <w:sz w:val="24"/>
          <w:szCs w:val="24"/>
        </w:rPr>
        <w:t xml:space="preserve">     </w:t>
      </w:r>
      <w:r w:rsidR="00980507" w:rsidRPr="00980507">
        <w:rPr>
          <w:rFonts w:hAnsi="Times New Roman" w:ascii="Times New Roman"/>
          <w:sz w:val="24"/>
          <w:szCs w:val="24"/>
        </w:rPr>
        <w:t>224.566,22</w:t>
      </w:r>
      <w:r w:rsidRPr="0017347B">
        <w:rPr>
          <w:rFonts w:hAnsi="Times New Roman" w:ascii="Times New Roman"/>
          <w:sz w:val="24"/>
          <w:szCs w:val="24"/>
        </w:rPr>
        <w:tab/>
      </w:r>
      <w:r w:rsidRPr="0017347B">
        <w:rPr>
          <w:rFonts w:hAnsi="Times New Roman" w:ascii="Times New Roman"/>
          <w:sz w:val="24"/>
          <w:szCs w:val="24"/>
        </w:rPr>
        <w:tab/>
      </w:r>
      <w:r w:rsidRPr="0017347B">
        <w:rPr>
          <w:rFonts w:hAnsi="Times New Roman" w:ascii="Times New Roman"/>
          <w:sz w:val="24"/>
          <w:szCs w:val="24"/>
        </w:rPr>
        <w:tab/>
      </w:r>
      <w:r w:rsidRPr="0017347B">
        <w:rPr>
          <w:rFonts w:hAnsi="Times New Roman" w:ascii="Times New Roman"/>
          <w:sz w:val="24"/>
          <w:szCs w:val="24"/>
        </w:rPr>
        <w:tab/>
      </w:r>
      <w:r w:rsidR="00980507">
        <w:rPr>
          <w:rFonts w:hAnsi="Times New Roman" w:ascii="Times New Roman"/>
          <w:sz w:val="24"/>
          <w:szCs w:val="24"/>
        </w:rPr>
        <w:t xml:space="preserve">      </w:t>
      </w:r>
      <w:r w:rsidR="00980507" w:rsidRPr="0098050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224.566,22</w:t>
      </w:r>
    </w:p>
    <w:p w:rsidRDefault="0017347B" w:rsidP="00702487" w:rsidR="0017347B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17347B" w:rsidP="00702487" w:rsidR="0017347B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dxa" w:w="1423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325"/>
        <w:gridCol w:w="2496"/>
        <w:gridCol w:w="2949"/>
        <w:gridCol w:w="6461"/>
      </w:tblGrid>
      <w:tr w:rsidTr="009630DD" w:rsidR="00A7572F" w:rsidRPr="00B40BEB">
        <w:tc>
          <w:tcPr>
            <w:tcW w:type="dxa" w:w="2325"/>
            <w:vAlign w:val="center"/>
          </w:tcPr>
          <w:p w:rsidRDefault="00560DDB" w:rsidP="004B02F2" w:rsidR="00560DD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Red.</w:t>
            </w:r>
          </w:p>
          <w:p w:rsidRDefault="00560DDB" w:rsidP="004B02F2" w:rsidR="00560DD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auto" w:w="0"/>
            <w:vAlign w:val="center"/>
          </w:tcPr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auto" w:w="0"/>
            <w:vAlign w:val="center"/>
          </w:tcPr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auto" w:w="0"/>
            <w:vAlign w:val="center"/>
          </w:tcPr>
          <w:p w:rsidRDefault="00560DDB" w:rsidP="00982EBD" w:rsidR="00560DD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9630DD" w:rsidR="00A7572F" w:rsidRPr="00B40BEB">
        <w:trPr>
          <w:trHeight w:val="240"/>
        </w:trPr>
        <w:tc>
          <w:tcPr>
            <w:tcW w:type="dxa" w:w="2325"/>
          </w:tcPr>
          <w:p w:rsidRDefault="00560DDB" w:rsidP="00982EBD" w:rsidR="00560DDB" w:rsidRPr="0096566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560DDB" w:rsidP="00193C61" w:rsidR="00560DD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560DDB" w:rsidP="00A7572F" w:rsidR="00560DDB" w:rsidRPr="00965663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560DDB" w:rsidP="00982EBD" w:rsidR="00560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093BEF" w:rsidP="00702487" w:rsidR="00093BEF">
      <w:pPr>
        <w:pStyle w:val="Bezproreda"/>
        <w:rPr>
          <w:rFonts w:hAnsi="Times New Roman" w:ascii="Times New Roman"/>
          <w:sz w:val="24"/>
          <w:szCs w:val="24"/>
        </w:rPr>
      </w:pPr>
    </w:p>
    <w:p w:rsidRDefault="00AE7190" w:rsidP="00AE7190" w:rsidR="00AE7190" w:rsidRPr="00AE7190">
      <w:pPr>
        <w:pStyle w:val="Odlomakpopisa"/>
        <w:ind w:left="1080"/>
        <w:rPr>
          <w:rFonts w:hAnsi="Times New Roman" w:ascii="Times New Roman"/>
          <w:b/>
          <w:sz w:val="24"/>
        </w:rPr>
      </w:pPr>
    </w:p>
    <w:p w:rsidRDefault="004E1B0F" w:rsidP="004E1B0F" w:rsidR="004E1B0F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lastRenderedPageBreak/>
        <w:t>II. TABLICA RAZLUČNIH PRAVA</w:t>
      </w:r>
    </w:p>
    <w:p w:rsidRDefault="004E1B0F" w:rsidP="004E1B0F" w:rsidR="004E1B0F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5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727"/>
        <w:gridCol w:w="2235"/>
        <w:gridCol w:w="1728"/>
        <w:gridCol w:w="2403"/>
        <w:gridCol w:w="1728"/>
        <w:gridCol w:w="1728"/>
        <w:gridCol w:w="1407"/>
        <w:gridCol w:w="2743"/>
      </w:tblGrid>
      <w:tr w:rsidTr="004E1B0F" w:rsidR="004E1B0F" w:rsidRPr="009778EB"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E1B0F" w:rsidR="004E1B0F" w:rsidRPr="009778EB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778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4E1B0F" w:rsidR="004E1B0F" w:rsidRPr="009778EB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1B0F" w:rsidR="004E1B0F" w:rsidRPr="009778EB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778EB">
              <w:rPr>
                <w:rFonts w:hAnsi="Times New Roman" w:ascii="Times New Roman"/>
                <w:sz w:val="24"/>
                <w:szCs w:val="24"/>
              </w:rPr>
              <w:t xml:space="preserve">Ime i prezime /  tvrtka ili naziv </w:t>
            </w:r>
            <w:proofErr w:type="spellStart"/>
            <w:r w:rsidRPr="009778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9778EB"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1B0F" w:rsidR="004E1B0F" w:rsidRPr="009778EB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778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proofErr w:type="spellStart"/>
            <w:r w:rsidRPr="009778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9778EB">
              <w:rPr>
                <w:rFonts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8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1B0F" w:rsidR="004E1B0F" w:rsidRPr="009778EB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778EB">
              <w:rPr>
                <w:rFonts w:hAnsi="Times New Roman" w:ascii="Times New Roman"/>
                <w:sz w:val="24"/>
                <w:szCs w:val="24"/>
              </w:rPr>
              <w:t xml:space="preserve">Adresa / sjedište </w:t>
            </w:r>
            <w:proofErr w:type="spellStart"/>
            <w:r w:rsidRPr="009778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9778EB"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1B0F" w:rsidR="004E1B0F" w:rsidRPr="009778EB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778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1B0F" w:rsidR="004E1B0F" w:rsidRPr="009778EB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778EB">
              <w:rPr>
                <w:rFonts w:hAnsi="Times New Roman" w:ascii="Times New Roman"/>
                <w:sz w:val="24"/>
                <w:szCs w:val="24"/>
              </w:rPr>
              <w:t xml:space="preserve">Iznos tražbine osigurane </w:t>
            </w:r>
            <w:proofErr w:type="spellStart"/>
            <w:r w:rsidRPr="009778EB"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 w:rsidRPr="009778EB"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5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1B0F" w:rsidR="004E1B0F" w:rsidRPr="009778EB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778EB">
              <w:rPr>
                <w:rFonts w:hAnsi="Times New Roman" w:ascii="Times New Roman"/>
                <w:sz w:val="24"/>
                <w:szCs w:val="24"/>
              </w:rPr>
              <w:t xml:space="preserve">Pravnu osnovu tražbine osigurane </w:t>
            </w:r>
            <w:proofErr w:type="spellStart"/>
            <w:r w:rsidRPr="009778EB"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 w:rsidRPr="009778EB"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E1B0F" w:rsidR="004E1B0F" w:rsidRPr="009778EB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778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4E1B0F" w:rsidR="004E1B0F" w:rsidRPr="009778EB"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E1B0F" w:rsidP="004E1B0F" w:rsidR="004E1B0F" w:rsidRPr="009778EB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778EB">
              <w:rPr>
                <w:rFonts w:hAnsi="Times New Roman" w:ascii="Times New Roman"/>
                <w:sz w:val="24"/>
                <w:szCs w:val="24"/>
              </w:rPr>
              <w:t>1</w:t>
            </w:r>
          </w:p>
          <w:p w:rsidRDefault="004E1B0F" w:rsidP="004E1B0F" w:rsidR="004E1B0F" w:rsidRPr="009778EB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E1B0F" w:rsidP="004E1B0F" w:rsidR="004E1B0F" w:rsidRPr="009778EB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778EB">
              <w:rPr>
                <w:rFonts w:hAnsi="Times New Roman" w:ascii="Times New Roman"/>
                <w:sz w:val="24"/>
                <w:szCs w:val="24"/>
              </w:rPr>
              <w:t>Republika Hrvatska, Ministarstvo financija, Porezna uprava, zastupana po ŽDO Zagreb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E1B0F" w:rsidP="004E1B0F" w:rsidR="004E1B0F" w:rsidRPr="009778EB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778EB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E1B0F" w:rsidP="004E1B0F" w:rsidR="004E1B0F" w:rsidRPr="009778EB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778EB">
              <w:rPr>
                <w:rFonts w:hAnsi="Times New Roman" w:ascii="Times New Roman"/>
                <w:sz w:val="24"/>
                <w:szCs w:val="24"/>
              </w:rPr>
              <w:t>Zagreb, Savska cesta 41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E1B0F" w:rsidP="004E1B0F" w:rsidR="004E1B0F" w:rsidRPr="009778EB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778EB">
              <w:rPr>
                <w:rFonts w:hAnsi="Times New Roman" w:ascii="Times New Roman"/>
                <w:sz w:val="24"/>
                <w:szCs w:val="24"/>
              </w:rPr>
              <w:t>Službena evidencija Ministarstva unutarnjih poslova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E1B0F" w:rsidP="004E1B0F" w:rsidR="004E1B0F" w:rsidRPr="009778EB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778EB">
              <w:rPr>
                <w:rFonts w:hAnsi="Times New Roman" w:ascii="Times New Roman"/>
                <w:sz w:val="24"/>
                <w:szCs w:val="24"/>
              </w:rPr>
              <w:t>49.946,45</w:t>
            </w:r>
          </w:p>
        </w:tc>
        <w:tc>
          <w:tcPr>
            <w:tcW w:type="pct" w:w="5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E1B0F" w:rsidP="004E1B0F" w:rsidR="004E1B0F" w:rsidRPr="009778EB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778EB">
              <w:rPr>
                <w:rFonts w:hAnsi="Times New Roman" w:ascii="Times New Roman"/>
                <w:sz w:val="24"/>
                <w:szCs w:val="24"/>
              </w:rPr>
              <w:t>Porezi, prirez, doprinosi, članarine</w:t>
            </w:r>
          </w:p>
        </w:tc>
        <w:tc>
          <w:tcPr>
            <w:tcW w:type="pct" w:w="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E1B0F" w:rsidP="004E1B0F" w:rsidR="004E1B0F" w:rsidRPr="009778EB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778EB">
              <w:rPr>
                <w:rFonts w:hAnsi="Times New Roman" w:ascii="Times New Roman"/>
                <w:sz w:val="24"/>
                <w:szCs w:val="24"/>
              </w:rPr>
              <w:t>N2, marka MAN LC,</w:t>
            </w:r>
          </w:p>
          <w:p w:rsidRDefault="004E1B0F" w:rsidP="004E1B0F" w:rsidR="004E1B0F" w:rsidRPr="009778EB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778EB">
              <w:rPr>
                <w:rFonts w:hAnsi="Times New Roman" w:ascii="Times New Roman"/>
                <w:sz w:val="24"/>
                <w:szCs w:val="24"/>
              </w:rPr>
              <w:t xml:space="preserve">godina proizvodnje 1997, broj šasije WMAL20M640G120499, reg. </w:t>
            </w:r>
            <w:r w:rsidR="00151817" w:rsidRPr="009778EB">
              <w:rPr>
                <w:rFonts w:hAnsi="Times New Roman" w:ascii="Times New Roman"/>
                <w:sz w:val="24"/>
                <w:szCs w:val="24"/>
              </w:rPr>
              <w:t>o</w:t>
            </w:r>
            <w:r w:rsidRPr="009778EB">
              <w:rPr>
                <w:rFonts w:hAnsi="Times New Roman" w:ascii="Times New Roman"/>
                <w:sz w:val="24"/>
                <w:szCs w:val="24"/>
              </w:rPr>
              <w:t>znaka ZG</w:t>
            </w:r>
            <w:r w:rsidR="00151817" w:rsidRPr="009778EB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9778EB">
              <w:rPr>
                <w:rFonts w:hAnsi="Times New Roman" w:ascii="Times New Roman"/>
                <w:sz w:val="24"/>
                <w:szCs w:val="24"/>
              </w:rPr>
              <w:t>4362AZ</w:t>
            </w:r>
          </w:p>
        </w:tc>
      </w:tr>
    </w:tbl>
    <w:p w:rsidRDefault="004B02F2" w:rsidP="004B02F2" w:rsidR="004B02F2">
      <w:pPr>
        <w:rPr>
          <w:rFonts w:hAnsi="Times New Roman" w:ascii="Times New Roman"/>
          <w:sz w:val="24"/>
        </w:rPr>
      </w:pPr>
    </w:p>
    <w:p w:rsidRDefault="00AE7190" w:rsidP="004B02F2" w:rsidR="00AE7190">
      <w:pPr>
        <w:rPr>
          <w:rFonts w:hAnsi="Times New Roman" w:ascii="Times New Roman"/>
          <w:sz w:val="24"/>
        </w:rPr>
      </w:pPr>
    </w:p>
    <w:p w:rsidRDefault="00702487" w:rsidP="004B02F2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4B02F2">
        <w:rPr>
          <w:rFonts w:hAnsi="Times New Roman" w:ascii="Times New Roman"/>
          <w:sz w:val="24"/>
        </w:rPr>
        <w:t xml:space="preserve">                            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4B02F2">
        <w:rPr>
          <w:rFonts w:hAnsi="Times New Roman" w:ascii="Times New Roman"/>
          <w:sz w:val="24"/>
        </w:rPr>
        <w:t xml:space="preserve">                                                                       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585411" w:rsidP="004B02F2" w:rsidR="00702487" w:rsidRPr="001D77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Zagreb, </w:t>
      </w:r>
      <w:r w:rsidR="004D7276">
        <w:rPr>
          <w:rFonts w:hAnsi="Times New Roman" w:ascii="Times New Roman"/>
          <w:sz w:val="24"/>
        </w:rPr>
        <w:t>30</w:t>
      </w:r>
      <w:r w:rsidR="0095682B">
        <w:rPr>
          <w:rFonts w:hAnsi="Times New Roman" w:ascii="Times New Roman"/>
          <w:sz w:val="24"/>
        </w:rPr>
        <w:t>.</w:t>
      </w:r>
      <w:r w:rsidR="00CE7B0A">
        <w:rPr>
          <w:rFonts w:hAnsi="Times New Roman" w:ascii="Times New Roman"/>
          <w:sz w:val="24"/>
        </w:rPr>
        <w:t>01</w:t>
      </w:r>
      <w:r w:rsidR="0095682B">
        <w:rPr>
          <w:rFonts w:hAnsi="Times New Roman" w:ascii="Times New Roman"/>
          <w:sz w:val="24"/>
        </w:rPr>
        <w:t>.201</w:t>
      </w:r>
      <w:r w:rsidR="00CE7B0A">
        <w:rPr>
          <w:rFonts w:hAnsi="Times New Roman" w:ascii="Times New Roman"/>
          <w:sz w:val="24"/>
        </w:rPr>
        <w:t>9</w:t>
      </w:r>
      <w:r w:rsidR="00FF1CCD">
        <w:rPr>
          <w:rFonts w:hAnsi="Times New Roman" w:ascii="Times New Roman"/>
          <w:sz w:val="24"/>
        </w:rPr>
        <w:t>.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4B02F2">
        <w:rPr>
          <w:rFonts w:hAnsi="Times New Roman" w:ascii="Times New Roman"/>
          <w:sz w:val="24"/>
        </w:rPr>
        <w:t xml:space="preserve">                                                                                              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FF1CCD">
        <w:rPr>
          <w:rFonts w:hAnsi="Times New Roman" w:ascii="Times New Roman"/>
          <w:sz w:val="24"/>
        </w:rPr>
        <w:t xml:space="preserve">            </w:t>
      </w:r>
      <w:r w:rsidR="004B02F2">
        <w:rPr>
          <w:rFonts w:hAnsi="Times New Roman" w:ascii="Times New Roman"/>
          <w:sz w:val="24"/>
        </w:rPr>
        <w:t xml:space="preserve">    </w:t>
      </w:r>
      <w:r w:rsidR="00980507">
        <w:rPr>
          <w:rFonts w:hAnsi="Times New Roman" w:ascii="Times New Roman"/>
          <w:sz w:val="24"/>
        </w:rPr>
        <w:t xml:space="preserve">Boris </w:t>
      </w:r>
      <w:proofErr w:type="spellStart"/>
      <w:r w:rsidR="00980507">
        <w:rPr>
          <w:rFonts w:hAnsi="Times New Roman" w:ascii="Times New Roman"/>
          <w:sz w:val="24"/>
        </w:rPr>
        <w:t>Hmelina</w:t>
      </w:r>
      <w:proofErr w:type="spellEnd"/>
      <w:r w:rsidR="00FF1CCD">
        <w:rPr>
          <w:rFonts w:hAnsi="Times New Roman" w:ascii="Times New Roman"/>
          <w:sz w:val="24"/>
        </w:rPr>
        <w:t>, dipl. oec.</w:t>
      </w:r>
    </w:p>
    <w:p w:rsidRDefault="00C61F72" w:rsidR="00C61F72"/>
    <w:sectPr w:rsidSect="009630DD" w:rsidR="00C61F72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A5D" w:rsidP="00702487" w:rsidR="00497A5D">
      <w:pPr>
        <w:spacing w:after="0"/>
      </w:pPr>
      <w:r>
        <w:separator/>
      </w:r>
    </w:p>
  </w:endnote>
  <w:endnote w:id="0" w:type="continuationSeparator">
    <w:p w:rsidRDefault="00497A5D" w:rsidP="00702487" w:rsidR="00497A5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A5D" w:rsidP="00702487" w:rsidR="00497A5D">
      <w:pPr>
        <w:spacing w:after="0"/>
      </w:pPr>
      <w:r>
        <w:separator/>
      </w:r>
    </w:p>
  </w:footnote>
  <w:footnote w:id="0" w:type="continuationSeparator">
    <w:p w:rsidRDefault="00497A5D" w:rsidP="00702487" w:rsidR="00497A5D">
      <w:pPr>
        <w:spacing w:after="0"/>
      </w:pPr>
      <w:r>
        <w:continuationSeparator/>
      </w:r>
    </w:p>
  </w:footnote>
  <w:footnote w:id="1">
    <w:p w:rsidRDefault="000515B4" w:rsidP="000515B4" w:rsidR="000515B4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702487" w:rsidP="00702487" w:rsidR="00702487">
      <w:pPr>
        <w:pStyle w:val="Tekstfusnote"/>
      </w:pPr>
    </w:p>
    <w:p w:rsidRDefault="00585411" w:rsidP="00702487" w:rsidR="00585411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766D78"/>
    <w:multiLevelType w:val="hybridMultilevel"/>
    <w:tmpl w:val="80188D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85218CD"/>
    <w:multiLevelType w:val="hybridMultilevel"/>
    <w:tmpl w:val="0A3AD39C"/>
    <w:lvl w:tplc="3C46BBA4" w:ilvl="0">
      <w:start w:val="26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6A76AF6"/>
    <w:multiLevelType w:val="hybridMultilevel"/>
    <w:tmpl w:val="C9FC7116"/>
    <w:lvl w:tplc="48683CA4" w:ilvl="0"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B752886"/>
    <w:multiLevelType w:val="hybridMultilevel"/>
    <w:tmpl w:val="D91CA8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15B8E"/>
    <w:rsid w:val="000231C4"/>
    <w:rsid w:val="00023B85"/>
    <w:rsid w:val="000317A6"/>
    <w:rsid w:val="000515B4"/>
    <w:rsid w:val="000559E5"/>
    <w:rsid w:val="00064AAF"/>
    <w:rsid w:val="0006622B"/>
    <w:rsid w:val="00081220"/>
    <w:rsid w:val="000912AA"/>
    <w:rsid w:val="00093BEF"/>
    <w:rsid w:val="000977FE"/>
    <w:rsid w:val="000A0AAB"/>
    <w:rsid w:val="00104E98"/>
    <w:rsid w:val="00132068"/>
    <w:rsid w:val="00137CD5"/>
    <w:rsid w:val="00143F2C"/>
    <w:rsid w:val="00151817"/>
    <w:rsid w:val="0017347B"/>
    <w:rsid w:val="00173A71"/>
    <w:rsid w:val="00183FB6"/>
    <w:rsid w:val="00193C61"/>
    <w:rsid w:val="001A4DA0"/>
    <w:rsid w:val="001B2DC4"/>
    <w:rsid w:val="001D3734"/>
    <w:rsid w:val="002053A2"/>
    <w:rsid w:val="002071B9"/>
    <w:rsid w:val="00232E23"/>
    <w:rsid w:val="002737C3"/>
    <w:rsid w:val="00294CAD"/>
    <w:rsid w:val="002B6DA7"/>
    <w:rsid w:val="002C11F4"/>
    <w:rsid w:val="00311B42"/>
    <w:rsid w:val="00331288"/>
    <w:rsid w:val="00334034"/>
    <w:rsid w:val="003454BC"/>
    <w:rsid w:val="003505B4"/>
    <w:rsid w:val="00373A79"/>
    <w:rsid w:val="00377D8E"/>
    <w:rsid w:val="00391409"/>
    <w:rsid w:val="00393744"/>
    <w:rsid w:val="003C63FE"/>
    <w:rsid w:val="003F58B5"/>
    <w:rsid w:val="00404514"/>
    <w:rsid w:val="004141AE"/>
    <w:rsid w:val="00421CC2"/>
    <w:rsid w:val="0044282D"/>
    <w:rsid w:val="00461714"/>
    <w:rsid w:val="004765AD"/>
    <w:rsid w:val="00490858"/>
    <w:rsid w:val="00497A5D"/>
    <w:rsid w:val="004A7F55"/>
    <w:rsid w:val="004B02F2"/>
    <w:rsid w:val="004B1006"/>
    <w:rsid w:val="004D5982"/>
    <w:rsid w:val="004D67E8"/>
    <w:rsid w:val="004D7276"/>
    <w:rsid w:val="004E1B0F"/>
    <w:rsid w:val="0051320A"/>
    <w:rsid w:val="00514DD3"/>
    <w:rsid w:val="00524398"/>
    <w:rsid w:val="00526CBF"/>
    <w:rsid w:val="00534495"/>
    <w:rsid w:val="00537791"/>
    <w:rsid w:val="0055269D"/>
    <w:rsid w:val="00556987"/>
    <w:rsid w:val="00560DDB"/>
    <w:rsid w:val="00585411"/>
    <w:rsid w:val="0058761B"/>
    <w:rsid w:val="005A31BB"/>
    <w:rsid w:val="005A613F"/>
    <w:rsid w:val="005A683F"/>
    <w:rsid w:val="005D5334"/>
    <w:rsid w:val="006062F9"/>
    <w:rsid w:val="00613337"/>
    <w:rsid w:val="006153B2"/>
    <w:rsid w:val="006227BC"/>
    <w:rsid w:val="006874C3"/>
    <w:rsid w:val="00690D04"/>
    <w:rsid w:val="006B5B4B"/>
    <w:rsid w:val="006C2B79"/>
    <w:rsid w:val="00702487"/>
    <w:rsid w:val="00705786"/>
    <w:rsid w:val="0071199A"/>
    <w:rsid w:val="00713019"/>
    <w:rsid w:val="00734BB6"/>
    <w:rsid w:val="00735057"/>
    <w:rsid w:val="00763765"/>
    <w:rsid w:val="00790FAC"/>
    <w:rsid w:val="00794AD1"/>
    <w:rsid w:val="007F11EB"/>
    <w:rsid w:val="00824A2E"/>
    <w:rsid w:val="00833D00"/>
    <w:rsid w:val="008512FB"/>
    <w:rsid w:val="00852A9E"/>
    <w:rsid w:val="00860F53"/>
    <w:rsid w:val="008660B7"/>
    <w:rsid w:val="008C5F0E"/>
    <w:rsid w:val="008D39A9"/>
    <w:rsid w:val="00904601"/>
    <w:rsid w:val="009068E3"/>
    <w:rsid w:val="00906D4D"/>
    <w:rsid w:val="00927D94"/>
    <w:rsid w:val="0093675D"/>
    <w:rsid w:val="0095682B"/>
    <w:rsid w:val="009630DD"/>
    <w:rsid w:val="00965663"/>
    <w:rsid w:val="00967B7C"/>
    <w:rsid w:val="00970699"/>
    <w:rsid w:val="009778EB"/>
    <w:rsid w:val="00980507"/>
    <w:rsid w:val="00982EBD"/>
    <w:rsid w:val="009A3EE3"/>
    <w:rsid w:val="009A41CF"/>
    <w:rsid w:val="009D7286"/>
    <w:rsid w:val="009F61D8"/>
    <w:rsid w:val="00A06AC3"/>
    <w:rsid w:val="00A1574E"/>
    <w:rsid w:val="00A33C4B"/>
    <w:rsid w:val="00A7572F"/>
    <w:rsid w:val="00A90FF7"/>
    <w:rsid w:val="00AA0F69"/>
    <w:rsid w:val="00AA77A8"/>
    <w:rsid w:val="00AA7DEA"/>
    <w:rsid w:val="00AC4A06"/>
    <w:rsid w:val="00AE7190"/>
    <w:rsid w:val="00B10786"/>
    <w:rsid w:val="00B11F65"/>
    <w:rsid w:val="00B272B2"/>
    <w:rsid w:val="00B30CF4"/>
    <w:rsid w:val="00B33BB1"/>
    <w:rsid w:val="00B40C01"/>
    <w:rsid w:val="00B428B5"/>
    <w:rsid w:val="00B5216D"/>
    <w:rsid w:val="00B72C71"/>
    <w:rsid w:val="00B76B39"/>
    <w:rsid w:val="00BA36A5"/>
    <w:rsid w:val="00BC55E1"/>
    <w:rsid w:val="00BC6606"/>
    <w:rsid w:val="00BD4B34"/>
    <w:rsid w:val="00BE0EA4"/>
    <w:rsid w:val="00BF7D1E"/>
    <w:rsid w:val="00C1665A"/>
    <w:rsid w:val="00C201A0"/>
    <w:rsid w:val="00C36FA8"/>
    <w:rsid w:val="00C4041B"/>
    <w:rsid w:val="00C61F72"/>
    <w:rsid w:val="00C73BDA"/>
    <w:rsid w:val="00CA0A58"/>
    <w:rsid w:val="00CC2BF8"/>
    <w:rsid w:val="00CC37DF"/>
    <w:rsid w:val="00CE7B0A"/>
    <w:rsid w:val="00D21480"/>
    <w:rsid w:val="00D223D2"/>
    <w:rsid w:val="00D71B5A"/>
    <w:rsid w:val="00DB5DD2"/>
    <w:rsid w:val="00DB7B17"/>
    <w:rsid w:val="00DC28AE"/>
    <w:rsid w:val="00DE38B4"/>
    <w:rsid w:val="00DE5C4D"/>
    <w:rsid w:val="00E058BF"/>
    <w:rsid w:val="00E10C48"/>
    <w:rsid w:val="00E12E24"/>
    <w:rsid w:val="00E20BB3"/>
    <w:rsid w:val="00E22388"/>
    <w:rsid w:val="00E30DD3"/>
    <w:rsid w:val="00E4047F"/>
    <w:rsid w:val="00E60E4F"/>
    <w:rsid w:val="00E7218E"/>
    <w:rsid w:val="00E81ED9"/>
    <w:rsid w:val="00E87D5B"/>
    <w:rsid w:val="00EC4E52"/>
    <w:rsid w:val="00ED5C52"/>
    <w:rsid w:val="00F32D62"/>
    <w:rsid w:val="00F43649"/>
    <w:rsid w:val="00F7589B"/>
    <w:rsid w:val="00FC1C12"/>
    <w:rsid w:val="00FC7157"/>
    <w:rsid w:val="00FD3BAA"/>
    <w:rsid w:val="00FE6017"/>
    <w:rsid w:val="00FF1CCD"/>
    <w:rsid w:val="00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17A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7A6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F5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43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439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4398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4398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4398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17A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7A6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F5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43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39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4398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4398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4398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6221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290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1D04E5-45F4-4400-AE3B-945FBC3907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362</properties:Words>
  <properties:Characters>2222</properties:Characters>
  <properties:Lines>203</properties:Lines>
  <properties:Paragraphs>87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2019-02-04T11:25:00Z</dcterms:created>
  <dc:creator>ADMINIBM</dc:creator>
  <cp:lastModifiedBy>Monika Grbac</cp:lastModifiedBy>
  <cp:lastPrinted>2019-02-06T12:05:00Z</cp:lastPrinted>
  <dcterms:modified xmlns:xsi="http://www.w3.org/2001/XMLSchema-instance" xsi:type="dcterms:W3CDTF">2019-02-11T07:11:00Z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St-4052/2016-25 / Podnesak - Podnesak (Tablica prijavljenih tražbina RINOGEC d.o.o. u stečaju.docx)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