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9d1d8" w14:paraId="e69d1d8" w:rsidRDefault="00651128" w:rsidR="00590E39" w:rsidRPr="00037EE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F524F" w:rsidP="00DF524F" w:rsidR="00DF524F" w:rsidRPr="00DF524F">
      <w:pPr>
        <w:jc w:val="both"/>
      </w:pPr>
      <w:r w:rsidRPr="00DF524F">
        <w:t>Republika Hrvatska</w:t>
      </w:r>
    </w:p>
    <w:p w:rsidRDefault="00DF524F" w:rsidP="00DF524F" w:rsidR="00DF524F" w:rsidRPr="00DF524F">
      <w:pPr>
        <w:jc w:val="both"/>
      </w:pPr>
      <w:r w:rsidRPr="00DF524F">
        <w:t>Trgovački sud u Zagrebu</w:t>
      </w:r>
    </w:p>
    <w:p w:rsidRDefault="00DF524F" w:rsidP="00DF524F" w:rsidR="00DF524F" w:rsidRPr="00DF524F">
      <w:pPr>
        <w:jc w:val="both"/>
      </w:pPr>
      <w:r w:rsidRPr="00DF524F">
        <w:t xml:space="preserve">Zagreb, </w:t>
      </w:r>
      <w:proofErr w:type="spellStart"/>
      <w:r w:rsidRPr="00DF524F">
        <w:t>Amruševa</w:t>
      </w:r>
      <w:proofErr w:type="spellEnd"/>
      <w:r w:rsidRPr="00DF524F">
        <w:t xml:space="preserve"> 2/II                                                          </w:t>
      </w:r>
      <w:r w:rsidR="00D00DC0">
        <w:t xml:space="preserve">                      67. St-605</w:t>
      </w:r>
      <w:r w:rsidR="00864D0C">
        <w:t>/13</w:t>
      </w:r>
      <w:r w:rsidR="007D2848">
        <w:t>-48</w:t>
      </w:r>
      <w:r w:rsidRPr="00DF524F">
        <w:t xml:space="preserve">                                                            </w:t>
      </w:r>
    </w:p>
    <w:p w:rsidRDefault="00DF524F" w:rsidP="00DF524F" w:rsidR="00DF524F" w:rsidRPr="00DF524F">
      <w:pPr>
        <w:jc w:val="both"/>
      </w:pPr>
    </w:p>
    <w:p w:rsidRDefault="00864D0C" w:rsidP="00864D0C" w:rsidR="00DF524F" w:rsidRPr="00977541">
      <w:pPr>
        <w:jc w:val="center"/>
      </w:pPr>
      <w:r w:rsidRPr="00977541">
        <w:t xml:space="preserve">R E P U B L I K A   H R V A T S K A </w:t>
      </w:r>
    </w:p>
    <w:p w:rsidRDefault="00DF524F" w:rsidP="00DF524F" w:rsidR="00DF524F" w:rsidRPr="00977541">
      <w:pPr>
        <w:jc w:val="center"/>
      </w:pPr>
      <w:r w:rsidRPr="00977541">
        <w:t>R J E Š E NJ E</w:t>
      </w:r>
    </w:p>
    <w:p w:rsidRDefault="00DF524F" w:rsidP="00DF524F" w:rsidR="00DF524F" w:rsidRPr="00DF524F">
      <w:pPr>
        <w:jc w:val="both"/>
      </w:pPr>
    </w:p>
    <w:p w:rsidRDefault="00DF524F" w:rsidP="00DF524F" w:rsidR="00DF524F" w:rsidRPr="00DF524F">
      <w:pPr>
        <w:jc w:val="both"/>
      </w:pPr>
      <w:r w:rsidRPr="00DF524F">
        <w:t xml:space="preserve">Trgovački sud u Zagrebu po sucu Gordanu </w:t>
      </w:r>
      <w:proofErr w:type="spellStart"/>
      <w:r w:rsidRPr="00DF524F">
        <w:t>Zubaku</w:t>
      </w:r>
      <w:proofErr w:type="spellEnd"/>
      <w:r w:rsidRPr="00DF524F">
        <w:t xml:space="preserve">, u stečajnom  postupku nad dužnikom </w:t>
      </w:r>
      <w:r w:rsidR="00D00DC0">
        <w:t>T.D.F. d.o.o. u stečaju, Petrinja, Mala Gorica 90, OIB: 78499902770</w:t>
      </w:r>
      <w:r w:rsidRPr="00792894">
        <w:t xml:space="preserve">, </w:t>
      </w:r>
      <w:r w:rsidR="007D2848">
        <w:t>dana 25. kolovoza</w:t>
      </w:r>
      <w:r w:rsidR="00792894" w:rsidRPr="00792894">
        <w:t xml:space="preserve"> </w:t>
      </w:r>
      <w:r w:rsidR="00977541">
        <w:t>2016</w:t>
      </w:r>
      <w:r w:rsidRPr="00792894">
        <w:t>.,</w:t>
      </w:r>
    </w:p>
    <w:p w:rsidRDefault="006951FE" w:rsidP="0038748A" w:rsidR="006951FE" w:rsidRPr="00037EED">
      <w:pPr>
        <w:jc w:val="both"/>
      </w:pPr>
    </w:p>
    <w:p w:rsidRDefault="006951FE" w:rsidP="006951FE" w:rsidR="006951FE" w:rsidRPr="00037EED">
      <w:pPr>
        <w:jc w:val="center"/>
      </w:pPr>
      <w:r w:rsidRPr="00037EED">
        <w:t xml:space="preserve">r i j e š i o  j e </w:t>
      </w:r>
    </w:p>
    <w:p w:rsidRDefault="00590E39" w:rsidR="00590E39" w:rsidRPr="00037EED"/>
    <w:p w:rsidRDefault="00590E39" w:rsidP="007B40F5" w:rsidR="00590E39" w:rsidRPr="00037EED">
      <w:pPr>
        <w:pStyle w:val="Tijeloteksta2"/>
        <w:ind w:firstLine="708"/>
      </w:pPr>
      <w:r w:rsidRPr="00037EED">
        <w:t>Saziva se skupština vjerovnika u stečajnom postupku</w:t>
      </w:r>
      <w:r w:rsidR="007B40F5" w:rsidRPr="00037EED">
        <w:t xml:space="preserve"> nad dužnikom</w:t>
      </w:r>
      <w:r w:rsidRPr="00037EED">
        <w:t xml:space="preserve"> </w:t>
      </w:r>
      <w:r w:rsidR="00D00DC0" w:rsidRPr="00D00DC0">
        <w:rPr>
          <w:bCs/>
        </w:rPr>
        <w:t>T.D.F. d.o.o. u stečaju, Petrinja, Mala Gorica 90</w:t>
      </w:r>
      <w:r w:rsidR="00B92232" w:rsidRPr="00037EED">
        <w:t>,</w:t>
      </w:r>
      <w:r w:rsidR="00C14E5E" w:rsidRPr="00037EED">
        <w:t xml:space="preserve"> </w:t>
      </w:r>
      <w:r w:rsidRPr="00037EED">
        <w:t>za dan</w:t>
      </w:r>
      <w:r w:rsidR="00B92232" w:rsidRPr="00037EED">
        <w:t>:</w:t>
      </w:r>
      <w:r w:rsidRPr="00037EED">
        <w:t xml:space="preserve"> </w:t>
      </w:r>
    </w:p>
    <w:p w:rsidRDefault="00590E39" w:rsidP="00037EED" w:rsidR="00590E39" w:rsidRPr="00037EED">
      <w:pPr>
        <w:pStyle w:val="Tijeloteksta2"/>
      </w:pPr>
    </w:p>
    <w:p w:rsidRDefault="00D00DC0" w:rsidR="00590E39" w:rsidRPr="00977541">
      <w:pPr>
        <w:pStyle w:val="Tijeloteksta2"/>
        <w:ind w:firstLine="708" w:left="2124"/>
        <w:rPr>
          <w:bCs/>
        </w:rPr>
      </w:pPr>
      <w:r>
        <w:rPr>
          <w:bCs/>
        </w:rPr>
        <w:t>28. rujan 2016</w:t>
      </w:r>
      <w:r w:rsidR="00426C37" w:rsidRPr="00977541">
        <w:rPr>
          <w:bCs/>
        </w:rPr>
        <w:t>.</w:t>
      </w:r>
      <w:r w:rsidR="00F25213" w:rsidRPr="00977541">
        <w:rPr>
          <w:bCs/>
        </w:rPr>
        <w:t xml:space="preserve"> u</w:t>
      </w:r>
      <w:r>
        <w:rPr>
          <w:bCs/>
        </w:rPr>
        <w:t xml:space="preserve"> 11,15</w:t>
      </w:r>
      <w:r w:rsidR="00466E01" w:rsidRPr="00977541">
        <w:rPr>
          <w:bCs/>
        </w:rPr>
        <w:t xml:space="preserve"> sati</w:t>
      </w:r>
    </w:p>
    <w:p w:rsidRDefault="00590E39" w:rsidR="00590E39" w:rsidRPr="00037EED">
      <w:pPr>
        <w:pStyle w:val="Tijeloteksta2"/>
        <w:ind w:firstLine="708" w:left="2124"/>
        <w:rPr>
          <w:b/>
          <w:bCs/>
        </w:rPr>
      </w:pPr>
    </w:p>
    <w:p w:rsidRDefault="007B40F5" w:rsidR="00590E39" w:rsidRPr="00037EED">
      <w:pPr>
        <w:pStyle w:val="Tijeloteksta2"/>
        <w:ind w:firstLine="708"/>
      </w:pPr>
      <w:r w:rsidRPr="00037EED">
        <w:t>koja</w:t>
      </w:r>
      <w:r w:rsidR="00590E39" w:rsidRPr="00037EED">
        <w:t xml:space="preserve"> će se održati u</w:t>
      </w:r>
      <w:r w:rsidR="00F25213" w:rsidRPr="00037EED">
        <w:t xml:space="preserve"> zgradi ovog suda Petrinjska 8, </w:t>
      </w:r>
      <w:r w:rsidR="00590E39" w:rsidRPr="00037EED">
        <w:t xml:space="preserve">soba </w:t>
      </w:r>
      <w:r w:rsidR="00C14E5E" w:rsidRPr="00037EED">
        <w:t>85</w:t>
      </w:r>
      <w:r w:rsidR="009B26C0" w:rsidRPr="00037EED">
        <w:t>/II</w:t>
      </w:r>
      <w:r w:rsidR="00E03FDC" w:rsidRPr="00037EED">
        <w:t xml:space="preserve"> </w:t>
      </w:r>
      <w:r w:rsidR="00F25213" w:rsidRPr="00037EED">
        <w:t>(ulična zgrada</w:t>
      </w:r>
      <w:r w:rsidR="00590E39" w:rsidRPr="00037EED">
        <w:t>).</w:t>
      </w:r>
    </w:p>
    <w:p w:rsidRDefault="00590E39" w:rsidR="00590E39" w:rsidRPr="00037EED"/>
    <w:p w:rsidRDefault="00590E39" w:rsidR="00590E39" w:rsidRPr="00037EED"/>
    <w:p w:rsidRDefault="00590E39" w:rsidR="00590E39" w:rsidRPr="00037EED">
      <w:pPr>
        <w:jc w:val="both"/>
      </w:pPr>
      <w:r w:rsidRPr="00037EED">
        <w:tab/>
        <w:t>Dnevni red:</w:t>
      </w:r>
    </w:p>
    <w:p w:rsidRDefault="00070AC5" w:rsidR="00070AC5" w:rsidRPr="00037EED">
      <w:pPr>
        <w:jc w:val="both"/>
      </w:pPr>
    </w:p>
    <w:p w:rsidRDefault="00B2551B" w:rsidP="00070AC5" w:rsidR="00590E39" w:rsidRPr="00037EED">
      <w:pPr>
        <w:ind w:left="705"/>
        <w:jc w:val="both"/>
      </w:pPr>
      <w:r w:rsidRPr="00037EED">
        <w:t xml:space="preserve">1. </w:t>
      </w:r>
      <w:r w:rsidR="00C14E5E" w:rsidRPr="00037EED">
        <w:t xml:space="preserve"> I</w:t>
      </w:r>
      <w:r w:rsidR="00590E39" w:rsidRPr="00037EED">
        <w:t>zvješće stečaj</w:t>
      </w:r>
      <w:r w:rsidR="00466E01" w:rsidRPr="00037EED">
        <w:t>nog</w:t>
      </w:r>
      <w:r w:rsidR="00590E39" w:rsidRPr="00037EED">
        <w:t xml:space="preserve"> upravitelj</w:t>
      </w:r>
      <w:r w:rsidR="00466E01" w:rsidRPr="00037EED">
        <w:t>a</w:t>
      </w:r>
      <w:r w:rsidR="00A0601A" w:rsidRPr="00037EED">
        <w:t xml:space="preserve"> o </w:t>
      </w:r>
      <w:r w:rsidR="00590E39" w:rsidRPr="00037EED">
        <w:t>dosadašnjem tijeku stečajnog postupka</w:t>
      </w:r>
      <w:r w:rsidR="00C14E5E" w:rsidRPr="00037EED">
        <w:t>, stanju stečajne mase</w:t>
      </w:r>
      <w:r w:rsidR="00B92232" w:rsidRPr="00037EED">
        <w:t>.</w:t>
      </w:r>
    </w:p>
    <w:p w:rsidRDefault="007B40F5" w:rsidP="00070AC5" w:rsidR="007B40F5" w:rsidRPr="00037EED">
      <w:pPr>
        <w:ind w:left="705"/>
        <w:jc w:val="both"/>
      </w:pPr>
    </w:p>
    <w:p w:rsidRDefault="00C14E5E" w:rsidP="00070AC5" w:rsidR="007B40F5" w:rsidRPr="00037EED">
      <w:pPr>
        <w:ind w:left="705"/>
        <w:jc w:val="both"/>
      </w:pPr>
      <w:r w:rsidRPr="00037EED">
        <w:t>2.  D</w:t>
      </w:r>
      <w:r w:rsidR="007B40F5" w:rsidRPr="00037EED">
        <w:t>onošenje odluke o</w:t>
      </w:r>
      <w:r w:rsidR="007C20FA" w:rsidRPr="00037EED">
        <w:t xml:space="preserve"> </w:t>
      </w:r>
      <w:r w:rsidR="00D00DC0">
        <w:t>nastavku unovčenja stečajne mase</w:t>
      </w:r>
      <w:r w:rsidR="00F25213" w:rsidRPr="00037EED">
        <w:t>.</w:t>
      </w:r>
    </w:p>
    <w:p w:rsidRDefault="00C14E5E" w:rsidP="00070AC5" w:rsidR="00C14E5E" w:rsidRPr="00037EED">
      <w:pPr>
        <w:ind w:left="705"/>
        <w:jc w:val="both"/>
      </w:pPr>
    </w:p>
    <w:p w:rsidRDefault="00590E39" w:rsidR="00590E39" w:rsidRPr="00037EED">
      <w:pPr>
        <w:jc w:val="both"/>
      </w:pPr>
    </w:p>
    <w:p w:rsidRDefault="007B40F5" w:rsidP="009F0FC8" w:rsidR="00590E39" w:rsidRPr="00037EED">
      <w:pPr>
        <w:jc w:val="center"/>
      </w:pPr>
      <w:r w:rsidRPr="00037EED">
        <w:t xml:space="preserve"> U </w:t>
      </w:r>
      <w:r w:rsidRPr="00792894">
        <w:t>Zagrebu</w:t>
      </w:r>
      <w:r w:rsidR="00590E39" w:rsidRPr="00792894">
        <w:t xml:space="preserve"> </w:t>
      </w:r>
      <w:r w:rsidR="007D2848">
        <w:t>25. kolovoza</w:t>
      </w:r>
      <w:r w:rsidR="00977541">
        <w:t xml:space="preserve"> 2016</w:t>
      </w:r>
      <w:r w:rsidRPr="00037EED">
        <w:t>.</w:t>
      </w:r>
    </w:p>
    <w:p w:rsidRDefault="00590E39" w:rsidR="007B40F5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p w:rsidRDefault="00590E39" w:rsidP="007D2848" w:rsidR="007D2848" w:rsidRPr="00310646">
      <w:pPr>
        <w:pStyle w:val="Tijeloteksta"/>
        <w:ind w:left="6372"/>
      </w:pP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="007B40F5" w:rsidRPr="00037EED">
        <w:t xml:space="preserve">                                 </w:t>
      </w:r>
      <w:r w:rsidR="007D2848">
        <w:t xml:space="preserve"> </w:t>
      </w:r>
      <w:r w:rsidR="007D2848" w:rsidRPr="00310646">
        <w:t>SUDAC:</w:t>
      </w:r>
    </w:p>
    <w:p w:rsidRDefault="007D2848" w:rsidP="00F213B6" w:rsidR="007D284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7D2848" w:rsidP="00F213B6" w:rsidR="007D284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D2848" w:rsidP="00F213B6" w:rsidR="007D284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7D2848" w:rsidP="00F213B6" w:rsidR="007D2848" w:rsidRPr="00310646">
      <w:pPr>
        <w:pStyle w:val="Podnaslov"/>
        <w:ind w:firstLine="720" w:left="576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Jadranka Zelić</w:t>
      </w:r>
    </w:p>
    <w:p w:rsidRDefault="007D2848" w:rsidR="007D2848"/>
    <w:p w:rsidRDefault="007B40F5" w:rsidP="007D2848" w:rsidR="007B40F5" w:rsidRPr="00792894">
      <w:pPr>
        <w:jc w:val="both"/>
      </w:pPr>
    </w:p>
    <w:p w:rsidRDefault="007B40F5" w:rsidP="007B40F5" w:rsidR="00590E39" w:rsidRPr="00792894">
      <w:pPr>
        <w:jc w:val="center"/>
      </w:pPr>
      <w:r w:rsidRPr="00792894">
        <w:t xml:space="preserve">                                                                               </w:t>
      </w:r>
      <w:r w:rsidR="00651128">
        <w:t xml:space="preserve">                              </w:t>
      </w:r>
    </w:p>
    <w:p w:rsidRDefault="007B40F5" w:rsidP="007B40F5" w:rsidR="007B40F5" w:rsidRPr="00792894">
      <w:pPr>
        <w:jc w:val="center"/>
      </w:pPr>
      <w:r w:rsidRPr="00792894">
        <w:t xml:space="preserve">                                                                                                       </w:t>
      </w:r>
    </w:p>
    <w:p w:rsidRDefault="000F7897" w:rsidR="000F7897" w:rsidRPr="00037EED"/>
    <w:sectPr w:rsidR="000F7897" w:rsidRPr="00037E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7DAB"/>
    <w:rsid w:val="00037EED"/>
    <w:rsid w:val="00052861"/>
    <w:rsid w:val="00070AC5"/>
    <w:rsid w:val="000F7897"/>
    <w:rsid w:val="00112564"/>
    <w:rsid w:val="001D1A6B"/>
    <w:rsid w:val="00227E08"/>
    <w:rsid w:val="002D3B07"/>
    <w:rsid w:val="00347638"/>
    <w:rsid w:val="0038748A"/>
    <w:rsid w:val="003D72B1"/>
    <w:rsid w:val="00426C37"/>
    <w:rsid w:val="00466E01"/>
    <w:rsid w:val="00517FEF"/>
    <w:rsid w:val="00581597"/>
    <w:rsid w:val="00590E39"/>
    <w:rsid w:val="005F6BFE"/>
    <w:rsid w:val="00651128"/>
    <w:rsid w:val="006951FE"/>
    <w:rsid w:val="007659A5"/>
    <w:rsid w:val="00792894"/>
    <w:rsid w:val="007A4677"/>
    <w:rsid w:val="007A7272"/>
    <w:rsid w:val="007B40F5"/>
    <w:rsid w:val="007C20FA"/>
    <w:rsid w:val="007D2848"/>
    <w:rsid w:val="0080300F"/>
    <w:rsid w:val="00864D0C"/>
    <w:rsid w:val="008D31C1"/>
    <w:rsid w:val="00977541"/>
    <w:rsid w:val="009B26C0"/>
    <w:rsid w:val="009F0FC8"/>
    <w:rsid w:val="00A0601A"/>
    <w:rsid w:val="00B039F5"/>
    <w:rsid w:val="00B2551B"/>
    <w:rsid w:val="00B34441"/>
    <w:rsid w:val="00B663C2"/>
    <w:rsid w:val="00B67A65"/>
    <w:rsid w:val="00B92232"/>
    <w:rsid w:val="00BC35B1"/>
    <w:rsid w:val="00C14E5E"/>
    <w:rsid w:val="00C665DE"/>
    <w:rsid w:val="00CB2F65"/>
    <w:rsid w:val="00D00DC0"/>
    <w:rsid w:val="00D36C8E"/>
    <w:rsid w:val="00D46B98"/>
    <w:rsid w:val="00DF524F"/>
    <w:rsid w:val="00E03FDC"/>
    <w:rsid w:val="00E14F85"/>
    <w:rsid w:val="00E80E84"/>
    <w:rsid w:val="00F139CE"/>
    <w:rsid w:val="00F25213"/>
    <w:rsid w:val="00F326A8"/>
    <w:rsid w:val="00FB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D284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7D2848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7D284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65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65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65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65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65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D284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7D2848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7D284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65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65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65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65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65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2016.</izvorni_sadrzaj>
    <derivirana_varijabla naziv="DomainObject.DatumDonosenjaOdluke_1">25.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</izvorni_sadrzaj>
    <derivirana_varijabla naziv="DomainObject.Predmet.Broj_1">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St-605/2013</izvorni_sadrzaj>
    <derivirana_varijabla naziv="DomainObject.Predmet.OznakaBroj_1">St-605/2013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T.D.F.  d.o.o. zastupanog po punomoćniku ZZ Josip Slanec</izvorni_sadrzaj>
    <derivirana_varijabla naziv="DomainObject.Predmet.ProtustrankaFormated_1">  T.D.F.  d.o.o. zastupanog po punomoćniku ZZ Josip Slanec</derivirana_varijabla>
  </DomainObject.Predmet.ProtustrankaFormated>
  <DomainObject.Predmet.ProtustrankaFormatedOIB>
    <izvorni_sadrzaj>  T.D.F.  d.o.o., OIB 78499902770 zastupanog po punomoćniku ZZ Josip Slanec</izvorni_sadrzaj>
    <derivirana_varijabla naziv="DomainObject.Predmet.ProtustrankaFormatedOIB_1">  T.D.F.  d.o.o., OIB 78499902770 zastupanog po punomoćniku ZZ Josip Slanec</derivirana_varijabla>
  </DomainObject.Predmet.ProtustrankaFormatedOIB>
  <DomainObject.Predmet.ProtustrankaFormatedWithAdress>
    <izvorni_sadrzaj> T.D.F.  d.o.o., Mala Gorica 90, 44250 Petrinja zastupanog po punomoćniku ZZ Josip Slanec</izvorni_sadrzaj>
    <derivirana_varijabla naziv="DomainObject.Predmet.ProtustrankaFormatedWithAdress_1"> T.D.F.  d.o.o., Mala Gorica 90, 44250 Petrinja zastupanog po punomoćniku ZZ Josip Slanec</derivirana_varijabla>
  </DomainObject.Predmet.ProtustrankaFormatedWithAdress>
  <DomainObject.Predmet.ProtustrankaFormatedWithAdressOIB>
    <izvorni_sadrzaj> T.D.F.  d.o.o., OIB 78499902770, Mala Gorica 90, 44250 Petrinja zastupanog po punomoćniku ZZ Josip Slanec</izvorni_sadrzaj>
    <derivirana_varijabla naziv="DomainObject.Predmet.ProtustrankaFormatedWithAdressOIB_1"> T.D.F.  d.o.o., OIB 78499902770, Mala Gorica 90, 44250 Petrinja zastupanog po punomoćniku ZZ Josip Slanec</derivirana_varijabla>
  </DomainObject.Predmet.ProtustrankaFormatedWithAdressOIB>
  <DomainObject.Predmet.ProtustrankaWithAdress>
    <izvorni_sadrzaj>T.D.F.  d.o.o. Mala Gorica 90, 44250 Petrinja</izvorni_sadrzaj>
    <derivirana_varijabla naziv="DomainObject.Predmet.ProtustrankaWithAdress_1">T.D.F.  d.o.o. Mala Gorica 90, 44250 Petrinja</derivirana_varijabla>
  </DomainObject.Predmet.ProtustrankaWithAdress>
  <DomainObject.Predmet.ProtustrankaWithAdressOIB>
    <izvorni_sadrzaj>T.D.F.  d.o.o., OIB 78499902770, Mala Gorica 90, 44250 Petrinja</izvorni_sadrzaj>
    <derivirana_varijabla naziv="DomainObject.Predmet.ProtustrankaWithAdressOIB_1">T.D.F.  d.o.o., OIB 78499902770, Mala Gorica 90, 44250 Petrinja</derivirana_varijabla>
  </DomainObject.Predmet.ProtustrankaWithAdressOIB>
  <DomainObject.Predmet.ProtustrankaNazivFormated>
    <izvorni_sadrzaj>T.D.F.  d.o.o.</izvorni_sadrzaj>
    <derivirana_varijabla naziv="DomainObject.Predmet.ProtustrankaNazivFormated_1">T.D.F.  d.o.o.</derivirana_varijabla>
  </DomainObject.Predmet.ProtustrankaNazivFormated>
  <DomainObject.Predmet.ProtustrankaNazivFormatedOIB>
    <izvorni_sadrzaj>T.D.F.  d.o.o., OIB 78499902770</izvorni_sadrzaj>
    <derivirana_varijabla naziv="DomainObject.Predmet.ProtustrankaNazivFormatedOIB_1">T.D.F.  d.o.o., OIB 78499902770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Vrtni put 3, 10000 Zagreb</izvorni_sadrzaj>
    <derivirana_varijabla naziv="DomainObject.Predmet.StrankaFormatedWithAdress_1"> FINA, Vrtni put 3, 10000 Zagreb</derivirana_varijabla>
  </DomainObject.Predmet.StrankaFormatedWithAdress>
  <DomainObject.Predmet.StrankaFormatedWithAdressOIB>
    <izvorni_sadrzaj> FINA, OIB 85821130368, Vrtni put 3, 10000 Zagreb</izvorni_sadrzaj>
    <derivirana_varijabla naziv="DomainObject.Predmet.StrankaFormatedWithAdressOIB_1"> FINA, OIB 85821130368, Vrtni put 3, 10000 Zagreb</derivirana_varijabla>
  </DomainObject.Predmet.StrankaFormatedWithAdressOIB>
  <DomainObject.Predmet.StrankaWithAdress>
    <izvorni_sadrzaj>FINA Vrtni put 3,10000 Zagreb</izvorni_sadrzaj>
    <derivirana_varijabla naziv="DomainObject.Predmet.StrankaWithAdress_1">FINA Vrtni put 3,10000 Zagreb</derivirana_varijabla>
  </DomainObject.Predmet.StrankaWithAdress>
  <DomainObject.Predmet.StrankaWithAdressOIB>
    <izvorni_sadrzaj>FINA, OIB 85821130368, Vrtni put 3,10000 Zagreb</izvorni_sadrzaj>
    <derivirana_varijabla naziv="DomainObject.Predmet.StrankaWithAdressOIB_1">FINA, OIB 85821130368, Vrtni put 3,10000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Vrtni put 3, 10000 Zagreb</item>
    </izvorni_sadrzaj>
    <derivirana_varijabla naziv="DomainObject.Predmet.StrankaListFormatedWithAdress_1">
      <item>FINA, Vrtni put 3, 10000 Zagreb</item>
    </derivirana_varijabla>
  </DomainObject.Predmet.StrankaListFormatedWithAdress>
  <DomainObject.Predmet.StrankaListFormatedWithAdressOIB>
    <izvorni_sadrzaj>
      <item>FINA, OIB 85821130368, Vrtni put 3, 10000 Zagreb</item>
    </izvorni_sadrzaj>
    <derivirana_varijabla naziv="DomainObject.Predmet.StrankaListFormatedWithAdressOIB_1">
      <item>FINA, OIB 85821130368, Vrtni put 3,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T.D.F.  d.o.o. zastupanog po punomoćniku ZZ Josip Slanec</item>
    </izvorni_sadrzaj>
    <derivirana_varijabla naziv="DomainObject.Predmet.ProtuStrankaListFormated_1">
      <item>T.D.F.  d.o.o. zastupanog po punomoćniku ZZ Josip Slanec</item>
    </derivirana_varijabla>
  </DomainObject.Predmet.ProtuStrankaListFormated>
  <DomainObject.Predmet.ProtuStrankaListFormatedOIB>
    <izvorni_sadrzaj>
      <item>T.D.F.  d.o.o., OIB 78499902770 zastupanog po punomoćniku ZZ Josip Slanec</item>
    </izvorni_sadrzaj>
    <derivirana_varijabla naziv="DomainObject.Predmet.ProtuStrankaListFormatedOIB_1">
      <item>T.D.F.  d.o.o., OIB 78499902770 zastupanog po punomoćniku ZZ Josip Slanec</item>
    </derivirana_varijabla>
  </DomainObject.Predmet.ProtuStrankaListFormatedOIB>
  <DomainObject.Predmet.ProtuStrankaListFormatedWithAdress>
    <izvorni_sadrzaj>
      <item>T.D.F.  d.o.o., Mala Gorica 90, 44250 Petrinja zastupanog po punomoćniku ZZ Josip Slanec</item>
    </izvorni_sadrzaj>
    <derivirana_varijabla naziv="DomainObject.Predmet.ProtuStrankaListFormatedWithAdress_1">
      <item>T.D.F.  d.o.o., Mala Gorica 90, 44250 Petrinja zastupanog po punomoćniku ZZ Josip Slanec</item>
    </derivirana_varijabla>
  </DomainObject.Predmet.ProtuStrankaListFormatedWithAdress>
  <DomainObject.Predmet.ProtuStrankaListFormatedWithAdressOIB>
    <izvorni_sadrzaj>
      <item>T.D.F.  d.o.o., OIB 78499902770, Mala Gorica 90, 44250 Petrinja zastupanog po punomoćniku ZZ Josip Slanec</item>
    </izvorni_sadrzaj>
    <derivirana_varijabla naziv="DomainObject.Predmet.ProtuStrankaListFormatedWithAdressOIB_1">
      <item>T.D.F.  d.o.o., OIB 78499902770, Mala Gorica 90, 44250 Petrinja zastupanog po punomoćniku ZZ Josip Slanec</item>
    </derivirana_varijabla>
  </DomainObject.Predmet.ProtuStrankaListFormatedWithAdressOIB>
  <DomainObject.Predmet.ProtuStrankaListNazivFormated>
    <izvorni_sadrzaj>
      <item>T.D.F.  d.o.o.</item>
    </izvorni_sadrzaj>
    <derivirana_varijabla naziv="DomainObject.Predmet.ProtuStrankaListNazivFormated_1">
      <item>T.D.F.  d.o.o.</item>
    </derivirana_varijabla>
  </DomainObject.Predmet.ProtuStrankaListNazivFormated>
  <DomainObject.Predmet.ProtuStrankaListNazivFormatedOIB>
    <izvorni_sadrzaj>
      <item>T.D.F.  d.o.o., OIB 78499902770</item>
    </izvorni_sadrzaj>
    <derivirana_varijabla naziv="DomainObject.Predmet.ProtuStrankaListNazivFormatedOIB_1">
      <item>T.D.F.  d.o.o., OIB 78499902770</item>
    </derivirana_varijabla>
  </DomainObject.Predmet.ProtuStrankaListNazivFormatedOIB>
  <DomainObject.Predmet.OstaliListFormated>
    <izvorni_sadrzaj>
      <item>ZZ Josip Slanec punomoćnik sudionika u postupku T.D.F.  d.o.o.</item>
      <item>Pavao Mrkonjić</item>
    </izvorni_sadrzaj>
    <derivirana_varijabla naziv="DomainObject.Predmet.OstaliListFormated_1">
      <item>ZZ Josip Slanec punomoćnik sudionika u postupku T.D.F.  d.o.o.</item>
      <item>Pavao Mrkonjić</item>
    </derivirana_varijabla>
  </DomainObject.Predmet.OstaliListFormated>
  <DomainObject.Predmet.OstaliListFormatedOIB>
    <izvorni_sadrzaj>
      <item>ZZ Josip Slanec punomoćnik sudionika u postupku T.D.F.  d.o.o.</item>
      <item>Pavao Mrkonjić, OIB 50443048410</item>
    </izvorni_sadrzaj>
    <derivirana_varijabla naziv="DomainObject.Predmet.OstaliListFormatedOIB_1">
      <item>ZZ Josip Slanec punomoćnik sudionika u postupku T.D.F.  d.o.o.</item>
      <item>Pavao Mrkonjić, OIB 50443048410</item>
    </derivirana_varijabla>
  </DomainObject.Predmet.OstaliListFormatedOIB>
  <DomainObject.Predmet.OstaliListFormatedWithAdress>
    <izvorni_sadrzaj>
      <item>ZZ Josip Slanec, Mala Gorica 90, 44250 Petrinja punomoćnik sudionika u postupku T.D.F.  d.o.o.</item>
      <item>Pavao Mrkonjić, Ljudevita Gaja 64, 10430 Samobor</item>
    </izvorni_sadrzaj>
    <derivirana_varijabla naziv="DomainObject.Predmet.OstaliListFormatedWithAdress_1">
      <item>ZZ Josip Slanec, Mala Gorica 90, 44250 Petrinja punomoćnik sudionika u postupku T.D.F.  d.o.o.</item>
      <item>Pavao Mrkonjić, Ljudevita Gaja 64, 10430 Samobor</item>
    </derivirana_varijabla>
  </DomainObject.Predmet.OstaliListFormatedWithAdress>
  <DomainObject.Predmet.OstaliListFormatedWithAdressOIB>
    <izvorni_sadrzaj>
      <item>ZZ Josip Slanec, Mala Gorica 90, 44250 Petrinja punomoćnik sudionika u postupku T.D.F.  d.o.o.</item>
      <item>Pavao Mrkonjić, OIB 50443048410, Ljudevita Gaja 64, 10430 Samobor</item>
    </izvorni_sadrzaj>
    <derivirana_varijabla naziv="DomainObject.Predmet.OstaliListFormatedWithAdressOIB_1">
      <item>ZZ Josip Slanec, Mala Gorica 90, 44250 Petrinja punomoćnik sudionika u postupku T.D.F.  d.o.o.</item>
      <item>Pavao Mrkonjić, OIB 50443048410, Ljudevita Gaja 64, 10430 Samobor</item>
    </derivirana_varijabla>
  </DomainObject.Predmet.OstaliListFormatedWithAdressOIB>
  <DomainObject.Predmet.OstaliListNazivFormated>
    <izvorni_sadrzaj>
      <item>ZZ Josip Slanec</item>
      <item>Pavao Mrkonjić</item>
    </izvorni_sadrzaj>
    <derivirana_varijabla naziv="DomainObject.Predmet.OstaliListNazivFormated_1">
      <item>ZZ Josip Slanec</item>
      <item>Pavao Mrkonjić</item>
    </derivirana_varijabla>
  </DomainObject.Predmet.OstaliListNazivFormated>
  <DomainObject.Predmet.OstaliListNazivFormatedOIB>
    <izvorni_sadrzaj>
      <item>ZZ Josip Slanec</item>
      <item>Pavao Mrkonjić, OIB 50443048410</item>
    </izvorni_sadrzaj>
    <derivirana_varijabla naziv="DomainObject.Predmet.OstaliListNazivFormatedOIB_1">
      <item>ZZ Josip Slanec</item>
      <item>Pavao Mrkonjić, OIB 50443048410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2016.</izvorni_sadrzaj>
    <derivirana_varijabla naziv="DomainObject.Datum_1">25.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T.D.F.  d.o.o.</izvorni_sadrzaj>
    <derivirana_varijabla naziv="DomainObject.Predmet.ProtustrankaIDrugi_1">T.D.F.  d.o.o.</derivirana_varijabla>
  </DomainObject.Predmet.ProtustrankaIDrugi>
  <DomainObject.Predmet.StrankaIDrugiAdressOIB>
    <izvorni_sadrzaj>FINA, OIB 85821130368, Vrtni put 3, 10000 Zagreb</izvorni_sadrzaj>
    <derivirana_varijabla naziv="DomainObject.Predmet.StrankaIDrugiAdressOIB_1">FINA, OIB 85821130368, Vrtni put 3, 10000 Zagreb</derivirana_varijabla>
  </DomainObject.Predmet.StrankaIDrugiAdressOIB>
  <DomainObject.Predmet.ProtustrankaIDrugiAdressOIB>
    <izvorni_sadrzaj>T.D.F.  d.o.o., OIB 78499902770, Mala Gorica 90, 44250 Petrinja</izvorni_sadrzaj>
    <derivirana_varijabla naziv="DomainObject.Predmet.ProtustrankaIDrugiAdressOIB_1">T.D.F.  d.o.o., OIB 78499902770, Mala Gorica 90,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T.D.F.  d.o.o.</item>
      <item>ZZ Josip Slanec</item>
      <item>Pavao Mrkonjić</item>
    </izvorni_sadrzaj>
    <derivirana_varijabla naziv="DomainObject.Predmet.SudioniciListNaziv_1">
      <item>FINA</item>
      <item>T.D.F.  d.o.o.</item>
      <item>ZZ Josip Slanec</item>
      <item>Pavao Mrkonjić</item>
    </derivirana_varijabla>
  </DomainObject.Predmet.SudioniciListNaziv>
  <DomainObject.Predmet.SudioniciListAdressOIB>
    <izvorni_sadrzaj>
      <item>FINA, OIB 85821130368, Vrtni put 3,10000 Zagreb</item>
      <item>T.D.F.  d.o.o., OIB 78499902770, Mala Gorica 90,44250 Petrinja</item>
      <item>ZZ Josip Slanec, Mala Gorica 90,44250 Petrinja</item>
      <item>Pavao Mrkonjić, OIB 50443048410, Ljudevita Gaja 64,10430 Samobor</item>
    </izvorni_sadrzaj>
    <derivirana_varijabla naziv="DomainObject.Predmet.SudioniciListAdressOIB_1">
      <item>FINA, OIB 85821130368, Vrtni put 3,10000 Zagreb</item>
      <item>T.D.F.  d.o.o., OIB 78499902770, Mala Gorica 90,44250 Petrinja</item>
      <item>ZZ Josip Slanec, Mala Gorica 90,44250 Petrinja</item>
      <item>Pavao Mrkonjić, OIB 50443048410, Ljudevita Gaja 64,10430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78499902770</item>
      <item>, OIB null</item>
      <item>, OIB 50443048410</item>
    </izvorni_sadrzaj>
    <derivirana_varijabla naziv="DomainObject.Predmet.SudioniciListNazivOIB_1">
      <item>, OIB 85821130368</item>
      <item>, OIB 78499902770</item>
      <item>, OIB null</item>
      <item>, OIB 50443048410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148</properties:Words>
  <properties:Characters>686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2016-08-25T08:41:00Z</dcterms:created>
  <dc:creator>Tatjana Kujundžić-Novak</dc:creator>
  <cp:lastModifiedBy>Ivana Rogić</cp:lastModifiedBy>
  <cp:lastPrinted>2016-08-25T08:41:00Z</cp:lastPrinted>
  <dcterms:modified xmlns:xsi="http://www.w3.org/2001/XMLSchema-instance" xsi:type="dcterms:W3CDTF">2016-08-25T08:42:00Z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