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1a437" w14:paraId="fa1a437" w:rsidRDefault="00B8182E" w:rsidP="00B8182E" w:rsidR="00B8182E" w:rsidRPr="00B8182E">
      <w:pPr>
        <w:jc w:val="both"/>
        <w15:collapsed w:val="false"/>
      </w:pPr>
      <w:r w:rsidRPr="00B8182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8182E" w:rsidP="00B8182E" w:rsidR="00B8182E" w:rsidRPr="00B8182E">
      <w:pPr>
        <w:jc w:val="both"/>
      </w:pPr>
      <w:r w:rsidRPr="00B8182E">
        <w:t>REPUBLIKA HRVATSKA</w:t>
      </w:r>
    </w:p>
    <w:p w:rsidRDefault="00B8182E" w:rsidP="00B8182E" w:rsidR="00B8182E" w:rsidRPr="00B8182E">
      <w:r w:rsidRPr="00B8182E">
        <w:t xml:space="preserve">TRGOVAČKI </w:t>
      </w:r>
      <w:r w:rsidR="00E7619A">
        <w:t xml:space="preserve">SUD U SPLITU </w:t>
      </w:r>
      <w:r w:rsidR="00E7619A">
        <w:tab/>
      </w:r>
      <w:r w:rsidR="00E7619A">
        <w:tab/>
      </w:r>
      <w:r w:rsidR="00E7619A">
        <w:tab/>
      </w:r>
      <w:r w:rsidR="00E7619A">
        <w:tab/>
      </w:r>
      <w:r w:rsidR="00E7619A">
        <w:tab/>
        <w:t xml:space="preserve">          </w:t>
      </w:r>
      <w:r w:rsidRPr="00B8182E">
        <w:t xml:space="preserve">   1. St-250/2013</w:t>
      </w:r>
      <w:r>
        <w:t>-</w:t>
      </w:r>
      <w:r w:rsidR="00E7619A">
        <w:t>16</w:t>
      </w:r>
      <w:r w:rsidR="00495C80">
        <w:t>8</w:t>
      </w:r>
    </w:p>
    <w:p w:rsidRDefault="00B8182E" w:rsidP="00B8182E" w:rsidR="00B8182E" w:rsidRPr="00B8182E">
      <w:r w:rsidRPr="00B8182E">
        <w:t>Split, Sukoišanska 6</w:t>
      </w:r>
    </w:p>
    <w:p w:rsidRDefault="00B8182E" w:rsidP="00B8182E" w:rsidR="00B8182E"/>
    <w:p w:rsidRDefault="00B8182E" w:rsidP="00B8182E" w:rsidR="00B8182E"/>
    <w:p w:rsidRDefault="00B8182E" w:rsidP="00D43310" w:rsidR="00B8182E">
      <w:pPr>
        <w:ind w:firstLine="708"/>
        <w:jc w:val="both"/>
      </w:pPr>
      <w:r>
        <w:t>Trgovački sud u Splitu, po sucu ovog suda Velimiru Vukoviću, kao stečajnom sucu, u stečajnom postupku nad dužnikom  SPORT LINE d.o.o. u stečaju, Split, Spinčićeva 2F, OIB:51612295470, zastupanog po stečajnoj upraviteljici Ljiljani Poljanić iz Splita, Vinkovačka 25,  6. ožujka  2019. godine, donio je sljedeći:</w:t>
      </w:r>
    </w:p>
    <w:p w:rsidRDefault="00B8182E" w:rsidP="00B8182E" w:rsidR="00B8182E">
      <w:pPr>
        <w:ind w:firstLine="708"/>
        <w:jc w:val="both"/>
      </w:pPr>
    </w:p>
    <w:p w:rsidRDefault="00B8182E" w:rsidP="00B8182E" w:rsidR="00B8182E">
      <w:pPr>
        <w:pStyle w:val="Tijeloteksta"/>
        <w:tabs>
          <w:tab w:pos="1080" w:val="left"/>
        </w:tabs>
        <w:jc w:val="center"/>
      </w:pPr>
      <w:r>
        <w:t>Z A K L J U Č A K</w:t>
      </w:r>
    </w:p>
    <w:p w:rsidRDefault="00B8182E" w:rsidP="00B8182E" w:rsidR="00B8182E">
      <w:pPr>
        <w:jc w:val="both"/>
      </w:pPr>
    </w:p>
    <w:p w:rsidRDefault="00B8182E" w:rsidP="00B8182E" w:rsidR="00B8182E">
      <w:pPr>
        <w:ind w:firstLine="540"/>
      </w:pPr>
      <w:r>
        <w:t>Nekretnina stečajnog dužnika SPORT LINE d.o.o. u stečaju, Split, Spinčićeva 2F, OIB:51612295470  i to</w:t>
      </w:r>
      <w:r w:rsidR="00495C80">
        <w:t xml:space="preserve"> Suvlasnički dio  5/11836 ETAŽNO VLASNIŠTVO ( E-134 ) dijelova zgrade  sagrađene na čest. zem. 817/11 k.o. Split , Z.U. 17161 , povezanih sa spremom oznake D-29  u garaži G2 ,ukupne površine  5,20  m</w:t>
      </w:r>
      <w:r w:rsidR="00495C80">
        <w:rPr>
          <w:vertAlign w:val="superscript"/>
        </w:rPr>
        <w:t>2</w:t>
      </w:r>
      <w:r w:rsidR="00495C80">
        <w:t xml:space="preserve"> koja se sastoji od jedne prostorije  i Suvlasnički dio 6/11836  ETAŽNO VLASNIŠTVO ( E-135 ) dijelova zgrade  sagrađene na čest. zem. 817/11 k.o. Split , Z.U. 17161 , povezanih sa  spremom oznake D-30  u garaži G2 ,ukupne površine  5,90  m</w:t>
      </w:r>
      <w:r w:rsidR="00495C80">
        <w:rPr>
          <w:vertAlign w:val="superscript"/>
        </w:rPr>
        <w:t>2</w:t>
      </w:r>
      <w:r w:rsidR="00495C80">
        <w:t xml:space="preserve"> koja se sastoji od jedne prostorije, predaje u posjed i vlasništvo kupcu Tonku Novak iz Splita, Spinčićeva 2 d, OIB: 41893224348</w:t>
      </w:r>
      <w:r w:rsidR="00EB5522">
        <w:t>.</w:t>
      </w:r>
    </w:p>
    <w:p w:rsidRDefault="00B8182E" w:rsidP="00B8182E" w:rsidR="00B8182E">
      <w:pPr>
        <w:pStyle w:val="Bezproreda"/>
        <w:ind w:firstLine="708"/>
      </w:pPr>
    </w:p>
    <w:p w:rsidRDefault="00B8182E" w:rsidP="00B8182E" w:rsidR="00B8182E">
      <w:pPr>
        <w:tabs>
          <w:tab w:pos="1260" w:val="left"/>
        </w:tabs>
        <w:ind w:firstLine="540"/>
        <w:jc w:val="center"/>
      </w:pPr>
      <w:r>
        <w:t>Obrazloženje</w:t>
      </w:r>
    </w:p>
    <w:p w:rsidRDefault="00B8182E" w:rsidP="00B8182E" w:rsidR="00B8182E">
      <w:pPr>
        <w:tabs>
          <w:tab w:pos="1260" w:val="left"/>
        </w:tabs>
        <w:ind w:firstLine="540"/>
        <w:jc w:val="center"/>
      </w:pPr>
    </w:p>
    <w:p w:rsidRDefault="00B8182E" w:rsidP="006C23B7" w:rsidR="00B8182E">
      <w:pPr>
        <w:ind w:firstLine="540"/>
      </w:pPr>
      <w:r>
        <w:tab/>
        <w:t>U stečajnom postupku  koji se vodi kod ovog suda nad stečajnim dužnikom  SPORT LINE d.o.o. u stečaju, Split, Spinčićeva 2F, OIB:51612295470, rješenjem ovog suda br. 1. St-250/2013 od 30. studenoga 2018. godine, nekretnina pobliže opisana u izreci ovog zaključka dosuđena je kupcu</w:t>
      </w:r>
      <w:r w:rsidR="00495C80">
        <w:t xml:space="preserve"> Tonku Novak iz Splita, Spinčićeva 2 d, OIB: 41893224348</w:t>
      </w:r>
      <w:r w:rsidR="006C23B7">
        <w:t xml:space="preserve">.  </w:t>
      </w:r>
      <w:r>
        <w:t xml:space="preserve"> </w:t>
      </w:r>
    </w:p>
    <w:p w:rsidRDefault="00B8182E" w:rsidP="00B8182E" w:rsidR="00B8182E">
      <w:pPr>
        <w:jc w:val="both"/>
        <w:rPr>
          <w:bCs/>
        </w:rPr>
      </w:pPr>
    </w:p>
    <w:p w:rsidRDefault="00B8182E" w:rsidP="00B8182E" w:rsidR="00B8182E">
      <w:pPr>
        <w:jc w:val="both"/>
      </w:pPr>
      <w:r>
        <w:rPr>
          <w:bCs/>
        </w:rPr>
        <w:tab/>
        <w:t xml:space="preserve">Rješenje ovog suda br. 1.St-250/2013 od  </w:t>
      </w:r>
      <w:r w:rsidR="006C23B7">
        <w:rPr>
          <w:bCs/>
        </w:rPr>
        <w:t>30</w:t>
      </w:r>
      <w:r>
        <w:rPr>
          <w:bCs/>
        </w:rPr>
        <w:t xml:space="preserve">. </w:t>
      </w:r>
      <w:r w:rsidR="006C23B7">
        <w:rPr>
          <w:bCs/>
        </w:rPr>
        <w:t>studenoga</w:t>
      </w:r>
      <w:r>
        <w:rPr>
          <w:bCs/>
        </w:rPr>
        <w:t xml:space="preserve"> 201</w:t>
      </w:r>
      <w:r w:rsidR="006C23B7">
        <w:rPr>
          <w:bCs/>
        </w:rPr>
        <w:t>8</w:t>
      </w:r>
      <w:r>
        <w:rPr>
          <w:bCs/>
        </w:rPr>
        <w:t xml:space="preserve">. godine o dosudi  predmetne nekretnine postalo je pravomoćno dana  </w:t>
      </w:r>
      <w:r w:rsidR="006C23B7">
        <w:rPr>
          <w:bCs/>
        </w:rPr>
        <w:t>17</w:t>
      </w:r>
      <w:r>
        <w:rPr>
          <w:bCs/>
        </w:rPr>
        <w:t xml:space="preserve">. </w:t>
      </w:r>
      <w:r w:rsidR="006C23B7">
        <w:rPr>
          <w:bCs/>
        </w:rPr>
        <w:t>prosinca</w:t>
      </w:r>
      <w:r>
        <w:rPr>
          <w:bCs/>
        </w:rPr>
        <w:t xml:space="preserve"> 201</w:t>
      </w:r>
      <w:r w:rsidR="006C23B7">
        <w:rPr>
          <w:bCs/>
        </w:rPr>
        <w:t>8</w:t>
      </w:r>
      <w:r>
        <w:rPr>
          <w:bCs/>
        </w:rPr>
        <w:t xml:space="preserve">. godine. </w:t>
      </w:r>
    </w:p>
    <w:p w:rsidRDefault="00B8182E" w:rsidP="00B8182E" w:rsidR="00B8182E">
      <w:pPr>
        <w:jc w:val="both"/>
      </w:pPr>
    </w:p>
    <w:p w:rsidRDefault="00B8182E" w:rsidP="00B8182E" w:rsidR="00B8182E">
      <w:pPr>
        <w:ind w:firstLine="708"/>
      </w:pPr>
      <w:r>
        <w:t>Kupac</w:t>
      </w:r>
      <w:r w:rsidR="00495C80">
        <w:t xml:space="preserve"> Tonku Novak iz Splita, Spinčićeva 2 d, OIB: 41893224348</w:t>
      </w:r>
      <w:r>
        <w:t>,</w:t>
      </w:r>
      <w:r>
        <w:rPr>
          <w:bCs/>
        </w:rPr>
        <w:t xml:space="preserve"> u cijelosti je platio kupovninu od </w:t>
      </w:r>
      <w:r w:rsidR="00502FB7">
        <w:t>13.000,00  kn i 14.750,00 kn</w:t>
      </w:r>
      <w:r w:rsidR="00A7693C">
        <w:t xml:space="preserve"> </w:t>
      </w:r>
      <w:bookmarkStart w:name="_GoBack" w:id="0"/>
      <w:bookmarkEnd w:id="0"/>
      <w:r>
        <w:rPr>
          <w:bCs/>
        </w:rPr>
        <w:t xml:space="preserve">u skladu s  </w:t>
      </w:r>
      <w:r>
        <w:t xml:space="preserve"> rješenjem ovog suda br. 1. St-250/2013 od </w:t>
      </w:r>
      <w:r w:rsidR="006C23B7">
        <w:t>30</w:t>
      </w:r>
      <w:r>
        <w:t xml:space="preserve">. </w:t>
      </w:r>
      <w:r w:rsidR="006C23B7">
        <w:t>studenoga</w:t>
      </w:r>
      <w:r>
        <w:t xml:space="preserve"> 201</w:t>
      </w:r>
      <w:r w:rsidR="006C23B7">
        <w:t>8</w:t>
      </w:r>
      <w:r>
        <w:t>. godine  o dosudi nekretnine kupcu i to iznos od</w:t>
      </w:r>
      <w:r w:rsidR="00502FB7">
        <w:t xml:space="preserve"> 13.000,00  kn i 14.750,00 kn</w:t>
      </w:r>
      <w:r>
        <w:t>, dana 1</w:t>
      </w:r>
      <w:r w:rsidR="00EB5522">
        <w:t>1</w:t>
      </w:r>
      <w:r>
        <w:t>.</w:t>
      </w:r>
      <w:r w:rsidR="00502FB7">
        <w:t>prosinca</w:t>
      </w:r>
      <w:r>
        <w:t xml:space="preserve"> 201</w:t>
      </w:r>
      <w:r w:rsidR="00502FB7">
        <w:t>8</w:t>
      </w:r>
      <w:r>
        <w:t>.godine.</w:t>
      </w:r>
    </w:p>
    <w:p w:rsidRDefault="00B8182E" w:rsidP="00B8182E" w:rsidR="00B8182E">
      <w:pPr>
        <w:rPr>
          <w:bCs/>
        </w:rPr>
      </w:pPr>
    </w:p>
    <w:p w:rsidRDefault="00B8182E" w:rsidP="00B8182E" w:rsidR="00B8182E">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B8182E" w:rsidP="00B8182E" w:rsidR="00B8182E">
      <w:pPr>
        <w:ind w:firstLine="708"/>
        <w:rPr>
          <w:bCs/>
        </w:rPr>
      </w:pPr>
    </w:p>
    <w:p w:rsidRDefault="00B8182E" w:rsidP="00B8182E" w:rsidR="00B8182E">
      <w:pPr>
        <w:ind w:firstLine="708" w:left="1416"/>
      </w:pPr>
      <w:r>
        <w:t xml:space="preserve">U  Splitu, dana  </w:t>
      </w:r>
      <w:r w:rsidR="00D43310">
        <w:t>6</w:t>
      </w:r>
      <w:r>
        <w:t xml:space="preserve">. </w:t>
      </w:r>
      <w:r w:rsidR="00D43310">
        <w:t>ožujka</w:t>
      </w:r>
      <w:r>
        <w:t xml:space="preserve"> 201</w:t>
      </w:r>
      <w:r w:rsidR="00D43310">
        <w:t>9</w:t>
      </w:r>
      <w:r>
        <w:t xml:space="preserve">. </w:t>
      </w:r>
    </w:p>
    <w:p w:rsidRDefault="00B8182E" w:rsidP="00B8182E" w:rsidR="00B8182E">
      <w:pPr>
        <w:pStyle w:val="Bezproreda"/>
      </w:pPr>
      <w:r>
        <w:tab/>
      </w:r>
      <w:r>
        <w:tab/>
      </w:r>
      <w:r>
        <w:tab/>
      </w:r>
      <w:r>
        <w:tab/>
      </w:r>
      <w:r>
        <w:tab/>
      </w:r>
      <w:r>
        <w:tab/>
      </w:r>
      <w:r>
        <w:tab/>
      </w:r>
      <w:r>
        <w:tab/>
      </w:r>
      <w:r>
        <w:tab/>
        <w:t>S U D A C</w:t>
      </w:r>
    </w:p>
    <w:p w:rsidRDefault="00B8182E" w:rsidP="00B8182E" w:rsidR="00B8182E">
      <w:pPr>
        <w:ind w:firstLine="708" w:left="3540"/>
        <w:jc w:val="both"/>
      </w:pPr>
    </w:p>
    <w:p w:rsidRDefault="00B8182E" w:rsidP="00B8182E" w:rsidR="00B8182E">
      <w:pPr>
        <w:ind w:firstLine="708" w:left="3540"/>
        <w:jc w:val="both"/>
      </w:pPr>
      <w:r>
        <w:tab/>
      </w:r>
      <w:r>
        <w:tab/>
      </w:r>
      <w:r>
        <w:tab/>
        <w:t>Velimir Vuković</w:t>
      </w:r>
    </w:p>
    <w:p w:rsidRDefault="00B8182E" w:rsidP="00502FB7" w:rsidR="00B8182E">
      <w:pPr>
        <w:jc w:val="both"/>
      </w:pPr>
      <w:r>
        <w:tab/>
      </w:r>
    </w:p>
    <w:p w:rsidRDefault="00B8182E" w:rsidP="00B8182E" w:rsidR="00B8182E">
      <w:pPr>
        <w:jc w:val="both"/>
      </w:pPr>
      <w:r>
        <w:t>POUKA O PRAVNOM LIJEKU: Protiv  zaključka  nije dopušten pravni lijek.</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82E"/>
    <w:rsid w:val="00495C80"/>
    <w:rsid w:val="00502FB7"/>
    <w:rsid w:val="006C23B7"/>
    <w:rsid w:val="008A473F"/>
    <w:rsid w:val="008C5824"/>
    <w:rsid w:val="00A7693C"/>
    <w:rsid w:val="00B8182E"/>
    <w:rsid w:val="00D43310"/>
    <w:rsid w:val="00E7619A"/>
    <w:rsid w:val="00EB5522"/>
    <w:rsid w:val="00EF4D0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182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8182E"/>
    <w:pPr>
      <w:tabs>
        <w:tab w:pos="6810" w:val="left"/>
      </w:tabs>
      <w:jc w:val="both"/>
    </w:pPr>
  </w:style>
  <w:style w:customStyle="true" w:styleId="TijelotekstaChar" w:type="character">
    <w:name w:val="Tijelo teksta Char"/>
    <w:basedOn w:val="Zadanifontodlomka"/>
    <w:link w:val="Tijeloteksta"/>
    <w:semiHidden/>
    <w:rsid w:val="00B8182E"/>
    <w:rPr>
      <w:rFonts w:eastAsia="Times New Roman"/>
      <w:lang w:eastAsia="hr-HR"/>
    </w:rPr>
  </w:style>
  <w:style w:styleId="Bezproreda" w:type="paragraph">
    <w:name w:val="No Spacing"/>
    <w:uiPriority w:val="1"/>
    <w:qFormat/>
    <w:rsid w:val="00B8182E"/>
    <w:rPr>
      <w:rFonts w:eastAsia="Times New Roman"/>
      <w:lang w:eastAsia="hr-HR"/>
    </w:rPr>
  </w:style>
  <w:style w:styleId="Tekstbalonia" w:type="paragraph">
    <w:name w:val="Balloon Text"/>
    <w:basedOn w:val="Normal"/>
    <w:link w:val="TekstbaloniaChar"/>
    <w:uiPriority w:val="99"/>
    <w:semiHidden/>
    <w:unhideWhenUsed/>
    <w:rsid w:val="00B818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82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A473F"/>
    <w:rPr>
      <w:color w:val="808080"/>
      <w:bdr w:space="0" w:sz="0" w:color="auto" w:val="none"/>
      <w:shd w:fill="CCFFFF" w:color="auto" w:val="clear"/>
    </w:rPr>
  </w:style>
  <w:style w:customStyle="true" w:styleId="eSPISCCParagraphDefaultFont" w:type="character">
    <w:name w:val="eSPIS_CC_Paragraph Default Font"/>
    <w:basedOn w:val="Zadanifontodlomka"/>
    <w:rsid w:val="008A47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473F"/>
    <w:rPr>
      <w:bdr w:space="0" w:sz="0" w:color="auto" w:val="none"/>
      <w:shd w:fill="FFFFCC" w:color="auto" w:val="clear"/>
      <w:lang w:val="hr-HR"/>
    </w:rPr>
  </w:style>
  <w:style w:customStyle="true" w:styleId="PozadinaSvijetloCrvena" w:type="character">
    <w:name w:val="Pozadina_SvijetloCrvena"/>
    <w:basedOn w:val="eSPISCCParagraphDefaultFont"/>
    <w:rsid w:val="008A47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47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182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8182E"/>
    <w:pPr>
      <w:tabs>
        <w:tab w:pos="6810" w:val="left"/>
      </w:tabs>
      <w:jc w:val="both"/>
    </w:pPr>
  </w:style>
  <w:style w:customStyle="1" w:styleId="TijelotekstaChar" w:type="character">
    <w:name w:val="Tijelo teksta Char"/>
    <w:basedOn w:val="Zadanifontodlomka"/>
    <w:link w:val="Tijeloteksta"/>
    <w:semiHidden/>
    <w:rsid w:val="00B8182E"/>
    <w:rPr>
      <w:rFonts w:eastAsia="Times New Roman"/>
      <w:lang w:eastAsia="hr-HR"/>
    </w:rPr>
  </w:style>
  <w:style w:styleId="Bezproreda" w:type="paragraph">
    <w:name w:val="No Spacing"/>
    <w:uiPriority w:val="1"/>
    <w:qFormat/>
    <w:rsid w:val="00B8182E"/>
    <w:rPr>
      <w:rFonts w:eastAsia="Times New Roman"/>
      <w:lang w:eastAsia="hr-HR"/>
    </w:rPr>
  </w:style>
  <w:style w:styleId="Tekstbalonia" w:type="paragraph">
    <w:name w:val="Balloon Text"/>
    <w:basedOn w:val="Normal"/>
    <w:link w:val="TekstbaloniaChar"/>
    <w:uiPriority w:val="99"/>
    <w:semiHidden/>
    <w:unhideWhenUsed/>
    <w:rsid w:val="00B8182E"/>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82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A473F"/>
    <w:rPr>
      <w:color w:val="808080"/>
      <w:bdr w:color="auto" w:space="0" w:sz="0" w:val="none"/>
      <w:shd w:color="auto" w:fill="CCFFFF" w:val="clear"/>
    </w:rPr>
  </w:style>
  <w:style w:customStyle="1" w:styleId="eSPISCCParagraphDefaultFont" w:type="character">
    <w:name w:val="eSPIS_CC_Paragraph Default Font"/>
    <w:basedOn w:val="Zadanifontodlomka"/>
    <w:rsid w:val="008A47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473F"/>
    <w:rPr>
      <w:bdr w:color="auto" w:space="0" w:sz="0" w:val="none"/>
      <w:shd w:color="auto" w:fill="FFFFCC" w:val="clear"/>
      <w:lang w:val="hr-HR"/>
    </w:rPr>
  </w:style>
  <w:style w:customStyle="1" w:styleId="PozadinaSvijetloCrvena" w:type="character">
    <w:name w:val="Pozadina_SvijetloCrvena"/>
    <w:basedOn w:val="eSPISCCParagraphDefaultFont"/>
    <w:rsid w:val="008A47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47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45022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St-250/2013-168</izvorni_sadrzaj>
    <derivirana_varijabla naziv="DomainObject.Oznaka_1">St-250/2013-168</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St-250/2013-168</izvorni_sadrzaj>
    <derivirana_varijabla naziv="DomainObject.PoslovniBrojDokumenta_1">St-250/2013-168</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St-250/2013-168</izvorni_sadrzaj>
    <derivirana_varijabla naziv="DomainObject.PredzadnjaOdlukaIzPredmeta.Oznaka_1">St-250/2013-168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340</properties:Words>
  <properties:Characters>1789</properties:Characters>
  <properties:Lines>46</properties:Lines>
  <properties:Paragraphs>15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2019-03-06T11:10:00Z</dcterms:created>
  <dc:creator>Velimir Vuković</dc:creator>
  <cp:lastModifiedBy>Velimir Vuković</cp:lastModifiedBy>
  <cp:lastPrinted>2019-03-06T12:24:00Z</cp:lastPrinted>
  <dcterms:modified xmlns:xsi="http://www.w3.org/2001/XMLSchema-instance" xsi:type="dcterms:W3CDTF">2019-03-06T12:31:00Z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St-250/2013-168 / Odluka - Rješenje - predaji stvari (st-250-13_predaja_m._košlar_._košlar_)</vt:lpwstr>
  </prop:property>
  <prop:property name="CC_coloring" pid="4" fmtid="{D5CDD505-2E9C-101B-9397-08002B2CF9AE}">
    <vt:bool>true</vt:bool>
  </prop:property>
  <prop:property name="BrojStranica" pid="5" fmtid="{D5CDD505-2E9C-101B-9397-08002B2CF9AE}">
    <vt:i4>2</vt:i4>
  </prop:property>
</prop:Properties>
</file>