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465a" w14:paraId="f44465a"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636F96" w:rsidR="00FF58DC" w:rsidRPr="00B77765">
      <w:pPr>
        <w:pStyle w:val="Bezproreda"/>
      </w:pPr>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636F96" w:rsidR="00FF58DC" w:rsidRPr="00B77765">
      <w:pPr>
        <w:pStyle w:val="Bezproreda"/>
        <w:rPr>
          <w:lang w:val="pl-PL"/>
        </w:rPr>
      </w:pPr>
      <w:r w:rsidRPr="00B77765">
        <w:rPr>
          <w:lang w:val="pl-PL"/>
        </w:rPr>
        <w:t>TRGOVAČKI SUD U ZAGREBU</w:t>
      </w:r>
    </w:p>
    <w:p w:rsidRDefault="00FF58DC" w:rsidP="00636F96" w:rsidR="00FF58DC" w:rsidRPr="00B77765">
      <w:pPr>
        <w:pStyle w:val="Bezproreda"/>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721918">
        <w:t>67</w:t>
      </w:r>
      <w:r w:rsidR="0031687F">
        <w:t>63/2016</w:t>
      </w:r>
    </w:p>
    <w:p w:rsidRDefault="00FF58DC" w:rsidP="00636F96" w:rsidR="00FF58DC" w:rsidRPr="00B77765">
      <w:pPr>
        <w:pStyle w:val="Bezproreda"/>
        <w:rPr>
          <w:lang w:val="pt-BR"/>
        </w:rPr>
      </w:pPr>
    </w:p>
    <w:p w:rsidRDefault="00FF58DC" w:rsidP="00636F96" w:rsidR="00FF58DC" w:rsidRPr="00B77765">
      <w:pPr>
        <w:pStyle w:val="Bezproreda"/>
        <w:jc w:val="center"/>
        <w:rPr>
          <w:lang w:val="pt-BR"/>
        </w:rPr>
      </w:pPr>
      <w:r w:rsidRPr="00B77765">
        <w:rPr>
          <w:lang w:val="pt-BR"/>
        </w:rPr>
        <w:t>R E P U B L I K A   H R VA T S K A</w:t>
      </w:r>
    </w:p>
    <w:p w:rsidRDefault="00FC024A" w:rsidP="00FC024A" w:rsidR="00FF58DC" w:rsidRPr="00B77765">
      <w:pPr>
        <w:pStyle w:val="Bezproreda"/>
        <w:tabs>
          <w:tab w:pos="7039" w:val="left"/>
        </w:tabs>
        <w:rPr>
          <w:lang w:val="pt-BR"/>
        </w:rPr>
      </w:pPr>
      <w:r>
        <w:rPr>
          <w:lang w:val="pt-BR"/>
        </w:rPr>
        <w:tab/>
      </w:r>
    </w:p>
    <w:p w:rsidRDefault="00FF58DC" w:rsidP="00636F96" w:rsidR="00FF58DC" w:rsidRPr="00B77765">
      <w:pPr>
        <w:pStyle w:val="Bezproreda"/>
        <w:jc w:val="center"/>
        <w:rPr>
          <w:lang w:val="pt-BR"/>
        </w:rPr>
      </w:pPr>
      <w:r w:rsidRPr="00B77765">
        <w:rPr>
          <w:lang w:val="pt-BR"/>
        </w:rPr>
        <w:t>R J E Š E N J E</w:t>
      </w:r>
    </w:p>
    <w:p w:rsidRDefault="00254DC6" w:rsidP="00636F96" w:rsidR="00254DC6" w:rsidRPr="00B77765">
      <w:pPr>
        <w:pStyle w:val="Bezproreda"/>
        <w:rPr>
          <w:b/>
        </w:rPr>
      </w:pPr>
    </w:p>
    <w:p w:rsidRDefault="00CF5DEA" w:rsidP="00636F96" w:rsidR="00CF5DEA" w:rsidRPr="00B77765">
      <w:pPr>
        <w:pStyle w:val="Bezproreda"/>
        <w:ind w:firstLine="720"/>
        <w:jc w:val="both"/>
      </w:pPr>
      <w:r w:rsidRPr="00B77765">
        <w:t>Trgovački sud u Zagrebu, po sucu</w:t>
      </w:r>
      <w:r w:rsidR="002E3351">
        <w:t xml:space="preserve"> Maji Jurovicki</w:t>
      </w:r>
      <w:r w:rsidRPr="00B77765">
        <w:t xml:space="preserve">, u stečajnom postupku </w:t>
      </w:r>
      <w:r w:rsidR="005F296E" w:rsidRPr="00B77765">
        <w:t>nad dužnikom</w:t>
      </w:r>
      <w:r w:rsidR="008D725D">
        <w:t xml:space="preserve"> </w:t>
      </w:r>
      <w:r w:rsidR="00C92B4F" w:rsidRPr="00C92B4F">
        <w:t xml:space="preserve">LASIĆ GRADNJA d.o.o. za građenje, </w:t>
      </w:r>
      <w:r w:rsidR="007B68A6" w:rsidRPr="007B68A6">
        <w:t>OIB: 98832330545</w:t>
      </w:r>
      <w:r w:rsidR="00C92B4F" w:rsidRPr="00C92B4F">
        <w:t>Gornji Stupnik, Gornjo</w:t>
      </w:r>
      <w:r w:rsidR="007B68A6">
        <w:t>stupnička 1 b</w:t>
      </w:r>
      <w:r w:rsidR="00C92B4F">
        <w:t xml:space="preserve">, </w:t>
      </w:r>
      <w:r w:rsidR="008D725D">
        <w:t xml:space="preserve">dana </w:t>
      </w:r>
      <w:r w:rsidR="00C22349">
        <w:t>27. ožujka</w:t>
      </w:r>
      <w:r w:rsidR="008D725D">
        <w:t xml:space="preserve"> 2018.</w:t>
      </w:r>
    </w:p>
    <w:p w:rsidRDefault="00E41EB3" w:rsidP="00636F96" w:rsidR="00E41EB3" w:rsidRPr="00B77765">
      <w:pPr>
        <w:pStyle w:val="Bezproreda"/>
      </w:pPr>
    </w:p>
    <w:p w:rsidRDefault="00E43B53" w:rsidP="00636F96" w:rsidR="00E43B53" w:rsidRPr="00B77765">
      <w:pPr>
        <w:pStyle w:val="Bezproreda"/>
        <w:jc w:val="center"/>
      </w:pPr>
      <w:r w:rsidRPr="00B77765">
        <w:t>r i j e š i o   j e</w:t>
      </w:r>
    </w:p>
    <w:p w:rsidRDefault="00E43B53" w:rsidP="00636F96" w:rsidR="00E43B53" w:rsidRPr="00B77765">
      <w:pPr>
        <w:pStyle w:val="Bezproreda"/>
      </w:pPr>
    </w:p>
    <w:p w:rsidRDefault="00BD14B7" w:rsidP="00636F96" w:rsidR="00E43B53">
      <w:pPr>
        <w:pStyle w:val="Bezproreda"/>
        <w:jc w:val="both"/>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95EAE" w:rsidRPr="00E95EAE">
        <w:t>LASIĆ GRADNJA d.o.o. za građenje, Gornji Stupnik, Gornjostupnička 1 b, OIB: 98832330545</w:t>
      </w:r>
      <w:r w:rsidR="00E95EAE">
        <w:t>.</w:t>
      </w:r>
    </w:p>
    <w:p w:rsidRDefault="00E95EAE" w:rsidP="00636F96" w:rsidR="00E95EAE" w:rsidRPr="00B77765">
      <w:pPr>
        <w:pStyle w:val="Bezproreda"/>
        <w:jc w:val="both"/>
      </w:pPr>
    </w:p>
    <w:p w:rsidRDefault="00BD14B7" w:rsidP="00636F96" w:rsidR="00E43B53" w:rsidRPr="00B77765">
      <w:pPr>
        <w:pStyle w:val="Bezproreda"/>
        <w:jc w:val="both"/>
        <w:rPr>
          <w:i/>
        </w:rPr>
      </w:pPr>
      <w:r>
        <w:t xml:space="preserve">II      </w:t>
      </w:r>
      <w:r w:rsidR="00E43B53" w:rsidRPr="00B77765">
        <w:t xml:space="preserve">Određuje se ročište radi izjašnjenja o prijedlogu za otvaranje stečajnog postupka za </w:t>
      </w:r>
      <w:r w:rsidR="005C46E0">
        <w:rPr>
          <w:b/>
        </w:rPr>
        <w:t>0</w:t>
      </w:r>
      <w:r w:rsidR="00C22349">
        <w:rPr>
          <w:b/>
        </w:rPr>
        <w:t>3. svibnja</w:t>
      </w:r>
      <w:r w:rsidR="00ED7798">
        <w:rPr>
          <w:b/>
        </w:rPr>
        <w:t xml:space="preserve"> </w:t>
      </w:r>
      <w:r w:rsidR="003C7B51" w:rsidRPr="00B3483E">
        <w:rPr>
          <w:b/>
        </w:rPr>
        <w:t>2018</w:t>
      </w:r>
      <w:r w:rsidR="00CE12FE" w:rsidRPr="00B3483E">
        <w:rPr>
          <w:b/>
        </w:rPr>
        <w:t xml:space="preserve">. u </w:t>
      </w:r>
      <w:r w:rsidR="003C7B51" w:rsidRPr="00B3483E">
        <w:rPr>
          <w:b/>
        </w:rPr>
        <w:t>10,</w:t>
      </w:r>
      <w:r w:rsidR="006F0AF6">
        <w:rPr>
          <w:b/>
        </w:rPr>
        <w:t>3</w:t>
      </w:r>
      <w:r w:rsidR="00B77765" w:rsidRPr="00B3483E">
        <w:rPr>
          <w:b/>
        </w:rPr>
        <w:t>0</w:t>
      </w:r>
      <w:r w:rsidR="00E43B53" w:rsidRPr="00B3483E">
        <w:rPr>
          <w:b/>
        </w:rPr>
        <w:t xml:space="preserve"> sati,</w:t>
      </w:r>
      <w:r w:rsidR="00E43B53" w:rsidRPr="00B3483E">
        <w:rPr>
          <w:b/>
          <w:bCs/>
        </w:rPr>
        <w:t xml:space="preserve"> u</w:t>
      </w:r>
      <w:r w:rsidR="00E43B53" w:rsidRPr="00B3483E">
        <w:rPr>
          <w:b/>
        </w:rPr>
        <w:t xml:space="preserve"> zgradi ovog suda u sobi br. </w:t>
      </w:r>
      <w:r w:rsidR="003770A2">
        <w:rPr>
          <w:b/>
        </w:rPr>
        <w:t xml:space="preserve">30/I dvorišna zgrada </w:t>
      </w:r>
      <w:r w:rsidR="00E43B53" w:rsidRPr="00B77765">
        <w:t>koje se pozivaju dostavom ovog rješenja:</w:t>
      </w:r>
    </w:p>
    <w:p w:rsidRDefault="00856EAC" w:rsidP="00636F96" w:rsidR="003E15C9" w:rsidRPr="00B77765">
      <w:pPr>
        <w:pStyle w:val="Bezproreda"/>
        <w:jc w:val="both"/>
      </w:pPr>
      <w:r>
        <w:t xml:space="preserve">- </w:t>
      </w:r>
      <w:r w:rsidR="00E43B53" w:rsidRPr="00B77765">
        <w:t>predlagatelj</w:t>
      </w:r>
      <w:r w:rsidR="00E95EAE">
        <w:t>i</w:t>
      </w:r>
      <w:r w:rsidR="002D799D" w:rsidRPr="00B77765">
        <w:t xml:space="preserve"> </w:t>
      </w:r>
    </w:p>
    <w:p w:rsidRDefault="00856EAC" w:rsidP="00636F96" w:rsidR="00494628" w:rsidRPr="00B77765">
      <w:pPr>
        <w:pStyle w:val="Bezproreda"/>
        <w:jc w:val="both"/>
      </w:pPr>
      <w:r>
        <w:t xml:space="preserve">- </w:t>
      </w:r>
      <w:r w:rsidR="003E15C9" w:rsidRPr="00B77765">
        <w:t>dužnik</w:t>
      </w:r>
    </w:p>
    <w:p w:rsidRDefault="00856EAC" w:rsidP="00636F96" w:rsidR="00AE7481">
      <w:pPr>
        <w:pStyle w:val="Bezproreda"/>
        <w:jc w:val="both"/>
      </w:pPr>
      <w:r>
        <w:t xml:space="preserve">- </w:t>
      </w:r>
      <w:r w:rsidR="00E43B53" w:rsidRPr="00B77765">
        <w:t>zastupni</w:t>
      </w:r>
      <w:r w:rsidR="009653B2" w:rsidRPr="00B77765">
        <w:t>k</w:t>
      </w:r>
      <w:r w:rsidR="00E43B53" w:rsidRPr="00B77765">
        <w:t xml:space="preserve"> p</w:t>
      </w:r>
      <w:r w:rsidR="002D799D" w:rsidRPr="00B77765">
        <w:t xml:space="preserve">o zakonu dužnika: </w:t>
      </w:r>
    </w:p>
    <w:p w:rsidRDefault="00856EAC" w:rsidP="00636F96" w:rsidR="00815321" w:rsidRPr="00B77765">
      <w:pPr>
        <w:pStyle w:val="Bezproreda"/>
        <w:jc w:val="both"/>
      </w:pPr>
      <w:r>
        <w:t>- FINA</w:t>
      </w:r>
    </w:p>
    <w:p w:rsidRDefault="00856EAC" w:rsidP="00636F96" w:rsidR="00FB5FF2" w:rsidRPr="00B77765">
      <w:pPr>
        <w:pStyle w:val="Bezproreda"/>
        <w:jc w:val="both"/>
      </w:pPr>
      <w:r>
        <w:t xml:space="preserve">- </w:t>
      </w:r>
      <w:r w:rsidR="00987D56">
        <w:t>Erste &amp; Steiermarkische bank</w:t>
      </w:r>
      <w:r w:rsidR="00815321" w:rsidRPr="00B77765">
        <w:t xml:space="preserve"> d.d</w:t>
      </w:r>
      <w:r w:rsidR="009653B2" w:rsidRPr="00B77765">
        <w:t>.</w:t>
      </w:r>
    </w:p>
    <w:p w:rsidRDefault="00E43B53" w:rsidP="00636F96" w:rsidR="00BD14B7">
      <w:pPr>
        <w:pStyle w:val="Bezproreda"/>
        <w:jc w:val="both"/>
      </w:pPr>
      <w:r w:rsidRPr="00B77765">
        <w:t xml:space="preserve">  </w:t>
      </w:r>
    </w:p>
    <w:p w:rsidRDefault="00126E78" w:rsidP="00636F96" w:rsidR="00E43B53" w:rsidRPr="00B77765">
      <w:pPr>
        <w:pStyle w:val="Bezproreda"/>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636F96" w:rsidR="00E43B53" w:rsidRPr="00B77765">
      <w:pPr>
        <w:pStyle w:val="Bezproreda"/>
        <w:jc w:val="both"/>
      </w:pPr>
    </w:p>
    <w:p w:rsidRDefault="00900561" w:rsidP="00636F96" w:rsidR="00900561" w:rsidRPr="00B77765">
      <w:pPr>
        <w:pStyle w:val="Bezproreda"/>
        <w:jc w:val="center"/>
      </w:pPr>
      <w:r w:rsidRPr="00B77765">
        <w:t>Obrazloženje</w:t>
      </w:r>
    </w:p>
    <w:p w:rsidRDefault="00643C23" w:rsidP="00636F96" w:rsidR="00643C23" w:rsidRPr="00B77765">
      <w:pPr>
        <w:pStyle w:val="Bezproreda"/>
        <w:rPr>
          <w:lang w:eastAsia="hr-HR"/>
        </w:rPr>
      </w:pPr>
    </w:p>
    <w:p w:rsidRDefault="009653B2" w:rsidP="00636F96" w:rsidR="009653B2" w:rsidRPr="00B77765">
      <w:pPr>
        <w:pStyle w:val="Bezproreda"/>
        <w:ind w:firstLine="720"/>
        <w:jc w:val="both"/>
      </w:pPr>
      <w:r w:rsidRPr="00B77765">
        <w:t>Financijska agencija podnijel</w:t>
      </w:r>
      <w:r w:rsidR="007B68A6">
        <w:t>a je, na temelju odredbe čl. 444</w:t>
      </w:r>
      <w:r w:rsidRPr="00B77765">
        <w:t xml:space="preserve">. st. 1. Stečajnog zakona (“Narodne novine” broj 71/15, dalje: SZ), zahtjev za provedbu skraćenog stečajnog postupka nad dužnikom </w:t>
      </w:r>
      <w:r w:rsidR="007B68A6" w:rsidRPr="007B68A6">
        <w:t>LASIĆ GRADNJA d.o.o. za građenje, OIB: 98832330545</w:t>
      </w:r>
      <w:r w:rsidR="007B68A6">
        <w:t xml:space="preserve">, </w:t>
      </w:r>
      <w:r w:rsidR="007B68A6" w:rsidRPr="007B68A6">
        <w:t xml:space="preserve">Gornji Stupnik, Gornjostupnička 1 b, </w:t>
      </w:r>
    </w:p>
    <w:p w:rsidRDefault="009653B2" w:rsidP="00806238" w:rsidR="00806238">
      <w:pPr>
        <w:pStyle w:val="Bezproreda"/>
        <w:jc w:val="both"/>
      </w:pPr>
      <w:r w:rsidRPr="00B77765">
        <w:tab/>
      </w:r>
      <w:r w:rsidR="00D200F4">
        <w:t xml:space="preserve">  </w:t>
      </w:r>
      <w:r w:rsidR="00806238">
        <w:t>Vjerovnik dužnika Republika Hrvatska je 04. ožujka 2016. podnio je prijedlog za otvaranje stečajnog postupka nad dužnikom te je izvijestio sud da prema dužniku na dan 10. veljače 2016. ima potraživanje u iznosu od 1.071.115,27 kn i da je u neprekidnoj blokadi duže od 60 dana i da dužnik ima imovinu odnosno nekretnine.</w:t>
      </w:r>
    </w:p>
    <w:p w:rsidRDefault="00806238" w:rsidP="00806238" w:rsidR="00806238">
      <w:pPr>
        <w:pStyle w:val="Bezproreda"/>
        <w:jc w:val="both"/>
      </w:pPr>
      <w:r>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D200F4" w:rsidP="00806238" w:rsidR="00806238">
      <w:pPr>
        <w:pStyle w:val="Bezproreda"/>
        <w:jc w:val="both"/>
      </w:pPr>
      <w:r>
        <w:lastRenderedPageBreak/>
        <w:t xml:space="preserve">        </w:t>
      </w:r>
      <w:r w:rsidR="00806238">
        <w:t xml:space="preserve">Vjerovnik Erste&amp;Steiermärkische Bank d.d., Rijeka, Jadranski trg 3a,  podnio je dana 11. ožujka 2016. prijedlog za otvaranje stečajnog postupka nad dužnikom te je izvijestio sud da je dužnik vlasnik nekretnina upisanih u zk. ul. br. 4638 i 32, k.o. Stupnik i zk. ul. br. 7048, 7066 i 6053, k.o. Pag. </w:t>
      </w:r>
    </w:p>
    <w:p w:rsidRDefault="00D200F4" w:rsidP="00806238" w:rsidR="00806238">
      <w:pPr>
        <w:pStyle w:val="Bezproreda"/>
        <w:jc w:val="both"/>
      </w:pPr>
      <w:r>
        <w:t xml:space="preserve">          </w:t>
      </w:r>
      <w:r w:rsidR="00806238">
        <w:t>Vjerovnik Branko Jakić, javni bilježnik iz Zagreba, Zelinska 3, podnio je dana 15. ožujka 2016. prijedlog za otvaranje stečajnog postupka nad dužnikom te je izvijestio sud da prema dužniku ima potraživanje u iznosu od 8.131,19 kn, a koje se temelji na neplaćenim računima br. 3500/10, 4237/10, 6862/10, 684/11, 1489/11, 3239/11, 3543/11, 3996/11, 5651/11, 7191/11, 5454/12, 924/13 i 1713/VP/1.</w:t>
      </w:r>
    </w:p>
    <w:p w:rsidRDefault="00806238" w:rsidP="00806238" w:rsidR="00806238">
      <w:pPr>
        <w:pStyle w:val="Bezproreda"/>
        <w:jc w:val="both"/>
      </w:pPr>
    </w:p>
    <w:p w:rsidRDefault="00FB5FF2" w:rsidP="00806238" w:rsidR="00FB5FF2" w:rsidRPr="00B77765">
      <w:pPr>
        <w:pStyle w:val="Bezproreda"/>
        <w:jc w:val="both"/>
      </w:pPr>
      <w:r w:rsidRPr="00B77765">
        <w:t xml:space="preserve"> </w:t>
      </w:r>
    </w:p>
    <w:p w:rsidRDefault="00FB5FF2" w:rsidP="00636F96" w:rsidR="00AC37E3" w:rsidRPr="00C64DAD">
      <w:pPr>
        <w:pStyle w:val="Bezproreda"/>
        <w:jc w:val="both"/>
      </w:pPr>
      <w:r w:rsidRPr="00B77765">
        <w:tab/>
        <w:t>Imajući u vidu činjenicu da je Financija agencija u zahtjevu za provedbu skraćenog stečajnog postupka, koji se vo</w:t>
      </w:r>
      <w:r w:rsidR="00AD0473">
        <w:t>dio pod poslovnim brojem St-2000</w:t>
      </w:r>
      <w:r w:rsidRPr="00B77765">
        <w:t>/1</w:t>
      </w:r>
      <w:r w:rsidR="00E81E49">
        <w:t>6</w:t>
      </w:r>
      <w:r w:rsidR="00AD0473">
        <w:t>, navela da je dužnik na dan 18</w:t>
      </w:r>
      <w:r w:rsidRPr="00B77765">
        <w:t xml:space="preserve">. </w:t>
      </w:r>
      <w:r w:rsidR="00AD0473">
        <w:t>02.2016</w:t>
      </w:r>
      <w:r w:rsidRPr="00B77765">
        <w:t xml:space="preserve">. u Očevidniku redoslijeda osnova za plaćanje imao evidentirane neizvršene osnove za plaćanje u neprekinutom razdoblju od </w:t>
      </w:r>
      <w:r w:rsidR="00AD047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636F96" w:rsidR="00AC37E3" w:rsidRPr="00B77765">
      <w:pPr>
        <w:pStyle w:val="Bezproreda"/>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636F96" w:rsidR="00762460" w:rsidRPr="00B77765">
      <w:pPr>
        <w:pStyle w:val="Bezproreda"/>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636F96" w:rsidR="00E929BD">
      <w:pPr>
        <w:pStyle w:val="Bezproreda"/>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636F96" w:rsidR="00900561" w:rsidRPr="00B77765">
      <w:pPr>
        <w:pStyle w:val="Bezproreda"/>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636F96" w:rsidP="00636F96" w:rsidR="00636F96">
      <w:pPr>
        <w:pStyle w:val="Bezproreda"/>
      </w:pPr>
    </w:p>
    <w:p w:rsidRDefault="00967701" w:rsidP="00636F96" w:rsidR="00900561" w:rsidRPr="00B77765">
      <w:pPr>
        <w:pStyle w:val="Bezproreda"/>
        <w:jc w:val="center"/>
      </w:pPr>
      <w:r w:rsidRPr="00B77765">
        <w:t>U Zag</w:t>
      </w:r>
      <w:r w:rsidR="00762460" w:rsidRPr="00B77765">
        <w:t xml:space="preserve">rebu </w:t>
      </w:r>
      <w:r w:rsidR="00C22349">
        <w:t>27. ožujka</w:t>
      </w:r>
      <w:r w:rsidR="00E929BD">
        <w:t xml:space="preserve"> 2018.</w:t>
      </w:r>
    </w:p>
    <w:p w:rsidRDefault="00900561" w:rsidP="00636F96" w:rsidR="00900561">
      <w:pPr>
        <w:pStyle w:val="Bezproreda"/>
        <w:jc w:val="right"/>
      </w:pPr>
      <w:r w:rsidRPr="00B77765">
        <w:tab/>
        <w:t>SUDAC:</w:t>
      </w:r>
    </w:p>
    <w:p w:rsidRDefault="004D3B94" w:rsidP="00636F96" w:rsidR="004D3B94">
      <w:pPr>
        <w:pStyle w:val="Bezproreda"/>
        <w:jc w:val="right"/>
      </w:pPr>
    </w:p>
    <w:p w:rsidRDefault="00E929BD" w:rsidP="00636F96" w:rsidR="00E929BD">
      <w:pPr>
        <w:pStyle w:val="Bezproreda"/>
        <w:jc w:val="right"/>
      </w:pPr>
      <w:r>
        <w:t>Maja Jurovicki</w:t>
      </w:r>
      <w:r w:rsidR="00F203B1">
        <w:t xml:space="preserve">, v.r. </w:t>
      </w:r>
    </w:p>
    <w:p w:rsidRDefault="00FC024A" w:rsidP="00636F96" w:rsidR="00FC024A">
      <w:pPr>
        <w:pStyle w:val="Bezproreda"/>
        <w:jc w:val="right"/>
      </w:pPr>
    </w:p>
    <w:p w:rsidRDefault="00FC024A" w:rsidP="00636F96" w:rsidR="00FC024A">
      <w:pPr>
        <w:pStyle w:val="Bezproreda"/>
        <w:jc w:val="right"/>
      </w:pPr>
    </w:p>
    <w:p w:rsidRDefault="00FC024A" w:rsidP="00636F96" w:rsidR="00FC024A">
      <w:pPr>
        <w:pStyle w:val="Bezproreda"/>
        <w:jc w:val="right"/>
      </w:pPr>
    </w:p>
    <w:p w:rsidRDefault="00FC024A" w:rsidP="00636F96" w:rsidR="00FC024A">
      <w:pPr>
        <w:pStyle w:val="Bezproreda"/>
        <w:jc w:val="right"/>
      </w:pPr>
    </w:p>
    <w:p w:rsidRDefault="00FC024A" w:rsidP="00636F96" w:rsidR="00FC024A">
      <w:pPr>
        <w:pStyle w:val="Bezproreda"/>
        <w:jc w:val="right"/>
      </w:pPr>
    </w:p>
    <w:p w:rsidRDefault="00FC024A" w:rsidP="00636F96" w:rsidR="00FC024A">
      <w:pPr>
        <w:pStyle w:val="Bezproreda"/>
        <w:jc w:val="right"/>
      </w:pPr>
    </w:p>
    <w:p w:rsidRDefault="00FC024A" w:rsidP="00636F96" w:rsidR="00FC024A">
      <w:pPr>
        <w:pStyle w:val="Bezproreda"/>
        <w:jc w:val="right"/>
      </w:pPr>
    </w:p>
    <w:p w:rsidRDefault="00FC024A" w:rsidP="00636F96" w:rsidR="00FC024A" w:rsidRPr="00B77765">
      <w:pPr>
        <w:pStyle w:val="Bezproreda"/>
        <w:jc w:val="right"/>
      </w:pPr>
    </w:p>
    <w:p w:rsidRDefault="007E1191" w:rsidP="00636F96" w:rsidR="00900561">
      <w:pPr>
        <w:pStyle w:val="Bezproreda"/>
      </w:pPr>
      <w:r w:rsidRPr="00B77765">
        <w:lastRenderedPageBreak/>
        <w:t xml:space="preserve">      </w:t>
      </w:r>
    </w:p>
    <w:p w:rsidRDefault="004D3B94" w:rsidP="00636F96" w:rsidR="004D3B94" w:rsidRPr="00B77765">
      <w:pPr>
        <w:pStyle w:val="Bezproreda"/>
      </w:pPr>
    </w:p>
    <w:p w:rsidRDefault="00603B12" w:rsidP="00636F96" w:rsidR="00FF15FF" w:rsidRPr="00B77765">
      <w:pPr>
        <w:pStyle w:val="Bezproreda"/>
        <w:rPr>
          <w:b/>
        </w:rPr>
      </w:pPr>
      <w:r w:rsidRPr="00B77765">
        <w:t>UPUTA O PRAVNOM LIJEKU:</w:t>
      </w:r>
    </w:p>
    <w:p w:rsidRDefault="00AC37E3" w:rsidP="00636F96" w:rsidR="004D3B94">
      <w:pPr>
        <w:pStyle w:val="Bezproreda"/>
      </w:pPr>
      <w:r w:rsidRPr="00B77765">
        <w:t>Protiv ovog rješenja nije dopušt</w:t>
      </w:r>
      <w:r w:rsidR="004D3B94">
        <w:t>ena žalba (čl. 115.st. 1. SZ-a)</w:t>
      </w:r>
      <w:r w:rsidR="00FF15FF" w:rsidRPr="00B77765">
        <w:tab/>
      </w:r>
    </w:p>
    <w:p w:rsidRDefault="00F203B1" w:rsidP="00636F96" w:rsidR="00F203B1">
      <w:pPr>
        <w:pStyle w:val="Bezproreda"/>
      </w:pPr>
    </w:p>
    <w:p w:rsidRDefault="00FF15FF" w:rsidP="00636F96" w:rsidR="00FF15FF" w:rsidRPr="004D3B94">
      <w:pPr>
        <w:pStyle w:val="Bezproreda"/>
      </w:pPr>
      <w:r w:rsidRPr="00B77765">
        <w:tab/>
      </w:r>
      <w:r w:rsidRPr="00B77765">
        <w:tab/>
      </w:r>
      <w:r w:rsidRPr="00B77765">
        <w:tab/>
      </w:r>
      <w:r w:rsidRPr="00B77765">
        <w:tab/>
      </w:r>
      <w:r w:rsidRPr="00B77765">
        <w:tab/>
      </w:r>
      <w:r w:rsidRPr="00B77765">
        <w:tab/>
      </w:r>
    </w:p>
    <w:p w:rsidRDefault="00F203B1" w:rsidP="004F5146" w:rsidR="00F203B1">
      <w:pPr>
        <w:jc w:val="right"/>
      </w:pPr>
      <w:r>
        <w:t>za točnost otpravka-ovlašteni službenik</w:t>
      </w:r>
    </w:p>
    <w:p w:rsidRDefault="00F203B1" w:rsidP="004F5146" w:rsidR="00F203B1">
      <w:pPr>
        <w:jc w:val="right"/>
      </w:pPr>
      <w:r>
        <w:t xml:space="preserve">Mirjana Gašparić </w:t>
      </w:r>
    </w:p>
    <w:p w:rsidRDefault="00126E78" w:rsidP="00636F96" w:rsidR="00B639DE" w:rsidRPr="00B77765">
      <w:pPr>
        <w:pStyle w:val="Bezproreda"/>
      </w:pPr>
      <w:r>
        <w:t xml:space="preserve"> </w:t>
      </w: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F203B1">
          <w:rPr>
            <w:noProof/>
          </w:rPr>
          <w:t>3</w:t>
        </w:r>
        <w:r>
          <w:fldChar w:fldCharType="end"/>
        </w:r>
        <w:r>
          <w:t xml:space="preserve">                        </w:t>
        </w:r>
        <w:r w:rsidR="00ED32D3">
          <w:t xml:space="preserve">                70. St-6</w:t>
        </w:r>
        <w:r w:rsidR="00FC024A">
          <w:t>7</w:t>
        </w:r>
        <w:r w:rsidR="00ED32D3">
          <w:t>63/2016</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6497"/>
    <w:rsid w:val="000778D8"/>
    <w:rsid w:val="000A0BD3"/>
    <w:rsid w:val="000E2D4A"/>
    <w:rsid w:val="000F402F"/>
    <w:rsid w:val="00126E78"/>
    <w:rsid w:val="00243248"/>
    <w:rsid w:val="00254DC6"/>
    <w:rsid w:val="002726E7"/>
    <w:rsid w:val="00292401"/>
    <w:rsid w:val="00294AD4"/>
    <w:rsid w:val="002A6BA6"/>
    <w:rsid w:val="002C0221"/>
    <w:rsid w:val="002D799D"/>
    <w:rsid w:val="002E07CD"/>
    <w:rsid w:val="002E3351"/>
    <w:rsid w:val="0031687F"/>
    <w:rsid w:val="00330F84"/>
    <w:rsid w:val="003469B5"/>
    <w:rsid w:val="00356862"/>
    <w:rsid w:val="003770A2"/>
    <w:rsid w:val="003A630A"/>
    <w:rsid w:val="003C7B51"/>
    <w:rsid w:val="003E15C9"/>
    <w:rsid w:val="00407A48"/>
    <w:rsid w:val="00445446"/>
    <w:rsid w:val="00494628"/>
    <w:rsid w:val="004D3B94"/>
    <w:rsid w:val="004E5469"/>
    <w:rsid w:val="004F022B"/>
    <w:rsid w:val="00583223"/>
    <w:rsid w:val="005C2C94"/>
    <w:rsid w:val="005C46E0"/>
    <w:rsid w:val="005F296E"/>
    <w:rsid w:val="005F3D5C"/>
    <w:rsid w:val="00600173"/>
    <w:rsid w:val="00603B12"/>
    <w:rsid w:val="00636F96"/>
    <w:rsid w:val="00643C23"/>
    <w:rsid w:val="00661F07"/>
    <w:rsid w:val="00690E3C"/>
    <w:rsid w:val="006F0AF6"/>
    <w:rsid w:val="00721918"/>
    <w:rsid w:val="00724315"/>
    <w:rsid w:val="00734AAF"/>
    <w:rsid w:val="00751731"/>
    <w:rsid w:val="00762460"/>
    <w:rsid w:val="00774C28"/>
    <w:rsid w:val="007A6843"/>
    <w:rsid w:val="007A7FD9"/>
    <w:rsid w:val="007B3F07"/>
    <w:rsid w:val="007B68A6"/>
    <w:rsid w:val="007E1191"/>
    <w:rsid w:val="00806238"/>
    <w:rsid w:val="00815321"/>
    <w:rsid w:val="00855110"/>
    <w:rsid w:val="00856EAC"/>
    <w:rsid w:val="008731B1"/>
    <w:rsid w:val="008A1581"/>
    <w:rsid w:val="008C4D21"/>
    <w:rsid w:val="008D725D"/>
    <w:rsid w:val="00900561"/>
    <w:rsid w:val="009214EB"/>
    <w:rsid w:val="009653B2"/>
    <w:rsid w:val="00967701"/>
    <w:rsid w:val="00987D56"/>
    <w:rsid w:val="009B00D4"/>
    <w:rsid w:val="009C383A"/>
    <w:rsid w:val="00A3761C"/>
    <w:rsid w:val="00A94094"/>
    <w:rsid w:val="00AA6FF2"/>
    <w:rsid w:val="00AC37E3"/>
    <w:rsid w:val="00AD0473"/>
    <w:rsid w:val="00AD1D41"/>
    <w:rsid w:val="00AE7481"/>
    <w:rsid w:val="00B255D3"/>
    <w:rsid w:val="00B3483E"/>
    <w:rsid w:val="00B639DE"/>
    <w:rsid w:val="00B77765"/>
    <w:rsid w:val="00BD14B7"/>
    <w:rsid w:val="00BE39EF"/>
    <w:rsid w:val="00C22349"/>
    <w:rsid w:val="00C64DAD"/>
    <w:rsid w:val="00C92B4F"/>
    <w:rsid w:val="00CA52AD"/>
    <w:rsid w:val="00CC7117"/>
    <w:rsid w:val="00CE12FE"/>
    <w:rsid w:val="00CF5DEA"/>
    <w:rsid w:val="00D200F4"/>
    <w:rsid w:val="00D876EF"/>
    <w:rsid w:val="00D924AE"/>
    <w:rsid w:val="00E41EB3"/>
    <w:rsid w:val="00E43B53"/>
    <w:rsid w:val="00E81E49"/>
    <w:rsid w:val="00E90229"/>
    <w:rsid w:val="00E929BD"/>
    <w:rsid w:val="00E95EAE"/>
    <w:rsid w:val="00EA2143"/>
    <w:rsid w:val="00ED32D3"/>
    <w:rsid w:val="00ED7798"/>
    <w:rsid w:val="00F1779A"/>
    <w:rsid w:val="00F203B1"/>
    <w:rsid w:val="00F31E99"/>
    <w:rsid w:val="00F56FDA"/>
    <w:rsid w:val="00F7663E"/>
    <w:rsid w:val="00F874BD"/>
    <w:rsid w:val="00FA16A5"/>
    <w:rsid w:val="00FB5FF2"/>
    <w:rsid w:val="00FC024A"/>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Bezproreda" w:type="paragraph">
    <w:name w:val="No Spacing"/>
    <w:uiPriority w:val="1"/>
    <w:qFormat/>
    <w:rsid w:val="00636F96"/>
    <w:rPr>
      <w:sz w:val="24"/>
      <w:szCs w:val="24"/>
      <w:lang w:eastAsia="en-US"/>
    </w:rPr>
  </w:style>
  <w:style w:styleId="Tekstrezerviranogmjesta" w:type="character">
    <w:name w:val="Placeholder Text"/>
    <w:basedOn w:val="Zadanifontodlomka"/>
    <w:uiPriority w:val="99"/>
    <w:semiHidden/>
    <w:rsid w:val="00F203B1"/>
    <w:rPr>
      <w:color w:val="808080"/>
      <w:bdr w:space="0" w:sz="0" w:color="auto" w:val="none"/>
      <w:shd w:fill="auto" w:color="auto" w:val="clear"/>
    </w:rPr>
  </w:style>
  <w:style w:customStyle="true" w:styleId="eSPISCCParagraphDefaultFont" w:type="character">
    <w:name w:val="eSPIS_CC_Paragraph Default Font"/>
    <w:basedOn w:val="Zadanifontodlomka"/>
    <w:rsid w:val="00F203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03B1"/>
    <w:rPr>
      <w:bdr w:space="0" w:sz="0" w:color="auto" w:val="none"/>
      <w:shd w:fill="FFFFCC" w:color="auto" w:val="clear"/>
      <w:lang w:val="hr-HR"/>
    </w:rPr>
  </w:style>
  <w:style w:customStyle="true" w:styleId="PozadinaSvijetloCrvena" w:type="character">
    <w:name w:val="Pozadina_SvijetloCrvena"/>
    <w:basedOn w:val="eSPISCCParagraphDefaultFont"/>
    <w:rsid w:val="00F203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03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Bezproreda" w:type="paragraph">
    <w:name w:val="No Spacing"/>
    <w:uiPriority w:val="1"/>
    <w:qFormat/>
    <w:rsid w:val="00636F96"/>
    <w:rPr>
      <w:sz w:val="24"/>
      <w:szCs w:val="24"/>
      <w:lang w:eastAsia="en-US"/>
    </w:rPr>
  </w:style>
  <w:style w:styleId="Tekstrezerviranogmjesta" w:type="character">
    <w:name w:val="Placeholder Text"/>
    <w:basedOn w:val="Zadanifontodlomka"/>
    <w:uiPriority w:val="99"/>
    <w:semiHidden/>
    <w:rsid w:val="00F203B1"/>
    <w:rPr>
      <w:color w:val="808080"/>
      <w:bdr w:color="auto" w:space="0" w:sz="0" w:val="none"/>
      <w:shd w:color="auto" w:fill="auto" w:val="clear"/>
    </w:rPr>
  </w:style>
  <w:style w:customStyle="1" w:styleId="eSPISCCParagraphDefaultFont" w:type="character">
    <w:name w:val="eSPIS_CC_Paragraph Default Font"/>
    <w:basedOn w:val="Zadanifontodlomka"/>
    <w:rsid w:val="00F203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03B1"/>
    <w:rPr>
      <w:bdr w:color="auto" w:space="0" w:sz="0" w:val="none"/>
      <w:shd w:color="auto" w:fill="FFFFCC" w:val="clear"/>
      <w:lang w:val="hr-HR"/>
    </w:rPr>
  </w:style>
  <w:style w:customStyle="1" w:styleId="PozadinaSvijetloCrvena" w:type="character">
    <w:name w:val="Pozadina_SvijetloCrvena"/>
    <w:basedOn w:val="eSPISCCParagraphDefaultFont"/>
    <w:rsid w:val="00F203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03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6763</izvorni_sadrzaj>
    <derivirana_varijabla naziv="DomainObject.Predmet.Broj_1">6763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St-6763/2016</izvorni_sadrzaj>
    <derivirana_varijabla naziv="DomainObject.Predmet.OznakaBroj_1">St-6763/2016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LASIĆ GRADNJA d.o.o. za građenje</izvorni_sadrzaj>
    <derivirana_varijabla naziv="DomainObject.Predmet.ProtustrankaFormated_1">  LASIĆ GRADNJA d.o.o. za građenje</derivirana_varijabla>
  </DomainObject.Predmet.ProtustrankaFormated>
  <DomainObject.Predmet.ProtustrankaFormatedOIB>
    <izvorni_sadrzaj>  LASIĆ GRADNJA d.o.o. za građenje, OIB 98832330545</izvorni_sadrzaj>
    <derivirana_varijabla naziv="DomainObject.Predmet.ProtustrankaFormatedOIB_1">  LASIĆ GRADNJA d.o.o. za građenje, OIB 98832330545</derivirana_varijabla>
  </DomainObject.Predmet.ProtustrankaFormatedOIB>
  <DomainObject.Predmet.ProtustrankaFormatedWithAdress>
    <izvorni_sadrzaj> LASIĆ GRADNJA d.o.o. za građenje, Gornjostupnička 1 b, 10255 Gornji Stupnik</izvorni_sadrzaj>
    <derivirana_varijabla naziv="DomainObject.Predmet.ProtustrankaFormatedWithAdress_1"> LASIĆ GRADNJA d.o.o. za građenje, Gornjostupnička 1 b, 10255 Gornji Stupnik</derivirana_varijabla>
  </DomainObject.Predmet.ProtustrankaFormatedWithAdress>
  <DomainObject.Predmet.ProtustrankaFormatedWithAdressOIB>
    <izvorni_sadrzaj> LASIĆ GRADNJA d.o.o. za građenje, OIB 98832330545, Gornjostupnička 1 b, 10255 Gornji Stupnik</izvorni_sadrzaj>
    <derivirana_varijabla naziv="DomainObject.Predmet.ProtustrankaFormatedWithAdressOIB_1"> LASIĆ GRADNJA d.o.o. za građenje, OIB 98832330545, Gornjostupnička 1 b, 10255 Gornji Stupnik</derivirana_varijabla>
  </DomainObject.Predmet.ProtustrankaFormatedWithAdressOIB>
  <DomainObject.Predmet.ProtustrankaWithAdress>
    <izvorni_sadrzaj>LASIĆ GRADNJA d.o.o. za građenje Gornjostupnička 1 b, 10255 Gornji Stupnik</izvorni_sadrzaj>
    <derivirana_varijabla naziv="DomainObject.Predmet.ProtustrankaWithAdress_1">LASIĆ GRADNJA d.o.o. za građenje Gornjostupnička 1 b, 10255 Gornji Stupnik</derivirana_varijabla>
  </DomainObject.Predmet.ProtustrankaWithAdress>
  <DomainObject.Predmet.ProtustrankaWithAdressOIB>
    <izvorni_sadrzaj>LASIĆ GRADNJA d.o.o. za građenje, OIB 98832330545, Gornjostupnička 1 b, 10255 Gornji Stupnik</izvorni_sadrzaj>
    <derivirana_varijabla naziv="DomainObject.Predmet.ProtustrankaWithAdressOIB_1">LASIĆ GRADNJA d.o.o. za građenje, OIB 98832330545, Gornjostupnička 1 b, 10255 Gornji Stupnik</derivirana_varijabla>
  </DomainObject.Predmet.ProtustrankaWithAdressOIB>
  <DomainObject.Predmet.ProtustrankaNazivFormated>
    <izvorni_sadrzaj>LASIĆ GRADNJA d.o.o. za građenje</izvorni_sadrzaj>
    <derivirana_varijabla naziv="DomainObject.Predmet.ProtustrankaNazivFormated_1">LASIĆ GRADNJA d.o.o. za građenje</derivirana_varijabla>
  </DomainObject.Predmet.ProtustrankaNazivFormated>
  <DomainObject.Predmet.ProtustrankaNazivFormatedOIB>
    <izvorni_sadrzaj>LASIĆ GRADNJA d.o.o. za građenje, OIB 98832330545</izvorni_sadrzaj>
    <derivirana_varijabla naziv="DomainObject.Predmet.ProtustrankaNazivFormatedOIB_1">LASIĆ GRADNJA d.o.o. za građenje, OIB 98832330545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LASIĆ GRADNJA d.o.o. za građenje</item>
    </izvorni_sadrzaj>
    <derivirana_varijabla naziv="DomainObject.Predmet.ProtuStrankaListFormated_1">
      <item>LASIĆ GRADNJA d.o.o. za građenje</item>
    </derivirana_varijabla>
  </DomainObject.Predmet.ProtuStrankaListFormated>
  <DomainObject.Predmet.ProtuStrankaListFormatedOIB>
    <izvorni_sadrzaj>
      <item>LASIĆ GRADNJA d.o.o. za građenje, OIB 98832330545</item>
    </izvorni_sadrzaj>
    <derivirana_varijabla naziv="DomainObject.Predmet.ProtuStrankaListFormatedOIB_1">
      <item>LASIĆ GRADNJA d.o.o. za građenje, OIB 98832330545</item>
    </derivirana_varijabla>
  </DomainObject.Predmet.ProtuStrankaListFormatedOIB>
  <DomainObject.Predmet.ProtuStrankaListFormatedWithAdress>
    <izvorni_sadrzaj>
      <item>LASIĆ GRADNJA d.o.o. za građenje, Gornjostupnička 1 b, 10255 Gornji Stupnik</item>
    </izvorni_sadrzaj>
    <derivirana_varijabla naziv="DomainObject.Predmet.ProtuStrankaListFormatedWithAdress_1">
      <item>LASIĆ GRADNJA d.o.o. za građenje, Gornjostupnička 1 b, 10255 Gornji Stupnik</item>
    </derivirana_varijabla>
  </DomainObject.Predmet.ProtuStrankaListFormatedWithAdress>
  <DomainObject.Predmet.ProtuStrankaListFormatedWithAdressOIB>
    <izvorni_sadrzaj>
      <item>LASIĆ GRADNJA d.o.o. za građenje, OIB 98832330545, Gornjostupnička 1 b, 10255 Gornji Stupnik</item>
    </izvorni_sadrzaj>
    <derivirana_varijabla naziv="DomainObject.Predmet.ProtuStrankaListFormatedWithAdressOIB_1">
      <item>LASIĆ GRADNJA d.o.o. za građenje, OIB 98832330545, Gornjostupnička 1 b, 10255 Gornji Stupnik</item>
    </derivirana_varijabla>
  </DomainObject.Predmet.ProtuStrankaListFormatedWithAdressOIB>
  <DomainObject.Predmet.ProtuStrankaListNazivFormated>
    <izvorni_sadrzaj>
      <item>LASIĆ GRADNJA d.o.o. za građenje</item>
    </izvorni_sadrzaj>
    <derivirana_varijabla naziv="DomainObject.Predmet.ProtuStrankaListNazivFormated_1">
      <item>LASIĆ GRADNJA d.o.o. za građenje</item>
    </derivirana_varijabla>
  </DomainObject.Predmet.ProtuStrankaListNazivFormated>
  <DomainObject.Predmet.ProtuStrankaListNazivFormatedOIB>
    <izvorni_sadrzaj>
      <item>LASIĆ GRADNJA d.o.o. za građenje, OIB 98832330545</item>
    </izvorni_sadrzaj>
    <derivirana_varijabla naziv="DomainObject.Predmet.ProtuStrankaListNazivFormatedOIB_1">
      <item>LASIĆ GRADNJA d.o.o. za građenje, OIB 98832330545</item>
    </derivirana_varijabla>
  </DomainObject.Predmet.ProtuStrankaListNazivFormatedOIB>
  <DomainObject.Predmet.OstaliListFormated>
    <izvorni_sadrzaj>
      <item>IVAN LASIĆ</item>
    </izvorni_sadrzaj>
    <derivirana_varijabla naziv="DomainObject.Predmet.OstaliListFormated_1">
      <item>IVAN LASIĆ</item>
    </derivirana_varijabla>
  </DomainObject.Predmet.OstaliListFormated>
  <DomainObject.Predmet.OstaliListFormatedOIB>
    <izvorni_sadrzaj>
      <item>IVAN LASIĆ, OIB 54113083264</item>
    </izvorni_sadrzaj>
    <derivirana_varijabla naziv="DomainObject.Predmet.OstaliListFormatedOIB_1">
      <item>IVAN LASIĆ, OIB 54113083264</item>
    </derivirana_varijabla>
  </DomainObject.Predmet.OstaliListFormatedOIB>
  <DomainObject.Predmet.OstaliListFormatedWithAdress>
    <izvorni_sadrzaj>
      <item>IVAN LASIĆ, DOMOVIĆEVA 3, 10255 Gornji Stupnik</item>
    </izvorni_sadrzaj>
    <derivirana_varijabla naziv="DomainObject.Predmet.OstaliListFormatedWithAdress_1">
      <item>IVAN LASIĆ, DOMOVIĆEVA 3, 10255 Gornji Stupnik</item>
    </derivirana_varijabla>
  </DomainObject.Predmet.OstaliListFormatedWithAdress>
  <DomainObject.Predmet.OstaliListFormatedWithAdressOIB>
    <izvorni_sadrzaj>
      <item>IVAN LASIĆ, OIB 54113083264, DOMOVIĆEVA 3, 10255 Gornji Stupnik</item>
    </izvorni_sadrzaj>
    <derivirana_varijabla naziv="DomainObject.Predmet.OstaliListFormatedWithAdressOIB_1">
      <item>IVAN LASIĆ, OIB 54113083264, DOMOVIĆEVA 3, 10255 Gornji Stupnik</item>
    </derivirana_varijabla>
  </DomainObject.Predmet.OstaliListFormatedWithAdressOIB>
  <DomainObject.Predmet.OstaliListNazivFormated>
    <izvorni_sadrzaj>
      <item>IVAN LASIĆ</item>
    </izvorni_sadrzaj>
    <derivirana_varijabla naziv="DomainObject.Predmet.OstaliListNazivFormated_1">
      <item>IVAN LASIĆ</item>
    </derivirana_varijabla>
  </DomainObject.Predmet.OstaliListNazivFormated>
  <DomainObject.Predmet.OstaliListNazivFormatedOIB>
    <izvorni_sadrzaj>
      <item>IVAN LASIĆ, OIB 54113083264</item>
    </izvorni_sadrzaj>
    <derivirana_varijabla naziv="DomainObject.Predmet.OstaliListNazivFormatedOIB_1">
      <item>IVAN LASIĆ, OIB 54113083264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LASIĆ GRADNJA d.o.o. za građenje</izvorni_sadrzaj>
    <derivirana_varijabla naziv="DomainObject.Predmet.ProtustrankaIDrugi_1">LASIĆ GRADNJA d.o.o. za građenje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LASIĆ GRADNJA d.o.o. za građenje, OIB 98832330545, Gornjostupnička 1 b, 10255 Gornji Stupnik</izvorni_sadrzaj>
    <derivirana_varijabla naziv="DomainObject.Predmet.ProtustrankaIDrugiAdressOIB_1">LASIĆ GRADNJA d.o.o. za građenje, OIB 98832330545, Gornjostupnička 1 b,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LASIĆ GRADNJA d.o.o. za građenje</item>
      <item>FINA Regionalni centar Zagreb</item>
      <item>IVAN LASIĆ</item>
    </izvorni_sadrzaj>
    <derivirana_varijabla naziv="DomainObject.Predmet.SudioniciListNaziv_1">
      <item>LASIĆ GRADNJA d.o.o. za građenje</item>
      <item>FINA Regionalni centar Zagreb</item>
      <item>IVAN LASIĆ</item>
    </derivirana_varijabla>
  </DomainObject.Predmet.SudioniciListNaziv>
  <DomainObject.Predmet.SudioniciListAdressOIB>
    <izvorni_sadrzaj>
      <item>LASIĆ GRADNJA d.o.o. za građenje, OIB 98832330545, Gornjostupnička 1 b,10255 Gornji Stupnik</item>
      <item>FINA Regionalni centar Zagreb, OIB 85821130368, Trg svibanjskih žrtava 1995. 1,10000 Zagreb</item>
      <item>IVAN LASIĆ, OIB 54113083264, DOMOVIĆEVA 3,10255 Gornji Stupnik</item>
    </izvorni_sadrzaj>
    <derivirana_varijabla naziv="DomainObject.Predmet.SudioniciListAdressOIB_1">
      <item>LASIĆ GRADNJA d.o.o. za građenje, OIB 98832330545, Gornjostupnička 1 b,10255 Gornji Stupnik</item>
      <item>FINA Regionalni centar Zagreb, OIB 85821130368, Trg svibanjskih žrtava 1995. 1,10000 Zagreb</item>
      <item>IVAN LASIĆ, OIB 54113083264, DOMOVIĆEVA 3,10255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98832330545</item>
      <item>, OIB 85821130368</item>
      <item>, OIB 54113083264</item>
    </izvorni_sadrzaj>
    <derivirana_varijabla naziv="DomainObject.Predmet.SudioniciListNazivOIB_1">
      <item>, OIB 98832330545</item>
      <item>, OIB 85821130368</item>
      <item>, OIB 54113083264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2EDFF-2EE4-4C23-85B3-5CF3477747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711</properties:Words>
  <properties:Characters>3846</properties:Characters>
  <properties:Lines>101</properties:Lines>
  <properties:Paragraphs>33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2018-03-27T12:11:00Z</dcterms:created>
  <dc:creator>nmarkovic</dc:creator>
  <cp:lastModifiedBy>Mirjana Gašparić</cp:lastModifiedBy>
  <cp:lastPrinted>2018-03-28T07:42:00Z</cp:lastPrinted>
  <dcterms:modified xmlns:xsi="http://www.w3.org/2001/XMLSchema-instance" xsi:type="dcterms:W3CDTF">2018-03-28T07:43:00Z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predlagatelj RH  St-6763-16.docx)</vt:lpwstr>
  </prop:property>
  <prop:property name="CC_coloring" pid="4" fmtid="{D5CDD505-2E9C-101B-9397-08002B2CF9AE}">
    <vt:bool>false</vt:bool>
  </prop:property>
  <prop:property name="BrojStranica" pid="5" fmtid="{D5CDD505-2E9C-101B-9397-08002B2CF9AE}">
    <vt:i4>3</vt:i4>
  </prop:property>
</prop:Properties>
</file>