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bc57a" w14:paraId="8bbc57a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13787F" w:rsidP="0085221D" w:rsidR="0013787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9745DD">
        <w:t xml:space="preserve">FINANCIJSKE AGENCIJE </w:t>
      </w:r>
      <w:r w:rsidR="0023004B" w:rsidRPr="0023004B">
        <w:t>Regionalni centar Zagreb</w:t>
      </w:r>
      <w:r w:rsidR="009745DD">
        <w:t xml:space="preserve">, Podružnica </w:t>
      </w:r>
      <w:r w:rsidR="0023004B" w:rsidRPr="0023004B">
        <w:t>Zagreb</w:t>
      </w:r>
      <w:r w:rsidR="009745DD">
        <w:t xml:space="preserve">, </w:t>
      </w:r>
      <w:r w:rsidR="0023004B" w:rsidRPr="0023004B">
        <w:t>Trg svibanjskih žrtava 1995. br. 1</w:t>
      </w:r>
      <w:r w:rsidR="009745DD">
        <w:t xml:space="preserve">, </w:t>
      </w:r>
      <w:r w:rsidR="0023004B" w:rsidRPr="0023004B">
        <w:t xml:space="preserve">Zagreb </w:t>
      </w:r>
      <w:r w:rsidR="0023004B">
        <w:t xml:space="preserve">, </w:t>
      </w:r>
      <w:r w:rsidR="009745DD">
        <w:t xml:space="preserve">OIB: </w:t>
      </w:r>
      <w:r w:rsidR="0023004B" w:rsidRPr="0023004B">
        <w:t>85821130368</w:t>
      </w:r>
      <w:r w:rsidR="0023004B">
        <w:t xml:space="preserve"> </w:t>
      </w:r>
      <w:r w:rsidR="009745DD">
        <w:t xml:space="preserve">za otvaranje stečajnog postupka nad dužnikom </w:t>
      </w:r>
      <w:r w:rsidR="004E09BA" w:rsidRPr="004E09BA">
        <w:t>BREKA USLUGE j.d.o.o.</w:t>
      </w:r>
      <w:r w:rsidR="009745DD">
        <w:t xml:space="preserve">, </w:t>
      </w:r>
      <w:r w:rsidR="004E09BA" w:rsidRPr="004E09BA">
        <w:t>Sesvete</w:t>
      </w:r>
      <w:r w:rsidR="009745DD">
        <w:t xml:space="preserve">, </w:t>
      </w:r>
      <w:r w:rsidR="004E09BA" w:rsidRPr="004E09BA">
        <w:t>Ulica Antuna Branka Šimića 4</w:t>
      </w:r>
      <w:r w:rsidR="009745DD">
        <w:t xml:space="preserve">, MBS: </w:t>
      </w:r>
      <w:r w:rsidR="004E09BA" w:rsidRPr="004E09BA">
        <w:t>081025301</w:t>
      </w:r>
      <w:r w:rsidR="009745DD">
        <w:t xml:space="preserve">, OIB: </w:t>
      </w:r>
      <w:r w:rsidR="004E09BA" w:rsidRPr="004E09BA">
        <w:t>26566857623</w:t>
      </w:r>
      <w:r w:rsidRPr="00B37760">
        <w:rPr>
          <w:color w:val="000000"/>
        </w:rPr>
        <w:t xml:space="preserve">, dana </w:t>
      </w:r>
      <w:r w:rsidR="00FF2A27">
        <w:rPr>
          <w:color w:val="000000"/>
        </w:rPr>
        <w:t>1</w:t>
      </w:r>
      <w:r w:rsidR="00652DF1">
        <w:rPr>
          <w:color w:val="000000"/>
        </w:rPr>
        <w:t>5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182773" w:rsidRPr="004E09BA">
        <w:t>BREKA USLUGE j.d.o.o.</w:t>
      </w:r>
      <w:r w:rsidR="00182773">
        <w:t xml:space="preserve">, </w:t>
      </w:r>
      <w:r w:rsidR="00182773" w:rsidRPr="004E09BA">
        <w:t>Sesvete</w:t>
      </w:r>
      <w:r w:rsidR="00182773">
        <w:t xml:space="preserve">, </w:t>
      </w:r>
      <w:r w:rsidR="00182773" w:rsidRPr="004E09BA">
        <w:t>Ulica Antuna Branka Šimića 4</w:t>
      </w:r>
      <w:r w:rsidR="00182773">
        <w:t xml:space="preserve">, MBS: </w:t>
      </w:r>
      <w:r w:rsidR="00182773" w:rsidRPr="004E09BA">
        <w:t>081025301</w:t>
      </w:r>
      <w:r w:rsidR="00182773">
        <w:t xml:space="preserve">, OIB: </w:t>
      </w:r>
      <w:r w:rsidR="00182773" w:rsidRPr="004E09BA">
        <w:t>26566857623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795882" w:rsidP="00795882" w:rsidR="00795882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Blanka </w:t>
      </w:r>
      <w:proofErr w:type="spellStart"/>
      <w:r>
        <w:t>Gambiraža</w:t>
      </w:r>
      <w:proofErr w:type="spellEnd"/>
      <w:r>
        <w:t xml:space="preserve"> sa sjedištem i poslovnom adresom u Osijeku, </w:t>
      </w:r>
      <w:proofErr w:type="spellStart"/>
      <w:r>
        <w:t>Šamačka</w:t>
      </w:r>
      <w:proofErr w:type="spellEnd"/>
      <w:r>
        <w:t xml:space="preserve"> 9/I i adresom prebivališta u Osijeku, Bakarska 42, OIB: 81085118009,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182773">
        <w:t>BREKA USLUGE j.d.o.o., Sesvete, Ulica Antuna Branka Šimića 4, MBS: 081025301, OIB: 26566857623</w:t>
      </w:r>
      <w:r w:rsidR="005D0309">
        <w:t>,</w:t>
      </w:r>
      <w:r w:rsidR="005A3D9C">
        <w:t xml:space="preserve"> za dan</w:t>
      </w: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F535C4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>2</w:t>
      </w:r>
      <w:r w:rsidR="00530A06">
        <w:rPr>
          <w:b/>
          <w:color w:val="000000"/>
        </w:rPr>
        <w:t>8</w:t>
      </w:r>
      <w:r w:rsidR="00EC2419" w:rsidRPr="00EC2419">
        <w:rPr>
          <w:b/>
          <w:color w:val="000000"/>
        </w:rPr>
        <w:t xml:space="preserve">. </w:t>
      </w:r>
      <w:r w:rsidR="00DB48D4">
        <w:rPr>
          <w:b/>
          <w:color w:val="000000"/>
        </w:rPr>
        <w:t>veljače</w:t>
      </w:r>
      <w:r w:rsidR="00ED6F97" w:rsidRPr="00EC2419">
        <w:rPr>
          <w:b/>
          <w:color w:val="000000"/>
        </w:rPr>
        <w:t xml:space="preserve"> 201</w:t>
      </w:r>
      <w:r w:rsidR="00DB48D4">
        <w:rPr>
          <w:b/>
          <w:color w:val="000000"/>
        </w:rPr>
        <w:t>8</w:t>
      </w:r>
      <w:r w:rsidR="00ED6F97" w:rsidRPr="00EC2419">
        <w:rPr>
          <w:b/>
          <w:color w:val="000000"/>
        </w:rPr>
        <w:t xml:space="preserve">. u </w:t>
      </w:r>
      <w:r w:rsidR="00182773">
        <w:rPr>
          <w:b/>
          <w:color w:val="000000"/>
        </w:rPr>
        <w:t>10</w:t>
      </w:r>
      <w:r>
        <w:rPr>
          <w:b/>
          <w:color w:val="000000"/>
        </w:rPr>
        <w:t>,</w:t>
      </w:r>
      <w:r w:rsidR="00E53ABC">
        <w:rPr>
          <w:b/>
          <w:color w:val="000000"/>
        </w:rPr>
        <w:t>15</w:t>
      </w:r>
      <w:r w:rsidR="0085221D" w:rsidRPr="00EC2419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13787F" w:rsidP="003D6771" w:rsidR="0013787F" w:rsidRPr="00B37760"/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DB48D4" w:rsidP="00DB48D4" w:rsidR="00DB48D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</w:t>
      </w:r>
      <w:r w:rsidR="00454410">
        <w:t>20</w:t>
      </w:r>
      <w:r>
        <w:t xml:space="preserve">. travnja 2017. godine Trgovačkom sudu u Zagrebu zahtjev za provedbu stečajnog postupka nad dužnikom </w:t>
      </w:r>
      <w:r w:rsidR="00454410">
        <w:t>BREKA USLUGE j.d.o.o., Sesvete, Ulica Antuna Branka Šimića 4, MBS: 081025301, OIB: 26566857623</w:t>
      </w:r>
      <w:r w:rsidR="002A6F23">
        <w:t xml:space="preserve"> </w:t>
      </w:r>
      <w:r w:rsidR="00880EED">
        <w:t>temeljem čl. 110. st. 1. Stečajnog zakona</w:t>
      </w:r>
      <w:r>
        <w:t>.</w:t>
      </w:r>
    </w:p>
    <w:p w:rsidRDefault="00DB48D4" w:rsidP="00DB48D4" w:rsidR="00DB48D4">
      <w:pPr>
        <w:jc w:val="both"/>
      </w:pPr>
    </w:p>
    <w:p w:rsidRDefault="00DB48D4" w:rsidP="00DB48D4" w:rsidR="00DB48D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EC2419" w:rsidP="00EC2419" w:rsidR="00EC2419">
      <w:pPr>
        <w:ind w:firstLine="708"/>
        <w:jc w:val="both"/>
      </w:pPr>
    </w:p>
    <w:p w:rsidRDefault="00880EED" w:rsidP="006E732E" w:rsidR="006E732E">
      <w:pPr>
        <w:ind w:firstLine="708"/>
        <w:jc w:val="both"/>
      </w:pPr>
      <w:r>
        <w:t>FINA u svom</w:t>
      </w:r>
      <w:r w:rsidR="00EC2419">
        <w:t xml:space="preserve"> zahtjevu </w:t>
      </w:r>
      <w:r>
        <w:t>navodi</w:t>
      </w:r>
      <w:r w:rsidR="00EC2419">
        <w:t xml:space="preserve"> da </w:t>
      </w:r>
      <w:r w:rsidR="006E732E">
        <w:t xml:space="preserve">na dan </w:t>
      </w:r>
      <w:r w:rsidR="00454410">
        <w:t>17</w:t>
      </w:r>
      <w:r>
        <w:t>. travnja 2017.</w:t>
      </w:r>
      <w:r w:rsidR="006E732E">
        <w:t xml:space="preserve"> godine dužnik u Očevidniku redoslijeda osnova za plaćanje ima evidentirane neizvršene osnove za plaćanje u neprekinutom razdoblju od 120 dana, u ukupnom iznosu od </w:t>
      </w:r>
      <w:r w:rsidR="00454410">
        <w:t>23.874,88</w:t>
      </w:r>
      <w:r w:rsidR="006E732E">
        <w:t xml:space="preserve"> kn, u koji iznos je uračunata kamata i naknada FINE za provedbu ovrhe na novčanim sredstvima dužnika. Navodi da dužnik ima </w:t>
      </w:r>
      <w:r w:rsidR="00032C56">
        <w:t>1</w:t>
      </w:r>
      <w:r w:rsidR="006E732E">
        <w:t xml:space="preserve"> zaposlen</w:t>
      </w:r>
      <w:r w:rsidR="00032C56">
        <w:t>og</w:t>
      </w:r>
      <w:r w:rsidR="006E732E">
        <w:t xml:space="preserve"> radnika.</w:t>
      </w:r>
    </w:p>
    <w:p w:rsidRDefault="00EC2419" w:rsidP="00EC2419" w:rsidR="00EC2419">
      <w:pPr>
        <w:ind w:firstLine="708"/>
        <w:jc w:val="both"/>
      </w:pPr>
    </w:p>
    <w:p w:rsidRDefault="00EC2419" w:rsidP="006E732E" w:rsidR="006E732E">
      <w:pPr>
        <w:ind w:firstLine="708"/>
        <w:jc w:val="both"/>
      </w:pPr>
      <w:r>
        <w:t xml:space="preserve">FINA je dostavila </w:t>
      </w:r>
      <w:r w:rsidR="006E732E">
        <w:t xml:space="preserve">popis računa i oročenih novčanih sredstava dužnika na dan </w:t>
      </w:r>
      <w:r w:rsidR="00136248">
        <w:t>17</w:t>
      </w:r>
      <w:r w:rsidR="002B277C">
        <w:t>. travnja 2017.</w:t>
      </w:r>
      <w:r w:rsidR="006E732E">
        <w:t xml:space="preserve"> te u svom podnesku od </w:t>
      </w:r>
      <w:r w:rsidR="00136248">
        <w:t>18</w:t>
      </w:r>
      <w:r w:rsidR="002B277C">
        <w:t>. travnja 2017.</w:t>
      </w:r>
      <w:r w:rsidR="006E732E">
        <w:t xml:space="preserve"> navodi da dužnik na dan </w:t>
      </w:r>
      <w:r w:rsidR="00136248">
        <w:t>17</w:t>
      </w:r>
      <w:r w:rsidR="0014118E">
        <w:t xml:space="preserve">. travnja 2017. </w:t>
      </w:r>
      <w:r w:rsidR="006E732E">
        <w:t xml:space="preserve">u Jedinstvenom registru računa ima otvorene sljedeće račune i oročena novčana sredstva: </w:t>
      </w:r>
      <w:r w:rsidR="00310EF3">
        <w:t xml:space="preserve">HR0625000091101444652 </w:t>
      </w:r>
      <w:proofErr w:type="spellStart"/>
      <w:r w:rsidR="00310EF3">
        <w:t>Addiko</w:t>
      </w:r>
      <w:proofErr w:type="spellEnd"/>
      <w:r w:rsidR="00310EF3">
        <w:t xml:space="preserve"> Bank</w:t>
      </w:r>
      <w:r w:rsidR="006E732E">
        <w:t xml:space="preserve">, te da na temelju čl. 112. st. 5. </w:t>
      </w:r>
      <w:r w:rsidR="0014118E">
        <w:t>Stečajnog zakona</w:t>
      </w:r>
      <w:r w:rsidR="006E732E">
        <w:t xml:space="preserve"> dužnik na dan </w:t>
      </w:r>
      <w:r w:rsidR="00310EF3">
        <w:t>17</w:t>
      </w:r>
      <w:r w:rsidR="0014118E">
        <w:t>. travnja 2017.</w:t>
      </w:r>
      <w:r w:rsidR="006E732E">
        <w:t xml:space="preserve"> godine na ime predujma za namirenje troškova stečajnog postupka </w:t>
      </w:r>
      <w:r w:rsidR="0014118E">
        <w:t>nema</w:t>
      </w:r>
      <w:r w:rsidR="006E732E">
        <w:t xml:space="preserve"> zaplijenjena novčana sredstva</w:t>
      </w:r>
      <w:r w:rsidR="0014118E">
        <w:t>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8F65D7" w:rsidR="008F65D7">
      <w:pPr>
        <w:ind w:firstLine="708"/>
        <w:jc w:val="both"/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B94F5D">
        <w:rPr>
          <w:color w:val="000000"/>
        </w:rPr>
        <w:t xml:space="preserve"> a u vezi s čl. 119. st. 6. 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 xml:space="preserve">, te je donio rješenje o pokretanju prethodnog postupka i imenovao </w:t>
      </w:r>
      <w:r>
        <w:rPr>
          <w:color w:val="000000"/>
        </w:rPr>
        <w:lastRenderedPageBreak/>
        <w:t>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EC2419" w:rsidP="00EC2419" w:rsidR="00EC2419">
      <w:pPr>
        <w:ind w:firstLine="708"/>
        <w:jc w:val="both"/>
      </w:pP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FC4CF3">
        <w:t>1</w:t>
      </w:r>
      <w:r w:rsidR="00CE40F1">
        <w:t>5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A26C22" w:rsidP="00A26C22" w:rsidR="00A26C22" w:rsidRPr="00A26C22">
      <w:pPr>
        <w:jc w:val="both"/>
        <w:rPr>
          <w:color w:val="000000"/>
        </w:rPr>
      </w:pPr>
      <w:r w:rsidRPr="00A26C22">
        <w:rPr>
          <w:color w:val="000000"/>
        </w:rPr>
        <w:t xml:space="preserve">-privremenom </w:t>
      </w:r>
      <w:proofErr w:type="spellStart"/>
      <w:r w:rsidRPr="00A26C22">
        <w:rPr>
          <w:color w:val="000000"/>
        </w:rPr>
        <w:t>steč</w:t>
      </w:r>
      <w:proofErr w:type="spellEnd"/>
      <w:r w:rsidRPr="00A26C22">
        <w:rPr>
          <w:color w:val="000000"/>
        </w:rPr>
        <w:t>. upravitelju</w:t>
      </w:r>
      <w:r>
        <w:rPr>
          <w:color w:val="000000"/>
        </w:rPr>
        <w:t xml:space="preserve"> </w:t>
      </w:r>
      <w:r w:rsidR="004408C3">
        <w:t xml:space="preserve">Blanki </w:t>
      </w:r>
      <w:proofErr w:type="spellStart"/>
      <w:r w:rsidR="004408C3">
        <w:t>Gambiraža</w:t>
      </w:r>
      <w:proofErr w:type="spellEnd"/>
      <w:r w:rsidR="004408C3">
        <w:t xml:space="preserve">, Osijek, </w:t>
      </w:r>
      <w:proofErr w:type="spellStart"/>
      <w:r w:rsidR="004408C3">
        <w:t>Šamačka</w:t>
      </w:r>
      <w:proofErr w:type="spellEnd"/>
      <w:r w:rsidR="004408C3">
        <w:t xml:space="preserve"> 9/I</w:t>
      </w:r>
      <w:r w:rsidRPr="00A26C22">
        <w:rPr>
          <w:color w:val="000000"/>
        </w:rPr>
        <w:t xml:space="preserve"> uz presliku lista 1,2</w:t>
      </w:r>
    </w:p>
    <w:p w:rsidRDefault="00A26C22" w:rsidP="00A26C22" w:rsidR="00A26C22" w:rsidRPr="00A26C22">
      <w:pPr>
        <w:jc w:val="both"/>
        <w:rPr>
          <w:color w:val="000000"/>
        </w:rPr>
      </w:pPr>
      <w:r w:rsidRPr="00A26C22">
        <w:rPr>
          <w:color w:val="000000"/>
        </w:rPr>
        <w:t>-dužniku</w:t>
      </w:r>
      <w:r>
        <w:rPr>
          <w:color w:val="000000"/>
        </w:rPr>
        <w:t xml:space="preserve"> </w:t>
      </w:r>
      <w:r>
        <w:t>BREKA USLUGE j.d.o.o., Sesvete, Ulica Antuna Branka Šimića 4</w:t>
      </w:r>
    </w:p>
    <w:p w:rsidRDefault="00A26C22" w:rsidP="00A26C22" w:rsidR="00A26C22" w:rsidRPr="00A26C22">
      <w:pPr>
        <w:jc w:val="both"/>
        <w:rPr>
          <w:color w:val="000000"/>
        </w:rPr>
      </w:pPr>
      <w:r w:rsidRPr="00A26C22">
        <w:rPr>
          <w:color w:val="000000"/>
        </w:rPr>
        <w:t>-</w:t>
      </w:r>
      <w:proofErr w:type="spellStart"/>
      <w:r w:rsidRPr="00A26C22">
        <w:rPr>
          <w:color w:val="000000"/>
        </w:rPr>
        <w:t>zz</w:t>
      </w:r>
      <w:proofErr w:type="spellEnd"/>
      <w:r w:rsidRPr="00A26C22">
        <w:rPr>
          <w:color w:val="000000"/>
        </w:rPr>
        <w:t xml:space="preserve"> dužnika</w:t>
      </w:r>
      <w:r>
        <w:rPr>
          <w:color w:val="000000"/>
        </w:rPr>
        <w:t xml:space="preserve"> Mario Brekalo, Sesvete, Ulica Antuna Branka Šimića 4</w:t>
      </w:r>
    </w:p>
    <w:p w:rsidRDefault="00A26C22" w:rsidP="00A26C22" w:rsidR="00A26C22" w:rsidRPr="00A26C22">
      <w:pPr>
        <w:jc w:val="both"/>
        <w:rPr>
          <w:color w:val="000000"/>
        </w:rPr>
      </w:pPr>
      <w:r w:rsidRPr="00A26C22">
        <w:rPr>
          <w:color w:val="000000"/>
        </w:rPr>
        <w:t>-FINA ZG</w:t>
      </w:r>
    </w:p>
    <w:p w:rsidRDefault="00A26C22" w:rsidP="00A26C22" w:rsidR="00A26C22" w:rsidRPr="00A26C22">
      <w:pPr>
        <w:jc w:val="both"/>
        <w:rPr>
          <w:color w:val="000000"/>
        </w:rPr>
      </w:pPr>
      <w:r w:rsidRPr="00A26C22">
        <w:rPr>
          <w:color w:val="000000"/>
        </w:rPr>
        <w:t>-Ministarstvu pravosuđa RH, Zagreb, Ulica Grada Vukovara 49, elektroničkom poštom</w:t>
      </w:r>
    </w:p>
    <w:p w:rsidRDefault="00A26C22" w:rsidP="00A26C22" w:rsidR="00A26C22" w:rsidRPr="00A26C22">
      <w:pPr>
        <w:jc w:val="both"/>
        <w:rPr>
          <w:color w:val="000000"/>
        </w:rPr>
      </w:pPr>
      <w:r w:rsidRPr="00A26C22">
        <w:rPr>
          <w:color w:val="000000"/>
        </w:rPr>
        <w:t>-e</w:t>
      </w:r>
      <w:r>
        <w:rPr>
          <w:color w:val="000000"/>
        </w:rPr>
        <w:t>-</w:t>
      </w:r>
      <w:proofErr w:type="spellStart"/>
      <w:r w:rsidRPr="00A26C22">
        <w:rPr>
          <w:color w:val="000000"/>
        </w:rPr>
        <w:t>Ogl</w:t>
      </w:r>
      <w:proofErr w:type="spellEnd"/>
      <w:r w:rsidRPr="00A26C22">
        <w:rPr>
          <w:color w:val="000000"/>
        </w:rPr>
        <w:t>. ploča uz prijedlog</w:t>
      </w:r>
    </w:p>
    <w:p w:rsidRDefault="00A26C22" w:rsidP="00A26C22" w:rsidR="00A26C22" w:rsidRPr="00A26C22">
      <w:pPr>
        <w:jc w:val="both"/>
        <w:rPr>
          <w:color w:val="000000"/>
        </w:rPr>
      </w:pPr>
      <w:r>
        <w:rPr>
          <w:color w:val="000000"/>
        </w:rPr>
        <w:t>-</w:t>
      </w:r>
      <w:r w:rsidRPr="00A26C22">
        <w:rPr>
          <w:color w:val="000000"/>
        </w:rPr>
        <w:t>R 28.2.18. u 10,15h</w:t>
      </w:r>
    </w:p>
    <w:p w:rsidRDefault="00A26C22" w:rsidP="00A26C22" w:rsidR="00750685" w:rsidRPr="00B37760">
      <w:pPr>
        <w:jc w:val="both"/>
      </w:pPr>
      <w:r w:rsidRPr="00A26C22">
        <w:rPr>
          <w:color w:val="000000"/>
        </w:rPr>
        <w:t>-kal. 9.2.18.</w:t>
      </w: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A3F" w:rsidR="00DE0A3F">
      <w:r>
        <w:separator/>
      </w:r>
    </w:p>
  </w:endnote>
  <w:endnote w:id="0" w:type="continuationSeparator">
    <w:p w:rsidRDefault="00DE0A3F" w:rsidR="00DE0A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A3F" w:rsidR="00DE0A3F">
      <w:r>
        <w:separator/>
      </w:r>
    </w:p>
  </w:footnote>
  <w:footnote w:id="0" w:type="continuationSeparator">
    <w:p w:rsidRDefault="00DE0A3F" w:rsidR="00DE0A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5AD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27D63" w:rsidR="00C27D6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27D63">
      <w:t>7 St-1310/17-4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27D63">
      <w:t>1310</w:t>
    </w:r>
    <w:r w:rsidR="006F3974">
      <w:t>/17-4</w:t>
    </w:r>
  </w:p>
  <w:p w:rsidRDefault="00C46B2B" w:rsidP="00C46B2B" w:rsidR="00C46B2B">
    <w:pPr>
      <w:jc w:val="right"/>
    </w:pPr>
  </w:p>
  <w:p w:rsidRDefault="00546D11" w:rsidP="008F350A" w:rsidR="00546D11"/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C56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5ED"/>
    <w:rsid w:val="00126AEC"/>
    <w:rsid w:val="00130CE0"/>
    <w:rsid w:val="0013197A"/>
    <w:rsid w:val="00134924"/>
    <w:rsid w:val="00134BCA"/>
    <w:rsid w:val="00136248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2773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3983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EF3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50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634"/>
    <w:rsid w:val="003D1712"/>
    <w:rsid w:val="003D184F"/>
    <w:rsid w:val="003D1F50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08C3"/>
    <w:rsid w:val="00442D99"/>
    <w:rsid w:val="004458F1"/>
    <w:rsid w:val="00445A40"/>
    <w:rsid w:val="00446E1B"/>
    <w:rsid w:val="00447EAD"/>
    <w:rsid w:val="00450039"/>
    <w:rsid w:val="004505D5"/>
    <w:rsid w:val="00450BD1"/>
    <w:rsid w:val="00453517"/>
    <w:rsid w:val="00454410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9BA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0A06"/>
    <w:rsid w:val="00531075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699F"/>
    <w:rsid w:val="00652DF1"/>
    <w:rsid w:val="0065394C"/>
    <w:rsid w:val="006543DB"/>
    <w:rsid w:val="00654E7D"/>
    <w:rsid w:val="00655278"/>
    <w:rsid w:val="00655660"/>
    <w:rsid w:val="00655E1F"/>
    <w:rsid w:val="00655FAE"/>
    <w:rsid w:val="00656348"/>
    <w:rsid w:val="00656E72"/>
    <w:rsid w:val="00656EF4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AD0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882"/>
    <w:rsid w:val="007A122F"/>
    <w:rsid w:val="007A1927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4B7C"/>
    <w:rsid w:val="007F53D0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105A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0769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3DD2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6C2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33F8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05ED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544"/>
    <w:rsid w:val="00BD0A07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80F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27D63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40F1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0A3F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2A5C"/>
    <w:rsid w:val="00E539D1"/>
    <w:rsid w:val="00E53ABC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7D6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A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95AD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95AD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AD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AD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7D6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AD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95AD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95AD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AD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AD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1310</izvorni_sadrzaj>
    <derivirana_varijabla naziv="DomainObject.Predmet.Broj_1">1310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St-1310/2017</izvorni_sadrzaj>
    <derivirana_varijabla naziv="DomainObject.Predmet.OznakaBroj_1">St-1310/2017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BREKA USLUGE j.d.o.o.</izvorni_sadrzaj>
    <derivirana_varijabla naziv="DomainObject.Predmet.ProtustrankaFormated_1">  BREKA USLUGE j.d.o.o.</derivirana_varijabla>
  </DomainObject.Predmet.ProtustrankaFormated>
  <DomainObject.Predmet.ProtustrankaFormatedOIB>
    <izvorni_sadrzaj>  BREKA USLUGE j.d.o.o., OIB 26566857623</izvorni_sadrzaj>
    <derivirana_varijabla naziv="DomainObject.Predmet.ProtustrankaFormatedOIB_1">  BREKA USLUGE j.d.o.o., OIB 26566857623</derivirana_varijabla>
  </DomainObject.Predmet.ProtustrankaFormatedOIB>
  <DomainObject.Predmet.ProtustrankaFormatedWithAdress>
    <izvorni_sadrzaj> BREKA USLUGE j.d.o.o., Ulica Antuna Branka Šimića 4, 10360 Sesvete</izvorni_sadrzaj>
    <derivirana_varijabla naziv="DomainObject.Predmet.ProtustrankaFormatedWithAdress_1"> BREKA USLUGE j.d.o.o., Ulica Antuna Branka Šimića 4, 10360 Sesvete</derivirana_varijabla>
  </DomainObject.Predmet.ProtustrankaFormatedWithAdress>
  <DomainObject.Predmet.ProtustrankaFormatedWithAdressOIB>
    <izvorni_sadrzaj> BREKA USLUGE j.d.o.o., OIB 26566857623, Ulica Antuna Branka Šimića 4, 10360 Sesvete</izvorni_sadrzaj>
    <derivirana_varijabla naziv="DomainObject.Predmet.ProtustrankaFormatedWithAdressOIB_1"> BREKA USLUGE j.d.o.o., OIB 26566857623, Ulica Antuna Branka Šimića 4, 10360 Sesvete</derivirana_varijabla>
  </DomainObject.Predmet.ProtustrankaFormatedWithAdressOIB>
  <DomainObject.Predmet.ProtustrankaWithAdress>
    <izvorni_sadrzaj>BREKA USLUGE j.d.o.o. Ulica Antuna Branka Šimića 4, 10360 Sesvete</izvorni_sadrzaj>
    <derivirana_varijabla naziv="DomainObject.Predmet.ProtustrankaWithAdress_1">BREKA USLUGE j.d.o.o. Ulica Antuna Branka Šimića 4, 10360 Sesvete</derivirana_varijabla>
  </DomainObject.Predmet.ProtustrankaWithAdress>
  <DomainObject.Predmet.ProtustrankaWithAdressOIB>
    <izvorni_sadrzaj>BREKA USLUGE j.d.o.o., OIB 26566857623, Ulica Antuna Branka Šimića 4, 10360 Sesvete</izvorni_sadrzaj>
    <derivirana_varijabla naziv="DomainObject.Predmet.ProtustrankaWithAdressOIB_1">BREKA USLUGE j.d.o.o., OIB 26566857623, Ulica Antuna Branka Šimića 4, 10360 Sesvete</derivirana_varijabla>
  </DomainObject.Predmet.ProtustrankaWithAdressOIB>
  <DomainObject.Predmet.ProtustrankaNazivFormated>
    <izvorni_sadrzaj>BREKA USLUGE j.d.o.o.</izvorni_sadrzaj>
    <derivirana_varijabla naziv="DomainObject.Predmet.ProtustrankaNazivFormated_1">BREKA USLUGE j.d.o.o.</derivirana_varijabla>
  </DomainObject.Predmet.ProtustrankaNazivFormated>
  <DomainObject.Predmet.ProtustrankaNazivFormatedOIB>
    <izvorni_sadrzaj>BREKA USLUGE j.d.o.o., OIB 26566857623</izvorni_sadrzaj>
    <derivirana_varijabla naziv="DomainObject.Predmet.ProtustrankaNazivFormatedOIB_1">BREKA USLUGE j.d.o.o., OIB 26566857623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BREKA USLUGE j.d.o.o.</item>
    </izvorni_sadrzaj>
    <derivirana_varijabla naziv="DomainObject.Predmet.ProtuStrankaListFormated_1">
      <item>BREKA USLUGE j.d.o.o.</item>
    </derivirana_varijabla>
  </DomainObject.Predmet.ProtuStrankaListFormated>
  <DomainObject.Predmet.ProtuStrankaListFormatedOIB>
    <izvorni_sadrzaj>
      <item>BREKA USLUGE j.d.o.o., OIB 26566857623</item>
    </izvorni_sadrzaj>
    <derivirana_varijabla naziv="DomainObject.Predmet.ProtuStrankaListFormatedOIB_1">
      <item>BREKA USLUGE j.d.o.o., OIB 26566857623</item>
    </derivirana_varijabla>
  </DomainObject.Predmet.ProtuStrankaListFormatedOIB>
  <DomainObject.Predmet.ProtuStrankaListFormatedWithAdress>
    <izvorni_sadrzaj>
      <item>BREKA USLUGE j.d.o.o., Ulica Antuna Branka Šimića 4, 10360 Sesvete</item>
    </izvorni_sadrzaj>
    <derivirana_varijabla naziv="DomainObject.Predmet.ProtuStrankaListFormatedWithAdress_1">
      <item>BREKA USLUGE j.d.o.o., Ulica Antuna Branka Šimića 4, 10360 Sesvete</item>
    </derivirana_varijabla>
  </DomainObject.Predmet.ProtuStrankaListFormatedWithAdress>
  <DomainObject.Predmet.ProtuStrankaListFormatedWithAdressOIB>
    <izvorni_sadrzaj>
      <item>BREKA USLUGE j.d.o.o., OIB 26566857623, Ulica Antuna Branka Šimića 4, 10360 Sesvete</item>
    </izvorni_sadrzaj>
    <derivirana_varijabla naziv="DomainObject.Predmet.ProtuStrankaListFormatedWithAdressOIB_1">
      <item>BREKA USLUGE j.d.o.o., OIB 26566857623, Ulica Antuna Branka Šimića 4, 10360 Sesvete</item>
    </derivirana_varijabla>
  </DomainObject.Predmet.ProtuStrankaListFormatedWithAdressOIB>
  <DomainObject.Predmet.ProtuStrankaListNazivFormated>
    <izvorni_sadrzaj>
      <item>BREKA USLUGE j.d.o.o.</item>
    </izvorni_sadrzaj>
    <derivirana_varijabla naziv="DomainObject.Predmet.ProtuStrankaListNazivFormated_1">
      <item>BREKA USLUGE j.d.o.o.</item>
    </derivirana_varijabla>
  </DomainObject.Predmet.ProtuStrankaListNazivFormated>
  <DomainObject.Predmet.ProtuStrankaListNazivFormatedOIB>
    <izvorni_sadrzaj>
      <item>BREKA USLUGE j.d.o.o., OIB 26566857623</item>
    </izvorni_sadrzaj>
    <derivirana_varijabla naziv="DomainObject.Predmet.ProtuStrankaListNazivFormatedOIB_1">
      <item>BREKA USLUGE j.d.o.o., OIB 26566857623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BREKA USLUGE j.d.o.o.</izvorni_sadrzaj>
    <derivirana_varijabla naziv="DomainObject.Predmet.ProtustrankaIDrugi_1">BREKA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BREKA USLUGE j.d.o.o., OIB 26566857623, Ulica Antuna Branka Šimića 4, 10360 Sesvete</izvorni_sadrzaj>
    <derivirana_varijabla naziv="DomainObject.Predmet.ProtustrankaIDrugiAdressOIB_1">BREKA USLUGE j.d.o.o., OIB 26566857623, Ulica Antuna Branka Šimića 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BREKA USLUGE j.d.o.o.</item>
      <item>FINA Regionalni centar Zagreb</item>
    </izvorni_sadrzaj>
    <derivirana_varijabla naziv="DomainObject.Predmet.SudioniciListNaziv_1">
      <item>BREKA USLUGE j.d.o.o.</item>
      <item>FINA Regionalni centar Zagreb</item>
    </derivirana_varijabla>
  </DomainObject.Predmet.SudioniciListNaziv>
  <DomainObject.Predmet.SudioniciListAdressOIB>
    <izvorni_sadrzaj>
      <item>BREKA USLUGE j.d.o.o., OIB 26566857623, Ulica Antuna Branka Šimića 4,10360 Sesvete</item>
      <item>FINA Regionalni centar Zagreb, OIB 85821130368, Trg svibanjskih žrtava 1995. 1,10000 Zagreb</item>
    </izvorni_sadrzaj>
    <derivirana_varijabla naziv="DomainObject.Predmet.SudioniciListAdressOIB_1">
      <item>BREKA USLUGE j.d.o.o., OIB 26566857623, Ulica Antuna Branka Šimića 4,10360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26566857623</item>
      <item>, OIB 85821130368</item>
    </izvorni_sadrzaj>
    <derivirana_varijabla naziv="DomainObject.Predmet.SudioniciListNazivOIB_1">
      <item>, OIB 26566857623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D7AFB-4667-4FDE-99CA-ACB5C6FEA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790</properties:Words>
  <properties:Characters>4402</properties:Characters>
  <properties:Lines>126</properties:Lines>
  <properties:Paragraphs>38</properties:Paragraphs>
  <properties:TotalTime>570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2018-01-05T08:00:00Z</cp:lastPrinted>
  <dcterms:modified xmlns:xsi="http://www.w3.org/2001/XMLSchema-instance" xsi:type="dcterms:W3CDTF">2018-01-15T08:21:00Z</dcterms:modified>
  <cp:revision>440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