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7a45a" w14:paraId="b27a45a" w:rsidRDefault="00032790" w:rsidP="00F067B4" w:rsidR="00D10323" w:rsidRPr="005F2DF5">
      <w:pPr>
        <w:ind w:firstLine="426" w:left="708"/>
        <w15:collapsed w:val="false"/>
        <w:rPr>
          <w:color w:val="000000"/>
          <w:sz w:val="20"/>
        </w:rPr>
      </w:pPr>
      <w:bookmarkStart w:name="_GoBack" w:id="0"/>
      <w:bookmarkEnd w:id="0"/>
      <w:r>
        <w:rPr>
          <w:noProof/>
          <w:color w:val="0000FF"/>
          <w:sz w:val="20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0323" w:rsidP="00D10323" w:rsidR="00D10323" w:rsidRPr="005F2DF5">
      <w:pPr>
        <w:rPr>
          <w:b/>
          <w:sz w:val="20"/>
        </w:rPr>
      </w:pPr>
      <w:r w:rsidRPr="005F2DF5">
        <w:rPr>
          <w:color w:val="000000"/>
          <w:sz w:val="20"/>
        </w:rPr>
        <w:t xml:space="preserve">        </w:t>
      </w:r>
      <w:r w:rsidRPr="005F2DF5">
        <w:rPr>
          <w:b/>
          <w:sz w:val="20"/>
        </w:rPr>
        <w:t>REPUBLIKA HRVATSKA</w:t>
      </w:r>
    </w:p>
    <w:p w:rsidRDefault="00D10323" w:rsidP="00D10323" w:rsidR="00D10323" w:rsidRPr="005F2DF5">
      <w:pPr>
        <w:rPr>
          <w:b/>
          <w:sz w:val="20"/>
        </w:rPr>
      </w:pPr>
      <w:r w:rsidRPr="005F2DF5">
        <w:rPr>
          <w:b/>
          <w:sz w:val="20"/>
        </w:rPr>
        <w:t xml:space="preserve">     TRGOVAČKI SUD U SPLITU</w:t>
      </w:r>
    </w:p>
    <w:p w:rsidRDefault="00D10323" w:rsidP="00D10323" w:rsidR="00D10323" w:rsidRPr="005F2DF5">
      <w:pPr>
        <w:rPr>
          <w:b/>
          <w:sz w:val="20"/>
        </w:rPr>
      </w:pPr>
      <w:r w:rsidRPr="005F2DF5">
        <w:rPr>
          <w:b/>
          <w:sz w:val="20"/>
        </w:rPr>
        <w:t xml:space="preserve">   STALNA SLUŽBA DUBROVNIK</w:t>
      </w:r>
    </w:p>
    <w:p w:rsidRDefault="00D10323" w:rsidP="00D10323" w:rsidR="00D10323" w:rsidRPr="005F2DF5">
      <w:pPr>
        <w:rPr>
          <w:b/>
          <w:sz w:val="20"/>
        </w:rPr>
      </w:pPr>
      <w:r w:rsidRPr="005F2DF5">
        <w:rPr>
          <w:b/>
          <w:sz w:val="20"/>
        </w:rPr>
        <w:t xml:space="preserve">     Dr. A. Starčevića 23, Dubrovnik</w:t>
      </w:r>
    </w:p>
    <w:p w:rsidRDefault="002C2BC2" w:rsidP="002C2BC2" w:rsidR="002C2BC2">
      <w:pPr>
        <w:jc w:val="right"/>
        <w:rPr>
          <w:b/>
          <w:sz w:val="22"/>
          <w:szCs w:val="22"/>
        </w:rPr>
      </w:pPr>
      <w:proofErr w:type="spellStart"/>
      <w:r w:rsidRPr="00DC21FA">
        <w:rPr>
          <w:b/>
          <w:sz w:val="22"/>
          <w:szCs w:val="22"/>
        </w:rPr>
        <w:t>Posl</w:t>
      </w:r>
      <w:proofErr w:type="spellEnd"/>
      <w:r w:rsidRPr="00DC21FA">
        <w:rPr>
          <w:b/>
          <w:sz w:val="22"/>
          <w:szCs w:val="22"/>
        </w:rPr>
        <w:t xml:space="preserve">. br. 6-St. </w:t>
      </w:r>
      <w:r>
        <w:rPr>
          <w:b/>
          <w:sz w:val="22"/>
          <w:szCs w:val="22"/>
        </w:rPr>
        <w:t>211</w:t>
      </w:r>
      <w:r w:rsidRPr="00DC21FA">
        <w:rPr>
          <w:b/>
          <w:sz w:val="22"/>
          <w:szCs w:val="22"/>
        </w:rPr>
        <w:t>/201</w:t>
      </w:r>
      <w:r>
        <w:rPr>
          <w:b/>
          <w:sz w:val="22"/>
          <w:szCs w:val="22"/>
        </w:rPr>
        <w:t>2</w:t>
      </w:r>
      <w:r w:rsidRPr="00DC21FA">
        <w:rPr>
          <w:b/>
          <w:sz w:val="22"/>
          <w:szCs w:val="22"/>
        </w:rPr>
        <w:t>-</w:t>
      </w:r>
      <w:r w:rsidR="0074441C">
        <w:rPr>
          <w:b/>
          <w:sz w:val="22"/>
          <w:szCs w:val="22"/>
        </w:rPr>
        <w:t>3</w:t>
      </w:r>
      <w:r w:rsidR="00ED5D2F">
        <w:rPr>
          <w:b/>
          <w:sz w:val="22"/>
          <w:szCs w:val="22"/>
        </w:rPr>
        <w:t>4</w:t>
      </w:r>
      <w:r w:rsidR="007341F6">
        <w:rPr>
          <w:b/>
          <w:sz w:val="22"/>
          <w:szCs w:val="22"/>
        </w:rPr>
        <w:t>8</w:t>
      </w:r>
    </w:p>
    <w:p w:rsidRDefault="00D10323" w:rsidP="002C2BC2" w:rsidR="00D10323" w:rsidRPr="00F067B4">
      <w:pPr>
        <w:jc w:val="right"/>
        <w:rPr>
          <w:b/>
          <w:sz w:val="16"/>
          <w:szCs w:val="16"/>
        </w:rPr>
      </w:pPr>
    </w:p>
    <w:p w:rsidRDefault="002C2BC2" w:rsidP="002C2BC2" w:rsidR="002C2BC2" w:rsidRPr="00DC21FA">
      <w:pPr>
        <w:jc w:val="right"/>
        <w:rPr>
          <w:b/>
          <w:sz w:val="22"/>
          <w:szCs w:val="22"/>
        </w:rPr>
      </w:pPr>
    </w:p>
    <w:p w:rsidRDefault="002C2BC2" w:rsidP="002C2BC2" w:rsidR="002C2BC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2C2BC2" w:rsidP="002C2BC2" w:rsidR="002C2BC2" w:rsidRPr="00F067B4">
      <w:pPr>
        <w:jc w:val="center"/>
        <w:rPr>
          <w:b/>
          <w:sz w:val="16"/>
          <w:szCs w:val="16"/>
        </w:rPr>
      </w:pPr>
    </w:p>
    <w:p w:rsidRDefault="002C2BC2" w:rsidP="002C2BC2" w:rsidR="002C2BC2" w:rsidRPr="00DC21FA">
      <w:pPr>
        <w:jc w:val="center"/>
        <w:rPr>
          <w:b/>
          <w:sz w:val="22"/>
          <w:szCs w:val="22"/>
        </w:rPr>
      </w:pPr>
      <w:r w:rsidRPr="00DC21FA">
        <w:rPr>
          <w:b/>
          <w:sz w:val="22"/>
          <w:szCs w:val="22"/>
        </w:rPr>
        <w:t>Z A K L J U Č A K</w:t>
      </w:r>
    </w:p>
    <w:p w:rsidRDefault="002C2BC2" w:rsidP="002C2BC2" w:rsidR="002C2BC2" w:rsidRPr="00DC21FA">
      <w:pPr>
        <w:jc w:val="center"/>
        <w:rPr>
          <w:b/>
          <w:sz w:val="22"/>
          <w:szCs w:val="22"/>
        </w:rPr>
      </w:pPr>
    </w:p>
    <w:p w:rsidRDefault="002C2BC2" w:rsidP="002C2BC2" w:rsidR="002C2BC2" w:rsidRPr="00577E35">
      <w:pPr>
        <w:jc w:val="both"/>
        <w:rPr>
          <w:sz w:val="22"/>
          <w:szCs w:val="22"/>
        </w:rPr>
      </w:pPr>
      <w:r w:rsidRPr="00DC21FA">
        <w:rPr>
          <w:sz w:val="22"/>
          <w:szCs w:val="22"/>
        </w:rPr>
        <w:tab/>
      </w:r>
      <w:r w:rsidRPr="008B02E4">
        <w:rPr>
          <w:sz w:val="22"/>
          <w:szCs w:val="22"/>
        </w:rPr>
        <w:t xml:space="preserve">Trgovački sud u Splitu, Stalna služba u Dubrovniku, po sucu tog suda Srđanu Gavraniću kao stečajnom sucu u stečajnom postupku nad imovinom dužnika KONEL d.o.o. za proizvodnju, građevinarstvo, trgovinu i turizam „u stečaju“ iz Cavtata, MBS 060036973, OIB: 68436145137, zastupano po stečajnom upravitelju Ivanki Sušić iz Dubrovnika, </w:t>
      </w:r>
      <w:r w:rsidR="00ED5D2F">
        <w:rPr>
          <w:sz w:val="22"/>
          <w:szCs w:val="22"/>
        </w:rPr>
        <w:t xml:space="preserve">izvan ročišta, </w:t>
      </w:r>
      <w:r w:rsidRPr="008B02E4">
        <w:rPr>
          <w:sz w:val="22"/>
          <w:szCs w:val="22"/>
        </w:rPr>
        <w:t xml:space="preserve">dana </w:t>
      </w:r>
      <w:r w:rsidR="00E4759C">
        <w:rPr>
          <w:sz w:val="22"/>
          <w:szCs w:val="22"/>
        </w:rPr>
        <w:t>3</w:t>
      </w:r>
      <w:r w:rsidRPr="008B02E4">
        <w:rPr>
          <w:sz w:val="22"/>
          <w:szCs w:val="22"/>
        </w:rPr>
        <w:t xml:space="preserve">. </w:t>
      </w:r>
      <w:r w:rsidR="007341F6">
        <w:rPr>
          <w:sz w:val="22"/>
          <w:szCs w:val="22"/>
        </w:rPr>
        <w:t>travnja</w:t>
      </w:r>
      <w:r w:rsidRPr="008B02E4">
        <w:rPr>
          <w:sz w:val="22"/>
          <w:szCs w:val="22"/>
        </w:rPr>
        <w:t xml:space="preserve"> 201</w:t>
      </w:r>
      <w:r w:rsidR="00ED5D2F">
        <w:rPr>
          <w:sz w:val="22"/>
          <w:szCs w:val="22"/>
        </w:rPr>
        <w:t>8</w:t>
      </w:r>
      <w:r w:rsidRPr="008B02E4">
        <w:rPr>
          <w:sz w:val="22"/>
          <w:szCs w:val="22"/>
        </w:rPr>
        <w:t>. godine</w:t>
      </w:r>
    </w:p>
    <w:p w:rsidRDefault="00F067B4" w:rsidP="00F067B4" w:rsidR="002C2BC2" w:rsidRPr="00F067B4">
      <w:pPr>
        <w:tabs>
          <w:tab w:pos="376" w:val="left"/>
        </w:tabs>
        <w:jc w:val="both"/>
        <w:rPr>
          <w:sz w:val="16"/>
          <w:szCs w:val="16"/>
        </w:rPr>
      </w:pPr>
      <w:r w:rsidRPr="00F067B4">
        <w:rPr>
          <w:sz w:val="16"/>
          <w:szCs w:val="16"/>
        </w:rPr>
        <w:tab/>
      </w:r>
    </w:p>
    <w:p w:rsidRDefault="002C2BC2" w:rsidP="002C2BC2" w:rsidR="002C2BC2" w:rsidRPr="00F067B4">
      <w:pPr>
        <w:jc w:val="both"/>
        <w:rPr>
          <w:sz w:val="16"/>
          <w:szCs w:val="16"/>
        </w:rPr>
      </w:pPr>
    </w:p>
    <w:p w:rsidRDefault="002C2BC2" w:rsidP="002C2BC2" w:rsidR="002C2BC2" w:rsidRPr="00DC21FA">
      <w:pPr>
        <w:jc w:val="center"/>
        <w:rPr>
          <w:b/>
          <w:sz w:val="22"/>
          <w:szCs w:val="22"/>
        </w:rPr>
      </w:pPr>
      <w:r w:rsidRPr="00DC21FA">
        <w:rPr>
          <w:b/>
          <w:sz w:val="22"/>
          <w:szCs w:val="22"/>
        </w:rPr>
        <w:t>z a k l j u č i o    j e</w:t>
      </w:r>
    </w:p>
    <w:p w:rsidRDefault="001720E5" w:rsidP="001720E5" w:rsidR="001720E5" w:rsidRPr="0041238D">
      <w:pPr>
        <w:jc w:val="center"/>
        <w:rPr>
          <w:b/>
          <w:sz w:val="22"/>
          <w:szCs w:val="22"/>
        </w:rPr>
      </w:pPr>
    </w:p>
    <w:p w:rsidRDefault="001720E5" w:rsidP="00615226" w:rsidR="00E75786">
      <w:pPr>
        <w:jc w:val="both"/>
        <w:rPr>
          <w:bCs/>
          <w:sz w:val="22"/>
          <w:szCs w:val="22"/>
        </w:rPr>
      </w:pPr>
      <w:r w:rsidRPr="0041238D">
        <w:rPr>
          <w:b/>
          <w:sz w:val="22"/>
          <w:szCs w:val="22"/>
        </w:rPr>
        <w:tab/>
      </w:r>
      <w:r w:rsidR="00EC5F85">
        <w:rPr>
          <w:bCs/>
          <w:sz w:val="22"/>
          <w:szCs w:val="22"/>
        </w:rPr>
        <w:t xml:space="preserve">Nalaže se stečajnom upravitelju u roku od </w:t>
      </w:r>
      <w:r w:rsidR="00C300CC">
        <w:rPr>
          <w:bCs/>
          <w:sz w:val="22"/>
          <w:szCs w:val="22"/>
        </w:rPr>
        <w:t>15</w:t>
      </w:r>
      <w:r w:rsidR="00EC5F85">
        <w:rPr>
          <w:bCs/>
          <w:sz w:val="22"/>
          <w:szCs w:val="22"/>
        </w:rPr>
        <w:t xml:space="preserve"> dana </w:t>
      </w:r>
      <w:r w:rsidR="0041352D">
        <w:rPr>
          <w:bCs/>
          <w:sz w:val="22"/>
          <w:szCs w:val="22"/>
        </w:rPr>
        <w:t>dost</w:t>
      </w:r>
      <w:r w:rsidR="00E85F8B">
        <w:rPr>
          <w:bCs/>
          <w:sz w:val="22"/>
          <w:szCs w:val="22"/>
        </w:rPr>
        <w:t>a</w:t>
      </w:r>
      <w:r w:rsidR="0041352D">
        <w:rPr>
          <w:bCs/>
          <w:sz w:val="22"/>
          <w:szCs w:val="22"/>
        </w:rPr>
        <w:t>vit</w:t>
      </w:r>
      <w:r w:rsidR="00E85F8B">
        <w:rPr>
          <w:bCs/>
          <w:sz w:val="22"/>
          <w:szCs w:val="22"/>
        </w:rPr>
        <w:t>i izvješće o stanju predmeta pod posl.br. Ovr.</w:t>
      </w:r>
      <w:r w:rsidR="0041352D">
        <w:rPr>
          <w:bCs/>
          <w:sz w:val="22"/>
          <w:szCs w:val="22"/>
        </w:rPr>
        <w:t>12</w:t>
      </w:r>
      <w:r w:rsidR="007341F6">
        <w:rPr>
          <w:bCs/>
          <w:sz w:val="22"/>
          <w:szCs w:val="22"/>
        </w:rPr>
        <w:t>30</w:t>
      </w:r>
      <w:r w:rsidR="0041352D">
        <w:rPr>
          <w:bCs/>
          <w:sz w:val="22"/>
          <w:szCs w:val="22"/>
        </w:rPr>
        <w:t xml:space="preserve">/2012 Općinskog suda u </w:t>
      </w:r>
      <w:r w:rsidR="00E85F8B">
        <w:rPr>
          <w:bCs/>
          <w:sz w:val="22"/>
          <w:szCs w:val="22"/>
        </w:rPr>
        <w:t>D</w:t>
      </w:r>
      <w:r w:rsidR="0041352D">
        <w:rPr>
          <w:bCs/>
          <w:sz w:val="22"/>
          <w:szCs w:val="22"/>
        </w:rPr>
        <w:t xml:space="preserve">ubrovniku </w:t>
      </w:r>
      <w:r w:rsidR="00E85F8B">
        <w:rPr>
          <w:bCs/>
          <w:sz w:val="22"/>
          <w:szCs w:val="22"/>
        </w:rPr>
        <w:t xml:space="preserve">i </w:t>
      </w:r>
      <w:r w:rsidR="000C3F92">
        <w:rPr>
          <w:bCs/>
          <w:sz w:val="22"/>
          <w:szCs w:val="22"/>
        </w:rPr>
        <w:t xml:space="preserve">ovrhe na korist GRANDOV HRVOJE, Zadar, </w:t>
      </w:r>
      <w:r w:rsidR="00CF276C">
        <w:rPr>
          <w:bCs/>
          <w:sz w:val="22"/>
          <w:szCs w:val="22"/>
        </w:rPr>
        <w:t xml:space="preserve">što sprječava prodaju u ovom predmetu, te poduzeti sve na zakonu utemeljene radnje radi žurnog postupanja i donošenja </w:t>
      </w:r>
      <w:r w:rsidR="005C4507">
        <w:rPr>
          <w:bCs/>
          <w:sz w:val="22"/>
          <w:szCs w:val="22"/>
        </w:rPr>
        <w:t xml:space="preserve">odluke u tim predmetima, </w:t>
      </w:r>
      <w:r w:rsidR="00E75786">
        <w:rPr>
          <w:bCs/>
          <w:sz w:val="22"/>
          <w:szCs w:val="22"/>
        </w:rPr>
        <w:t>odnosno postupanja sukladno Stečajnom zakonu.</w:t>
      </w:r>
    </w:p>
    <w:p w:rsidRDefault="00DC273D" w:rsidP="0088485D" w:rsidR="00DC273D" w:rsidRPr="00F067B4">
      <w:pPr>
        <w:jc w:val="both"/>
        <w:rPr>
          <w:bCs/>
          <w:sz w:val="16"/>
          <w:szCs w:val="16"/>
        </w:rPr>
      </w:pPr>
    </w:p>
    <w:p w:rsidRDefault="001720E5" w:rsidP="00A6000C" w:rsidR="001720E5" w:rsidRPr="0041238D">
      <w:pPr>
        <w:jc w:val="center"/>
        <w:rPr>
          <w:b/>
          <w:sz w:val="22"/>
          <w:szCs w:val="22"/>
        </w:rPr>
      </w:pPr>
      <w:r w:rsidRPr="0041238D">
        <w:rPr>
          <w:b/>
          <w:sz w:val="22"/>
          <w:szCs w:val="22"/>
        </w:rPr>
        <w:t xml:space="preserve">U Dubrovniku, dana </w:t>
      </w:r>
      <w:r w:rsidR="00F067B4">
        <w:rPr>
          <w:b/>
          <w:sz w:val="22"/>
          <w:szCs w:val="22"/>
        </w:rPr>
        <w:t>3</w:t>
      </w:r>
      <w:r w:rsidRPr="0041238D">
        <w:rPr>
          <w:b/>
          <w:sz w:val="22"/>
          <w:szCs w:val="22"/>
        </w:rPr>
        <w:t xml:space="preserve">. </w:t>
      </w:r>
      <w:r w:rsidR="00E75786">
        <w:rPr>
          <w:b/>
          <w:sz w:val="22"/>
          <w:szCs w:val="22"/>
        </w:rPr>
        <w:t>travnja</w:t>
      </w:r>
      <w:r w:rsidRPr="0041238D">
        <w:rPr>
          <w:b/>
          <w:sz w:val="22"/>
          <w:szCs w:val="22"/>
        </w:rPr>
        <w:t xml:space="preserve"> 201</w:t>
      </w:r>
      <w:r w:rsidR="00E95269">
        <w:rPr>
          <w:b/>
          <w:sz w:val="22"/>
          <w:szCs w:val="22"/>
        </w:rPr>
        <w:t>8</w:t>
      </w:r>
      <w:r w:rsidRPr="0041238D">
        <w:rPr>
          <w:b/>
          <w:sz w:val="22"/>
          <w:szCs w:val="22"/>
        </w:rPr>
        <w:t>. godine</w:t>
      </w:r>
    </w:p>
    <w:p w:rsidRDefault="001720E5" w:rsidP="001720E5" w:rsidR="001720E5" w:rsidRPr="00F067B4">
      <w:pPr>
        <w:jc w:val="both"/>
        <w:rPr>
          <w:sz w:val="16"/>
          <w:szCs w:val="16"/>
        </w:rPr>
      </w:pPr>
    </w:p>
    <w:p w:rsidRDefault="001720E5" w:rsidP="001720E5" w:rsidR="001720E5" w:rsidRPr="0041238D">
      <w:pPr>
        <w:jc w:val="both"/>
        <w:rPr>
          <w:b/>
          <w:sz w:val="22"/>
          <w:szCs w:val="22"/>
        </w:rPr>
      </w:pPr>
      <w:r w:rsidRPr="0041238D">
        <w:rPr>
          <w:sz w:val="22"/>
          <w:szCs w:val="22"/>
        </w:rPr>
        <w:tab/>
      </w:r>
      <w:r w:rsidRPr="0041238D">
        <w:rPr>
          <w:sz w:val="22"/>
          <w:szCs w:val="22"/>
        </w:rPr>
        <w:tab/>
      </w:r>
      <w:r w:rsidRPr="0041238D">
        <w:rPr>
          <w:sz w:val="22"/>
          <w:szCs w:val="22"/>
        </w:rPr>
        <w:tab/>
      </w:r>
      <w:r w:rsidRPr="0041238D">
        <w:rPr>
          <w:sz w:val="22"/>
          <w:szCs w:val="22"/>
        </w:rPr>
        <w:tab/>
      </w:r>
      <w:r w:rsidRPr="0041238D">
        <w:rPr>
          <w:sz w:val="22"/>
          <w:szCs w:val="22"/>
        </w:rPr>
        <w:tab/>
      </w:r>
      <w:r w:rsidRPr="0041238D">
        <w:rPr>
          <w:sz w:val="22"/>
          <w:szCs w:val="22"/>
        </w:rPr>
        <w:tab/>
      </w:r>
      <w:r w:rsidRPr="0041238D">
        <w:rPr>
          <w:sz w:val="22"/>
          <w:szCs w:val="22"/>
        </w:rPr>
        <w:tab/>
      </w:r>
      <w:r w:rsidRPr="0041238D">
        <w:rPr>
          <w:sz w:val="22"/>
          <w:szCs w:val="22"/>
        </w:rPr>
        <w:tab/>
      </w:r>
      <w:r w:rsidRPr="0041238D">
        <w:rPr>
          <w:b/>
          <w:sz w:val="22"/>
          <w:szCs w:val="22"/>
        </w:rPr>
        <w:t>Stečajni sudac:</w:t>
      </w:r>
    </w:p>
    <w:p w:rsidRDefault="001720E5" w:rsidP="001720E5" w:rsidR="001720E5" w:rsidRPr="00F067B4">
      <w:pPr>
        <w:jc w:val="both"/>
        <w:rPr>
          <w:b/>
          <w:sz w:val="16"/>
          <w:szCs w:val="16"/>
        </w:rPr>
      </w:pPr>
    </w:p>
    <w:p w:rsidRDefault="0069391B" w:rsidP="001720E5" w:rsidR="001720E5" w:rsidRPr="0041238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1720E5" w:rsidRPr="0041238D">
        <w:rPr>
          <w:b/>
          <w:sz w:val="22"/>
          <w:szCs w:val="22"/>
        </w:rPr>
        <w:t>Srđan Gavranić</w:t>
      </w:r>
    </w:p>
    <w:p w:rsidRDefault="001720E5" w:rsidP="001720E5" w:rsidR="001720E5" w:rsidRPr="0041238D">
      <w:pPr>
        <w:jc w:val="both"/>
        <w:rPr>
          <w:b/>
          <w:sz w:val="22"/>
          <w:szCs w:val="22"/>
        </w:rPr>
      </w:pPr>
    </w:p>
    <w:p w:rsidRDefault="001720E5" w:rsidP="001720E5" w:rsidR="001720E5" w:rsidRPr="0041238D">
      <w:pPr>
        <w:jc w:val="both"/>
        <w:rPr>
          <w:b/>
          <w:sz w:val="22"/>
          <w:szCs w:val="22"/>
        </w:rPr>
      </w:pPr>
    </w:p>
    <w:p w:rsidRDefault="001720E5" w:rsidP="001720E5" w:rsidR="001720E5" w:rsidRPr="0041238D">
      <w:pPr>
        <w:jc w:val="both"/>
        <w:rPr>
          <w:b/>
          <w:sz w:val="22"/>
          <w:szCs w:val="22"/>
        </w:rPr>
      </w:pPr>
    </w:p>
    <w:p w:rsidRDefault="001720E5" w:rsidP="001720E5" w:rsidR="001720E5" w:rsidRPr="0041238D">
      <w:pPr>
        <w:jc w:val="both"/>
        <w:rPr>
          <w:b/>
          <w:sz w:val="22"/>
          <w:szCs w:val="22"/>
        </w:rPr>
      </w:pPr>
      <w:r w:rsidRPr="0041238D">
        <w:rPr>
          <w:b/>
          <w:sz w:val="22"/>
          <w:szCs w:val="22"/>
        </w:rPr>
        <w:t>POUKA O PRAVNOM LIJEKU</w:t>
      </w:r>
    </w:p>
    <w:p w:rsidRDefault="001720E5" w:rsidP="001720E5" w:rsidR="00EC5F85">
      <w:pPr>
        <w:jc w:val="both"/>
        <w:rPr>
          <w:sz w:val="22"/>
          <w:szCs w:val="22"/>
        </w:rPr>
      </w:pPr>
      <w:r w:rsidRPr="0041238D">
        <w:rPr>
          <w:sz w:val="22"/>
          <w:szCs w:val="22"/>
        </w:rPr>
        <w:t xml:space="preserve">Protiv ovog </w:t>
      </w:r>
      <w:r w:rsidR="00EC5F85">
        <w:rPr>
          <w:sz w:val="22"/>
          <w:szCs w:val="22"/>
        </w:rPr>
        <w:t xml:space="preserve">zaključka nije </w:t>
      </w:r>
      <w:r w:rsidRPr="0041238D">
        <w:rPr>
          <w:sz w:val="22"/>
          <w:szCs w:val="22"/>
        </w:rPr>
        <w:t>dopuštena žalba.</w:t>
      </w:r>
    </w:p>
    <w:p w:rsidRDefault="001720E5" w:rsidP="001720E5" w:rsidR="001720E5" w:rsidRPr="0041238D">
      <w:pPr>
        <w:jc w:val="both"/>
        <w:rPr>
          <w:b/>
          <w:sz w:val="22"/>
          <w:szCs w:val="22"/>
        </w:rPr>
      </w:pPr>
      <w:r w:rsidRPr="0041238D">
        <w:rPr>
          <w:sz w:val="22"/>
          <w:szCs w:val="22"/>
        </w:rPr>
        <w:t xml:space="preserve"> </w:t>
      </w:r>
    </w:p>
    <w:p w:rsidRDefault="001720E5" w:rsidP="001720E5" w:rsidR="001720E5" w:rsidRPr="0041238D">
      <w:pPr>
        <w:jc w:val="both"/>
        <w:rPr>
          <w:b/>
          <w:sz w:val="22"/>
          <w:szCs w:val="22"/>
        </w:rPr>
      </w:pPr>
      <w:r w:rsidRPr="0041238D">
        <w:rPr>
          <w:b/>
          <w:sz w:val="22"/>
          <w:szCs w:val="22"/>
        </w:rPr>
        <w:t xml:space="preserve">DN-a </w:t>
      </w:r>
      <w:r w:rsidRPr="0041238D">
        <w:rPr>
          <w:sz w:val="22"/>
          <w:szCs w:val="22"/>
        </w:rPr>
        <w:t>(</w:t>
      </w:r>
      <w:r w:rsidR="00717CF4">
        <w:rPr>
          <w:sz w:val="22"/>
          <w:szCs w:val="22"/>
        </w:rPr>
        <w:t>03</w:t>
      </w:r>
      <w:r w:rsidRPr="0041238D">
        <w:rPr>
          <w:sz w:val="22"/>
          <w:szCs w:val="22"/>
        </w:rPr>
        <w:t>.</w:t>
      </w:r>
      <w:r w:rsidR="00F067B4">
        <w:rPr>
          <w:sz w:val="22"/>
          <w:szCs w:val="22"/>
        </w:rPr>
        <w:t>0</w:t>
      </w:r>
      <w:r w:rsidR="00717CF4">
        <w:rPr>
          <w:sz w:val="22"/>
          <w:szCs w:val="22"/>
        </w:rPr>
        <w:t>4</w:t>
      </w:r>
      <w:r w:rsidR="0041238D" w:rsidRPr="0041238D">
        <w:rPr>
          <w:sz w:val="22"/>
          <w:szCs w:val="22"/>
        </w:rPr>
        <w:t>.201</w:t>
      </w:r>
      <w:r w:rsidR="00E95269">
        <w:rPr>
          <w:sz w:val="22"/>
          <w:szCs w:val="22"/>
        </w:rPr>
        <w:t>8</w:t>
      </w:r>
      <w:r w:rsidRPr="0041238D">
        <w:rPr>
          <w:sz w:val="22"/>
          <w:szCs w:val="22"/>
        </w:rPr>
        <w:t>.g.)</w:t>
      </w:r>
      <w:r w:rsidRPr="0041238D">
        <w:rPr>
          <w:b/>
          <w:sz w:val="22"/>
          <w:szCs w:val="22"/>
        </w:rPr>
        <w:t>:</w:t>
      </w:r>
    </w:p>
    <w:p w:rsidRDefault="00585711" w:rsidP="00EC5F85" w:rsidR="001720E5">
      <w:pPr>
        <w:jc w:val="both"/>
        <w:rPr>
          <w:sz w:val="22"/>
          <w:szCs w:val="22"/>
        </w:rPr>
      </w:pPr>
      <w:r>
        <w:rPr>
          <w:sz w:val="22"/>
          <w:szCs w:val="22"/>
        </w:rPr>
        <w:t>- stečajnom upravitelju</w:t>
      </w:r>
      <w:r w:rsidR="00E95269">
        <w:rPr>
          <w:sz w:val="22"/>
          <w:szCs w:val="22"/>
        </w:rPr>
        <w:t>,</w:t>
      </w:r>
    </w:p>
    <w:p w:rsidRDefault="00E95269" w:rsidP="00EC5F85" w:rsidR="00E95269" w:rsidRPr="00EC5F85">
      <w:pPr>
        <w:jc w:val="both"/>
        <w:rPr>
          <w:sz w:val="22"/>
          <w:szCs w:val="22"/>
        </w:rPr>
      </w:pPr>
      <w:r>
        <w:rPr>
          <w:sz w:val="22"/>
          <w:szCs w:val="22"/>
        </w:rPr>
        <w:t>- e-oglasna ploča.</w:t>
      </w:r>
    </w:p>
    <w:sectPr w:rsidSect="00A6000C" w:rsidR="00E95269" w:rsidRPr="00EC5F85">
      <w:headerReference w:type="even" r:id="rId12"/>
      <w:headerReference w:type="default" r:id="rId13"/>
      <w:pgSz w:h="16838" w:w="11906"/>
      <w:pgMar w:gutter="0" w:footer="720" w:header="720" w:left="1843" w:bottom="1135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1F2B" w:rsidR="00E91F2B">
      <w:r>
        <w:separator/>
      </w:r>
    </w:p>
  </w:endnote>
  <w:endnote w:id="0" w:type="continuationSeparator">
    <w:p w:rsidRDefault="00E91F2B" w:rsidR="00E91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1F2B" w:rsidR="00E91F2B">
      <w:r>
        <w:separator/>
      </w:r>
    </w:p>
  </w:footnote>
  <w:footnote w:id="0" w:type="continuationSeparator">
    <w:p w:rsidRDefault="00E91F2B" w:rsidR="00E91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F85" w:rsidP="00821053" w:rsidR="00EC5F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C5F85" w:rsidR="00EC5F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F85" w:rsidP="00821053" w:rsidR="00EC5F85" w:rsidRPr="004D7F48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4D7F48">
      <w:rPr>
        <w:rStyle w:val="Brojstranice"/>
        <w:sz w:val="20"/>
      </w:rPr>
      <w:fldChar w:fldCharType="begin"/>
    </w:r>
    <w:r w:rsidRPr="004D7F48">
      <w:rPr>
        <w:rStyle w:val="Brojstranice"/>
        <w:sz w:val="20"/>
      </w:rPr>
      <w:instrText xml:space="preserve">PAGE  </w:instrText>
    </w:r>
    <w:r w:rsidRPr="004D7F48">
      <w:rPr>
        <w:rStyle w:val="Brojstranice"/>
        <w:sz w:val="20"/>
      </w:rPr>
      <w:fldChar w:fldCharType="separate"/>
    </w:r>
    <w:r w:rsidR="00E95269">
      <w:rPr>
        <w:rStyle w:val="Brojstranice"/>
        <w:noProof/>
        <w:sz w:val="20"/>
      </w:rPr>
      <w:t>2</w:t>
    </w:r>
    <w:r w:rsidRPr="004D7F48">
      <w:rPr>
        <w:rStyle w:val="Brojstranice"/>
        <w:sz w:val="20"/>
      </w:rPr>
      <w:fldChar w:fldCharType="end"/>
    </w:r>
  </w:p>
  <w:p w:rsidRDefault="00EC5F85" w:rsidP="00A03522" w:rsidR="00A03522" w:rsidRPr="00A03522">
    <w:pPr>
      <w:pStyle w:val="Naslov1"/>
      <w:rPr>
        <w:sz w:val="20"/>
      </w:rPr>
    </w:pPr>
    <w:r>
      <w:tab/>
    </w:r>
    <w:r>
      <w:tab/>
    </w:r>
    <w:proofErr w:type="spellStart"/>
    <w:r w:rsidR="00A03522" w:rsidRPr="00A03522">
      <w:rPr>
        <w:sz w:val="20"/>
      </w:rPr>
      <w:t>Posl</w:t>
    </w:r>
    <w:proofErr w:type="spellEnd"/>
    <w:r w:rsidR="00A03522" w:rsidRPr="00A03522">
      <w:rPr>
        <w:sz w:val="20"/>
      </w:rPr>
      <w:t>. br. 6-St. 211/2012-330</w:t>
    </w:r>
  </w:p>
  <w:p w:rsidRDefault="00EC5F85" w:rsidR="00EC5F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A322AC3"/>
    <w:multiLevelType w:val="hybridMultilevel"/>
    <w:tmpl w:val="D50A8616"/>
    <w:lvl w:tplc="00BA537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39C0432B"/>
    <w:multiLevelType w:val="hybridMultilevel"/>
    <w:tmpl w:val="AF1659AE"/>
    <w:lvl w:tplc="CCB25CC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2C129B"/>
    <w:multiLevelType w:val="hybridMultilevel"/>
    <w:tmpl w:val="1488EF9C"/>
    <w:lvl w:tplc="88941C2C" w:ilvl="0">
      <w:start w:val="20"/>
      <w:numFmt w:val="bullet"/>
      <w:lvlText w:val="-"/>
      <w:lvlJc w:val="left"/>
      <w:pPr>
        <w:ind w:hanging="360" w:left="460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5"/>
      </w:pPr>
      <w:rPr>
        <w:rFonts w:hAnsi="Wingdings" w:ascii="Wingdings" w:hint="default"/>
      </w:rPr>
    </w:lvl>
  </w:abstractNum>
  <w:abstractNum w:abstractNumId="7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40D9760F"/>
    <w:multiLevelType w:val="hybridMultilevel"/>
    <w:tmpl w:val="9C0294A0"/>
    <w:lvl w:tplc="CFA6A7D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3"/>
  </w:num>
  <w:num w:numId="2">
    <w:abstractNumId w:val="7"/>
  </w:num>
  <w:num w:numId="3">
    <w:abstractNumId w:val="4"/>
  </w:num>
  <w:num w:numId="4">
    <w:abstractNumId w:val="8"/>
  </w:num>
  <w:num w:numId="5">
    <w:abstractNumId w:val="1"/>
  </w:num>
  <w:num w:numId="6">
    <w:abstractNumId w:val="11"/>
  </w:num>
  <w:num w:numId="7">
    <w:abstractNumId w:val="0"/>
  </w:num>
  <w:num w:numId="8">
    <w:abstractNumId w:val="2"/>
  </w:num>
  <w:num w:numId="9">
    <w:abstractNumId w:val="12"/>
  </w:num>
  <w:num w:numId="10">
    <w:abstractNumId w:val="10"/>
  </w:num>
  <w:num w:numId="11">
    <w:abstractNumId w:val="9"/>
  </w:num>
  <w:num w:numId="12">
    <w:abstractNumId w:val="3"/>
  </w:num>
  <w:num w:numId="13">
    <w:abstractNumId w:val="6"/>
  </w:num>
  <w:num w:numId="1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32790"/>
    <w:rsid w:val="00050E64"/>
    <w:rsid w:val="00085305"/>
    <w:rsid w:val="000C05AC"/>
    <w:rsid w:val="000C3F92"/>
    <w:rsid w:val="000C7A6A"/>
    <w:rsid w:val="00101DA1"/>
    <w:rsid w:val="0011282D"/>
    <w:rsid w:val="00153FDC"/>
    <w:rsid w:val="00155244"/>
    <w:rsid w:val="001720E5"/>
    <w:rsid w:val="00181A48"/>
    <w:rsid w:val="001B7DBD"/>
    <w:rsid w:val="001D6475"/>
    <w:rsid w:val="001F479E"/>
    <w:rsid w:val="00214D23"/>
    <w:rsid w:val="00220A0E"/>
    <w:rsid w:val="00226054"/>
    <w:rsid w:val="002467AD"/>
    <w:rsid w:val="00264DED"/>
    <w:rsid w:val="00271902"/>
    <w:rsid w:val="002A68BA"/>
    <w:rsid w:val="002C1DFD"/>
    <w:rsid w:val="002C2BC2"/>
    <w:rsid w:val="002C3441"/>
    <w:rsid w:val="002D322F"/>
    <w:rsid w:val="002D35A8"/>
    <w:rsid w:val="002E30E4"/>
    <w:rsid w:val="00300B25"/>
    <w:rsid w:val="00312A40"/>
    <w:rsid w:val="00335952"/>
    <w:rsid w:val="0036622E"/>
    <w:rsid w:val="00371567"/>
    <w:rsid w:val="003A486E"/>
    <w:rsid w:val="003B1E1C"/>
    <w:rsid w:val="003C2522"/>
    <w:rsid w:val="003E3949"/>
    <w:rsid w:val="0041238D"/>
    <w:rsid w:val="0041352D"/>
    <w:rsid w:val="00426C99"/>
    <w:rsid w:val="00447F80"/>
    <w:rsid w:val="004C7DBB"/>
    <w:rsid w:val="004D568E"/>
    <w:rsid w:val="004D7F48"/>
    <w:rsid w:val="004F5D50"/>
    <w:rsid w:val="005018B1"/>
    <w:rsid w:val="00583225"/>
    <w:rsid w:val="00585711"/>
    <w:rsid w:val="00592C6D"/>
    <w:rsid w:val="005A4EC4"/>
    <w:rsid w:val="005A5AF2"/>
    <w:rsid w:val="005B5488"/>
    <w:rsid w:val="005C3F89"/>
    <w:rsid w:val="005C4507"/>
    <w:rsid w:val="005F12A5"/>
    <w:rsid w:val="00615226"/>
    <w:rsid w:val="006619ED"/>
    <w:rsid w:val="00684354"/>
    <w:rsid w:val="0069391B"/>
    <w:rsid w:val="00693EE3"/>
    <w:rsid w:val="006A4C93"/>
    <w:rsid w:val="006F47D5"/>
    <w:rsid w:val="0071205D"/>
    <w:rsid w:val="00713F59"/>
    <w:rsid w:val="00717CF4"/>
    <w:rsid w:val="00732EEF"/>
    <w:rsid w:val="007341F6"/>
    <w:rsid w:val="0074441C"/>
    <w:rsid w:val="007564B0"/>
    <w:rsid w:val="00764B48"/>
    <w:rsid w:val="00764E34"/>
    <w:rsid w:val="007C298D"/>
    <w:rsid w:val="007E73EC"/>
    <w:rsid w:val="007F7B7D"/>
    <w:rsid w:val="008010B3"/>
    <w:rsid w:val="00821053"/>
    <w:rsid w:val="00860EA0"/>
    <w:rsid w:val="00862275"/>
    <w:rsid w:val="00880763"/>
    <w:rsid w:val="0088485D"/>
    <w:rsid w:val="0089626D"/>
    <w:rsid w:val="008C2D24"/>
    <w:rsid w:val="008F43F1"/>
    <w:rsid w:val="00935F89"/>
    <w:rsid w:val="009442FA"/>
    <w:rsid w:val="009663AD"/>
    <w:rsid w:val="009947AD"/>
    <w:rsid w:val="00A03522"/>
    <w:rsid w:val="00A13BAB"/>
    <w:rsid w:val="00A14868"/>
    <w:rsid w:val="00A6000C"/>
    <w:rsid w:val="00A64641"/>
    <w:rsid w:val="00A678F4"/>
    <w:rsid w:val="00AA199A"/>
    <w:rsid w:val="00AA6998"/>
    <w:rsid w:val="00AE094B"/>
    <w:rsid w:val="00AE594F"/>
    <w:rsid w:val="00B02E31"/>
    <w:rsid w:val="00B10284"/>
    <w:rsid w:val="00B22BBD"/>
    <w:rsid w:val="00B31F2A"/>
    <w:rsid w:val="00B45C53"/>
    <w:rsid w:val="00B81334"/>
    <w:rsid w:val="00BD31FE"/>
    <w:rsid w:val="00BE2E59"/>
    <w:rsid w:val="00BF0ABB"/>
    <w:rsid w:val="00C0646A"/>
    <w:rsid w:val="00C07ECE"/>
    <w:rsid w:val="00C149AE"/>
    <w:rsid w:val="00C300CC"/>
    <w:rsid w:val="00C44BF4"/>
    <w:rsid w:val="00C839DE"/>
    <w:rsid w:val="00CA6A50"/>
    <w:rsid w:val="00CF060A"/>
    <w:rsid w:val="00CF276C"/>
    <w:rsid w:val="00D068BD"/>
    <w:rsid w:val="00D10323"/>
    <w:rsid w:val="00D23994"/>
    <w:rsid w:val="00D55EA2"/>
    <w:rsid w:val="00D9256D"/>
    <w:rsid w:val="00D95D71"/>
    <w:rsid w:val="00DA3F12"/>
    <w:rsid w:val="00DB22BA"/>
    <w:rsid w:val="00DC064C"/>
    <w:rsid w:val="00DC273D"/>
    <w:rsid w:val="00DF107A"/>
    <w:rsid w:val="00DF23F7"/>
    <w:rsid w:val="00E11618"/>
    <w:rsid w:val="00E2262F"/>
    <w:rsid w:val="00E42D4B"/>
    <w:rsid w:val="00E4759C"/>
    <w:rsid w:val="00E75786"/>
    <w:rsid w:val="00E85F8B"/>
    <w:rsid w:val="00E91F2B"/>
    <w:rsid w:val="00E95269"/>
    <w:rsid w:val="00EB3BE9"/>
    <w:rsid w:val="00EC0ADD"/>
    <w:rsid w:val="00EC5F85"/>
    <w:rsid w:val="00ED5D2F"/>
    <w:rsid w:val="00EE5E8F"/>
    <w:rsid w:val="00EF661F"/>
    <w:rsid w:val="00F067B4"/>
    <w:rsid w:val="00F449BE"/>
    <w:rsid w:val="00F76E38"/>
    <w:rsid w:val="00FB4158"/>
    <w:rsid w:val="00FB6E2E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43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35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354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354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354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43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35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354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354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354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2012.</izvorni_sadrzaj>
    <derivirana_varijabla naziv="DomainObject.Predmet.DatumOsnivanja_1">18.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St-211/2012</izvorni_sadrzaj>
    <derivirana_varijabla naziv="DomainObject.Predmet.OznakaBroj_1">St-211/2012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"prijave tražbina u Katarine u ormaru"
 U SUCA OD 28.03.18.-cijeli spis</izvorni_sadrzaj>
    <derivirana_varijabla naziv="DomainObject.Predmet.PrimjedbaSuca_1">"prijave tražbina u Katarine u ormaru"
 U SUCA OD 28.03.18.-cijeli spis</derivirana_varijabla>
  </DomainObject.Predmet.PrimjedbaSuca>
  <DomainObject.Predmet.ProtustrankaFormated>
    <izvorni_sadrzaj>  KONEL d.o.o. za proizvodnju, građevinarstvo, trgovinu i turizam</izvorni_sadrzaj>
    <derivirana_varijabla naziv="DomainObject.Predmet.ProtustrankaFormated_1">  KONEL d.o.o. za proizvodnju, građevinarstvo, trgovinu i turizam</derivirana_varijabla>
  </DomainObject.Predmet.ProtustrankaFormated>
  <DomainObject.Predmet.ProtustrankaFormatedOIB>
    <izvorni_sadrzaj>  KONEL d.o.o. za proizvodnju, građevinarstvo, trgovinu i turizam, OIB 68436145137</izvorni_sadrzaj>
    <derivirana_varijabla naziv="DomainObject.Predmet.ProtustrankaFormatedOIB_1">  KONEL d.o.o. za proizvodnju, građevinarstvo, trgovinu i turizam, OIB 68436145137</derivirana_varijabla>
  </DomainObject.Predmet.ProtustrankaFormatedOIB>
  <DomainObject.Predmet.ProtustrankaFormatedWithAdress>
    <izvorni_sadrzaj> KONEL d.o.o. za proizvodnju, građevinarstvo, trgovinu i turizam, Šipčine 2, 20000 Dubrovnik</izvorni_sadrzaj>
    <derivirana_varijabla naziv="DomainObject.Predmet.ProtustrankaFormatedWithAdress_1"> KONEL d.o.o. za proizvodnju, građevinarstvo, trgovinu i turizam, Šipčine 2, 20000 Dubrovnik</derivirana_varijabla>
  </DomainObject.Predmet.ProtustrankaFormatedWithAdress>
  <DomainObject.Predmet.ProtustrankaFormatedWithAdressOIB>
    <izvorni_sadrzaj> KONEL d.o.o. za proizvodnju, građevinarstvo, trgovinu i turizam, OIB 68436145137, Šipčine 2, 20000 Dubrovnik</izvorni_sadrzaj>
    <derivirana_varijabla naziv="DomainObject.Predmet.ProtustrankaFormatedWithAdressOIB_1"> KONEL d.o.o. za proizvodnju, građevinarstvo, trgovinu i turizam, OIB 68436145137, Šipčine 2, 20000 Dubrovnik</derivirana_varijabla>
  </DomainObject.Predmet.ProtustrankaFormatedWithAdressOIB>
  <DomainObject.Predmet.ProtustrankaWithAdress>
    <izvorni_sadrzaj>KONEL d.o.o. za proizvodnju, građevinarstvo, trgovinu i turizam Šipčine 2, 20000 Dubrovnik</izvorni_sadrzaj>
    <derivirana_varijabla naziv="DomainObject.Predmet.ProtustrankaWithAdress_1">KONEL d.o.o. za proizvodnju, građevinarstvo, trgovinu i turizam Šipčine 2, 20000 Dubrovnik</derivirana_varijabla>
  </DomainObject.Predmet.ProtustrankaWithAdress>
  <DomainObject.Predmet.ProtustrankaWithAdressOIB>
    <izvorni_sadrzaj>KONEL d.o.o. za proizvodnju, građevinarstvo, trgovinu i turizam, OIB 68436145137, Šipčine 2, 20000 Dubrovnik</izvorni_sadrzaj>
    <derivirana_varijabla naziv="DomainObject.Predmet.ProtustrankaWithAdressOIB_1">KONEL d.o.o. za proizvodnju, građevinarstvo, trgovinu i turizam, OIB 68436145137, Šipčine 2, 20000 Dubrovnik</derivirana_varijabla>
  </DomainObject.Predmet.ProtustrankaWithAdressOIB>
  <DomainObject.Predmet.ProtustrankaNazivFormated>
    <izvorni_sadrzaj>KONEL d.o.o. za proizvodnju, građevinarstvo, trgovinu i turizam</izvorni_sadrzaj>
    <derivirana_varijabla naziv="DomainObject.Predmet.ProtustrankaNazivFormated_1">KONEL d.o.o. za proizvodnju, građevinarstvo, trgovinu i turizam</derivirana_varijabla>
  </DomainObject.Predmet.ProtustrankaNazivFormated>
  <DomainObject.Predmet.ProtustrankaNazivFormatedOIB>
    <izvorni_sadrzaj>KONEL d.o.o. za proizvodnju, građevinarstvo, trgovinu i turizam, OIB 68436145137</izvorni_sadrzaj>
    <derivirana_varijabla naziv="DomainObject.Predmet.ProtustrankaNazivFormatedOIB_1">KONEL d.o.o. za proizvodnju, građevinarstvo, trgovinu i turizam, OIB 68436145137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REVIZIJA SKALIN d.o.o. za ekonomske usluge; Porezna uprava</izvorni_sadrzaj>
    <derivirana_varijabla naziv="DomainObject.Predmet.StrankaFormated_1">  REVIZIJA SKALIN d.o.o. za ekonomske usluge; Porezna uprava</derivirana_varijabla>
  </DomainObject.Predmet.StrankaFormated>
  <DomainObject.Predmet.StrankaFormatedOIB>
    <izvorni_sadrzaj>  REVIZIJA SKALIN d.o.o. za ekonomske usluge, OIB 74753077144; Porezna uprava, OIB 18683136487</izvorni_sadrzaj>
    <derivirana_varijabla naziv="DomainObject.Predmet.StrankaFormatedOIB_1">  REVIZIJA SKALIN d.o.o. za ekonomske usluge, OIB 74753077144; Porezna uprava, OIB 18683136487</derivirana_varijabla>
  </DomainObject.Predmet.StrankaFormatedOIB>
  <DomainObject.Predmet.StrankaFormatedWithAdress>
    <izvorni_sadrzaj> REVIZIJA SKALIN d.o.o. za ekonomske usluge, Ćira Carića 3/2, 20000 Dubrovnik; Porezna uprava, Vukovarska 6, 20000 Dubrovnik</izvorni_sadrzaj>
    <derivirana_varijabla naziv="DomainObject.Predmet.StrankaFormatedWithAdress_1"> REVIZIJA SKALIN d.o.o. za ekonomske usluge, Ćira Carića 3/2, 20000 Dubrovnik; Porezna uprava, Vukovarska 6, 20000 Dubrovnik</derivirana_varijabla>
  </DomainObject.Predmet.StrankaFormatedWithAdress>
  <DomainObject.Predmet.StrankaFormatedWithAdressOIB>
    <izvorni_sadrzaj> REVIZIJA SKALIN d.o.o. za ekonomske usluge, OIB 74753077144, Ćira Carića 3/2, 20000 Dubrovnik; Porezna uprava, OIB 18683136487, Vukovarska 6, 20000 Dubrovnik</izvorni_sadrzaj>
    <derivirana_varijabla naziv="DomainObject.Predmet.StrankaFormatedWithAdressOIB_1"> REVIZIJA SKALIN d.o.o. za ekonomske usluge, OIB 74753077144, Ćira Carića 3/2, 20000 Dubrovnik; Porezna uprava, OIB 18683136487, Vukovarska 6, 20000 Dubrovnik</derivirana_varijabla>
  </DomainObject.Predmet.StrankaFormatedWithAdressOIB>
  <DomainObject.Predmet.StrankaWithAdress>
    <izvorni_sadrzaj>REVIZIJA SKALIN d.o.o. za ekonomske usluge Ćira Carića 3/2,20000 Dubrovnik,Porezna uprava Vukovarska 6,20000 Dubrovnik</izvorni_sadrzaj>
    <derivirana_varijabla naziv="DomainObject.Predmet.StrankaWithAdress_1">REVIZIJA SKALIN d.o.o. za ekonomske usluge Ćira Carića 3/2,20000 Dubrovnik,Porezna uprava Vukovarska 6,20000 Dubrovnik</derivirana_varijabla>
  </DomainObject.Predmet.StrankaWithAdress>
  <DomainObject.Predmet.StrankaWithAdressOIB>
    <izvorni_sadrzaj>REVIZIJA SKALIN d.o.o. za ekonomske usluge, OIB 74753077144, Ćira Carića 3/2,20000 Dubrovnik,Porezna uprava, OIB 18683136487, Vukovarska 6,20000 Dubrovnik</izvorni_sadrzaj>
    <derivirana_varijabla naziv="DomainObject.Predmet.StrankaWithAdressOIB_1">REVIZIJA SKALIN d.o.o. za ekonomske usluge, OIB 74753077144, Ćira Carića 3/2,20000 Dubrovnik,Porezna uprava, OIB 18683136487, Vukovarska 6,20000 Dubrovnik</derivirana_varijabla>
  </DomainObject.Predmet.StrankaWithAdressOIB>
  <DomainObject.Predmet.StrankaNazivFormated>
    <izvorni_sadrzaj>REVIZIJA SKALIN d.o.o. za ekonomske usluge,Porezna uprava</izvorni_sadrzaj>
    <derivirana_varijabla naziv="DomainObject.Predmet.StrankaNazivFormated_1">REVIZIJA SKALIN d.o.o. za ekonomske usluge,Porezna uprava</derivirana_varijabla>
  </DomainObject.Predmet.StrankaNazivFormated>
  <DomainObject.Predmet.StrankaNazivFormatedOIB>
    <izvorni_sadrzaj>REVIZIJA SKALIN d.o.o. za ekonomske usluge, OIB 74753077144,Porezna uprava, OIB 18683136487</izvorni_sadrzaj>
    <derivirana_varijabla naziv="DomainObject.Predmet.StrankaNazivFormatedOIB_1">REVIZIJA SKALIN d.o.o. za ekonomske usluge, OIB 74753077144,Porezna uprava,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REVIZIJA SKALIN d.o.o. za ekonomske usluge</item>
      <item>Porezna uprava</item>
    </izvorni_sadrzaj>
    <derivirana_varijabla naziv="DomainObject.Predmet.StrankaListFormated_1">
      <item>REVIZIJA SKALIN d.o.o. za ekonomske usluge</item>
      <item>Porezna uprava</item>
    </derivirana_varijabla>
  </DomainObject.Predmet.StrankaListFormated>
  <DomainObject.Predmet.StrankaListFormatedOIB>
    <izvorni_sadrzaj>
      <item>REVIZIJA SKALIN d.o.o. za ekonomske usluge, OIB 74753077144</item>
      <item>Porezna uprava, OIB 18683136487</item>
    </izvorni_sadrzaj>
    <derivirana_varijabla naziv="DomainObject.Predmet.StrankaListFormatedOIB_1">
      <item>REVIZIJA SKALIN d.o.o. za ekonomske usluge, OIB 74753077144</item>
      <item>Porezna uprava, OIB 18683136487</item>
    </derivirana_varijabla>
  </DomainObject.Predmet.StrankaListFormatedOIB>
  <DomainObject.Predmet.StrankaListFormatedWithAdress>
    <izvorni_sadrzaj>
      <item>REVIZIJA SKALIN d.o.o. za ekonomske usluge, Ćira Carića 3/2, 20000 Dubrovnik</item>
      <item>Porezna uprava, Vukovarska 6, 20000 Dubrovnik</item>
    </izvorni_sadrzaj>
    <derivirana_varijabla naziv="DomainObject.Predmet.StrankaListFormatedWithAdress_1">
      <item>REVIZIJA SKALIN d.o.o. za ekonomske usluge, Ćira Carića 3/2, 20000 Dubrovnik</item>
      <item>Porezna uprava, Vukovarska 6, 20000 Dubrovnik</item>
    </derivirana_varijabla>
  </DomainObject.Predmet.StrankaListFormatedWithAdress>
  <DomainObject.Predmet.StrankaListFormatedWithAdressOIB>
    <izvorni_sadrzaj>
      <item>REVIZIJA SKALIN d.o.o. za ekonomske usluge, OIB 74753077144, Ćira Carića 3/2, 20000 Dubrovnik</item>
      <item>Porezna uprava, OIB 18683136487, Vukovarska 6, 20000 Dubrovnik</item>
    </izvorni_sadrzaj>
    <derivirana_varijabla naziv="DomainObject.Predmet.StrankaListFormatedWithAdressOIB_1">
      <item>REVIZIJA SKALIN d.o.o. za ekonomske usluge, OIB 74753077144, Ćira Carića 3/2, 20000 Dubrovnik</item>
      <item>Porezna uprava, OIB 18683136487, Vukovarska 6, 20000 Dubrovnik</item>
    </derivirana_varijabla>
  </DomainObject.Predmet.StrankaListFormatedWithAdressOIB>
  <DomainObject.Predmet.StrankaListNazivFormated>
    <izvorni_sadrzaj>
      <item>REVIZIJA SKALIN d.o.o. za ekonomske usluge</item>
      <item>Porezna uprava</item>
    </izvorni_sadrzaj>
    <derivirana_varijabla naziv="DomainObject.Predmet.StrankaListNazivFormated_1">
      <item>REVIZIJA SKALIN d.o.o. za ekonomske usluge</item>
      <item>Porezna uprava</item>
    </derivirana_varijabla>
  </DomainObject.Predmet.StrankaListNazivFormated>
  <DomainObject.Predmet.StrankaListNazivFormatedOIB>
    <izvorni_sadrzaj>
      <item>REVIZIJA SKALIN d.o.o. za ekonomske usluge, OIB 74753077144</item>
      <item>Porezna uprava, OIB 18683136487</item>
    </izvorni_sadrzaj>
    <derivirana_varijabla naziv="DomainObject.Predmet.StrankaListNazivFormatedOIB_1">
      <item>REVIZIJA SKALIN d.o.o. za ekonomske usluge, OIB 74753077144</item>
      <item>Porezna uprava, OIB 18683136487</item>
    </derivirana_varijabla>
  </DomainObject.Predmet.StrankaListNazivFormatedOIB>
  <DomainObject.Predmet.ProtuStrankaListFormated>
    <izvorni_sadrzaj>
      <item>KONEL d.o.o. za proizvodnju, građevinarstvo, trgovinu i turizam</item>
    </izvorni_sadrzaj>
    <derivirana_varijabla naziv="DomainObject.Predmet.ProtuStrankaListFormated_1">
      <item>KONEL d.o.o. za proizvodnju, građevinarstvo, trgovinu i turizam</item>
    </derivirana_varijabla>
  </DomainObject.Predmet.ProtuStrankaListFormated>
  <DomainObject.Predmet.ProtuStrankaListFormatedOIB>
    <izvorni_sadrzaj>
      <item>KONEL d.o.o. za proizvodnju, građevinarstvo, trgovinu i turizam, OIB 68436145137</item>
    </izvorni_sadrzaj>
    <derivirana_varijabla naziv="DomainObject.Predmet.ProtuStrankaListFormatedOIB_1">
      <item>KONEL d.o.o. za proizvodnju, građevinarstvo, trgovinu i turizam, OIB 68436145137</item>
    </derivirana_varijabla>
  </DomainObject.Predmet.ProtuStrankaListFormatedOIB>
  <DomainObject.Predmet.ProtuStrankaListFormatedWithAdress>
    <izvorni_sadrzaj>
      <item>KONEL d.o.o. za proizvodnju, građevinarstvo, trgovinu i turizam, Šipčine 2, 20000 Dubrovnik</item>
    </izvorni_sadrzaj>
    <derivirana_varijabla naziv="DomainObject.Predmet.ProtuStrankaListFormatedWithAdress_1">
      <item>KONEL d.o.o. za proizvodnju, građevinarstvo, trgovinu i turizam, Šipčine 2, 20000 Dubrovnik</item>
    </derivirana_varijabla>
  </DomainObject.Predmet.ProtuStrankaListFormatedWithAdress>
  <DomainObject.Predmet.ProtuStrankaListFormatedWithAdressOIB>
    <izvorni_sadrzaj>
      <item>KONEL d.o.o. za proizvodnju, građevinarstvo, trgovinu i turizam, OIB 68436145137, Šipčine 2, 20000 Dubrovnik</item>
    </izvorni_sadrzaj>
    <derivirana_varijabla naziv="DomainObject.Predmet.ProtuStrankaListFormatedWithAdressOIB_1">
      <item>KONEL d.o.o. za proizvodnju, građevinarstvo, trgovinu i turizam, OIB 68436145137, Šipčine 2, 20000 Dubrovnik</item>
    </derivirana_varijabla>
  </DomainObject.Predmet.ProtuStrankaListFormatedWithAdressOIB>
  <DomainObject.Predmet.ProtuStrankaListNazivFormated>
    <izvorni_sadrzaj>
      <item>KONEL d.o.o. za proizvodnju, građevinarstvo, trgovinu i turizam</item>
    </izvorni_sadrzaj>
    <derivirana_varijabla naziv="DomainObject.Predmet.ProtuStrankaListNazivFormated_1">
      <item>KONEL d.o.o. za proizvodnju, građevinarstvo, trgovinu i turizam</item>
    </derivirana_varijabla>
  </DomainObject.Predmet.ProtuStrankaListNazivFormated>
  <DomainObject.Predmet.ProtuStrankaListNazivFormatedOIB>
    <izvorni_sadrzaj>
      <item>KONEL d.o.o. za proizvodnju, građevinarstvo, trgovinu i turizam, OIB 68436145137</item>
    </izvorni_sadrzaj>
    <derivirana_varijabla naziv="DomainObject.Predmet.ProtuStrankaListNazivFormatedOIB_1">
      <item>KONEL d.o.o. za proizvodnju, građevinarstvo, trgovinu i turizam, OIB 68436145137</item>
    </derivirana_varijabla>
  </DomainObject.Predmet.ProtuStrankaListNazivFormatedOIB>
  <DomainObject.Predmet.OstaliListFormated>
    <izvorni_sadrzaj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izvorni_sadrzaj>
    <derivirana_varijabla naziv="DomainObject.Predmet.OstaliListFormated_1"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derivirana_varijabla>
  </DomainObject.Predmet.OstaliListFormated>
  <DomainObject.Predmet.OstaliListFormatedOIB>
    <izvorni_sadrzaj>
      <item>Davorin Došlić, Konel d.o.o.</item>
      <item>Raiffeisenbank Austria d.d., OIB 53056966535</item>
      <item>NARODNE NOVINE, OIB 64546066176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proizvoda, OIB 37031031645</item>
      <item>Aling  d.o.o. Odvj. Nebojša Antolić</item>
      <item>MEĐIMURJE GRADITELJSTVO društvo s ograničenom odgovornošću za graditeljstvo i usluge, OIB 15921860232</item>
      <item>OD čerin,mar,žuvanić, štambuk d.o.o. pastor inženjerin d.d.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društvo, OIB 52508873833</item>
      <item>ERSTE&amp;STEIERMÄRKISCHE BANKA dioničko društvo, OIB 23057039320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Marina Marić, OIB 68124959592</item>
      <item>Oliver Marić, OIB 97789259796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Ivanka Sušić, OIB 74811324266</item>
    </izvorni_sadrzaj>
    <derivirana_varijabla naziv="DomainObject.Predmet.OstaliListFormatedOIB_1">
      <item>Davorin Došlić, Konel d.o.o.</item>
      <item>Raiffeisenbank Austria d.d., OIB 53056966535</item>
      <item>NARODNE NOVINE, OIB 64546066176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proizvoda, OIB 37031031645</item>
      <item>Aling  d.o.o. Odvj. Nebojša Antolić</item>
      <item>MEĐIMURJE GRADITELJSTVO društvo s ograničenom odgovornošću za graditeljstvo i usluge, OIB 15921860232</item>
      <item>OD čerin,mar,žuvanić, štambuk d.o.o. pastor inženjerin d.d.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društvo, OIB 52508873833</item>
      <item>ERSTE&amp;STEIERMÄRKISCHE BANKA dioničko društvo, OIB 23057039320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Marina Marić, OIB 68124959592</item>
      <item>Oliver Marić, OIB 97789259796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Ivanka Sušić, OIB 74811324266</item>
    </derivirana_varijabla>
  </DomainObject.Predmet.OstaliListFormatedOIB>
  <DomainObject.Predmet.OstaliListFormatedWithAdress>
    <izvorni_sadrzaj>
      <item>Davorin Došlić, Konel d.o.o., Ujevićeva 13, 10000 Zagreb</item>
      <item>Raiffeisenbank Austria d.d., Petrinjska 59, 10000 Zagreb</item>
      <item>NARODNE NOVINE, Savski Gaj XIII. put 6, 10000 Zagreb</item>
      <item>Villa Dubrovnik d.d. prokurist Ante Barić, Vlaha Bukovca 6, 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 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 10000 Zagreb</item>
      <item>Dubrovnik ceste d.d. Tomislav Sopjanac</item>
      <item>Hoteli Maestral d.d. Nada Ogresta</item>
      <item>RH ŽDO Divko Jakić, 20000 Dubrovnik</item>
      <item>Hrvatska pošta d.d. Anamarija Lozić, Jurišićeva 13, 10000 Zagreb</item>
      <item>Dubac promet d.o.o. Mile Mabić</item>
      <item>vodovod Dubrovnik d.o.o Danijela Cvjetović, V. Nazora 19, 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 20000 Dubrovnik</item>
      <item>Elektro Vujeva d.o.o. zamj. Dubravko Arapović</item>
      <item>Visoko Niskogradnja d.o.o Mile Mabić</item>
      <item>Nikša Mozara, Vukovarska  17, 20000 Dubrovnik</item>
      <item>METALIS društvo s ograničenom odgovornošću za proizvodnju metalnih proizvoda, toplička 54, 49240 Donja Stubica</item>
      <item>Aling  d.o.o. Odvj. Nebojša Antolić, Pavla Hatza 3, 10000 Zagreb</item>
      <item>MEĐIMURJE GRADITELJSTVO društvo s ograničenom odgovornošću za graditeljstvo i usluge, Zagrebačka 42 a, 40000 Čakovec</item>
      <item>OD čerin,mar,žuvanić, štambuk d.o.o. pastor inženjerin d.d., Jurišićeva 9, 10000 Zagreb</item>
      <item>HRVATSKE ŠUME društvo s ograničenom odgovornošću, 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RAŠKO d.o.o. ODV. Mirko Kozina, gundulićeva 26, 21000 Split</item>
      <item>TAVENER d.o.o. odvj. Nataša vučinović, Zapoljska 38, 10000 Zagreb</item>
      <item>VILLA DBK d.d. OD Marković &amp; Plišo, Ilica 1a, 10000 Zagreb</item>
      <item>Radnik Sabolek Milica, Između dolaca 1, 20236 Mokošica</item>
      <item>OTP banka Hrvatska dioničko društvo, Ulica Domovinskog rata 3, Zadar</item>
      <item>ERSTE&amp;STEIERMÄRKISCHE BANKA dioničko društvo, Jadranski Trg 3/a, Rijeka</item>
      <item>Dalekovod, dioničko društvo za inženjering, proizvodnju i izgradnju,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BELINA d.o.o., Lička 11, 21000 Split</item>
      <item>MD Profil Intra d.o.o., Industrijska zona bb, 31400 Đakovo</item>
      <item>Elektroradionica Musulin vl. Zvonimir Musulin, Splitska 50, 20350 Metković</item>
      <item>PROJEKT KONTSTURKCIJA F.I. d.o.o., VI južna obala 15, 10000 Zagreb</item>
      <item>ŽUPANIJSKO DRŽAVNO ODVJETNIŠTVO, Dropčeva 1, 20000 Dubrovnik</item>
      <item>Hrvoje Zdilar PIPE LIFE d.o.o., Ivanečka 31, 10000 Zagreb</item>
      <item>Fina, 20000 Dubrovnik</item>
      <item>Tadenko Tabain, Cernička 50, 10000 Zagreb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ZOU Viktorija Knežević i Marina Maslek</item>
      <item>Josip Crleni</item>
      <item>Nita Svilokos</item>
      <item>Antun Vukorep</item>
      <item>ANTUN VUKOREP</item>
      <item>Nikša Đuraš</item>
      <item>Josip Bilandžija, Plosni Rat 3, 20207 Cavtat</item>
      <item>Ledomir Brzić, Viška 1, 20000 Dubrovnik</item>
      <item>Anđa Curić, Od Gaja 38, 20000 Dubrovnik</item>
      <item>Sanja Drmać Bagavac, Put Bana Josipa Jelačića 36, 20207 Brašina</item>
      <item>Vladimir Grbavac, Gornja Čibača 4, 20207 Čibača</item>
      <item>Ivica Grubešić, Stjepana Radića 6, 20207 Cavtat</item>
      <item>Ante Jeličić, Ulica Platana 19a1, 10000 Zagreb</item>
      <item>Zdravko Jurčević, Gornja Čibača 4, 20207 Čibača</item>
      <item>Mijo Jurić, Gotovčeva 3, 21000 Split</item>
      <item>Meliha Karamehmedović, Matije Gupca 6, 20000 Dubrovnik</item>
      <item>Matea Klečak, Put Tihe 28, 20207 Cavtat</item>
      <item>Goran Lončar, Cesta Šibenik-perković 81, 22000 Danilo Biranj</item>
      <item>Zoran Lukić, Od Gale 13, 20000 Dubrovnik</item>
      <item>Marina Marić, Liechtensteinov Put 33, 20000 Dubrovnik</item>
      <item>Oliver Marić</item>
      <item>Katarina Miletić, Busljeno 7, 20236 Čajkovica</item>
      <item>Mato Monković, Rožat Donji 46, 20236 Rožat</item>
      <item>Mato Poljanica, Međine 5, 20207 Mlini</item>
      <item>Antun Račić, Soline 21, 20207 Soline</item>
      <item>Robert Ripa, Radnička 35, 20000 Dubrovnik</item>
      <item>Luka Sentić, Na Rudini 73, 20207 Čibača</item>
      <item>Ilija Šantić, Put Tihe 32, 20207 Cavtat</item>
      <item>Lukša Vodopija, Mokri Do 1, 20207 Zvekovica</item>
      <item>Ilija Vučur, Cirkovci 66, 10000 Zagreb</item>
      <item>Stipan Zečević, Gornja Čibača 4, 20207 Čibača</item>
      <item>Drago Zeko, Hodovo 0, 0000 stolac</item>
      <item>Marinko Žilić, Crkveno Selo 64, 44317 Osekovo</item>
      <item>Ivanka Sušić, Gornji Kono 56, 20000 Dubrovnik</item>
    </izvorni_sadrzaj>
    <derivirana_varijabla naziv="DomainObject.Predmet.OstaliListFormatedWithAdress_1">
      <item>Davorin Došlić, Konel d.o.o., Ujevićeva 13, 10000 Zagreb</item>
      <item>Raiffeisenbank Austria d.d., Petrinjska 59, 10000 Zagreb</item>
      <item>NARODNE NOVINE, Savski Gaj XIII. put 6, 10000 Zagreb</item>
      <item>Villa Dubrovnik d.d. prokurist Ante Barić, Vlaha Bukovca 6, 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 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 10000 Zagreb</item>
      <item>Dubrovnik ceste d.d. Tomislav Sopjanac</item>
      <item>Hoteli Maestral d.d. Nada Ogresta</item>
      <item>RH ŽDO Divko Jakić, 20000 Dubrovnik</item>
      <item>Hrvatska pošta d.d. Anamarija Lozić, Jurišićeva 13, 10000 Zagreb</item>
      <item>Dubac promet d.o.o. Mile Mabić</item>
      <item>vodovod Dubrovnik d.o.o Danijela Cvjetović, V. Nazora 19, 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 20000 Dubrovnik</item>
      <item>Elektro Vujeva d.o.o. zamj. Dubravko Arapović</item>
      <item>Visoko Niskogradnja d.o.o Mile Mabić</item>
      <item>Nikša Mozara, Vukovarska  17, 20000 Dubrovnik</item>
      <item>METALIS društvo s ograničenom odgovornošću za proizvodnju metalnih proizvoda, toplička 54, 49240 Donja Stubica</item>
      <item>Aling  d.o.o. Odvj. Nebojša Antolić, Pavla Hatza 3, 10000 Zagreb</item>
      <item>MEĐIMURJE GRADITELJSTVO društvo s ograničenom odgovornošću za graditeljstvo i usluge, Zagrebačka 42 a, 40000 Čakovec</item>
      <item>OD čerin,mar,žuvanić, štambuk d.o.o. pastor inženjerin d.d., Jurišićeva 9, 10000 Zagreb</item>
      <item>HRVATSKE ŠUME društvo s ograničenom odgovornošću, 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RAŠKO d.o.o. ODV. Mirko Kozina, gundulićeva 26, 21000 Split</item>
      <item>TAVENER d.o.o. odvj. Nataša vučinović, Zapoljska 38, 10000 Zagreb</item>
      <item>VILLA DBK d.d. OD Marković &amp; Plišo, Ilica 1a, 10000 Zagreb</item>
      <item>Radnik Sabolek Milica, Između dolaca 1, 20236 Mokošica</item>
      <item>OTP banka Hrvatska dioničko društvo, Ulica Domovinskog rata 3, Zadar</item>
      <item>ERSTE&amp;STEIERMÄRKISCHE BANKA dioničko društvo, Jadranski Trg 3/a, Rijeka</item>
      <item>Dalekovod, dioničko društvo za inženjering, proizvodnju i izgradnju,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BELINA d.o.o., Lička 11, 21000 Split</item>
      <item>MD Profil Intra d.o.o., Industrijska zona bb, 31400 Đakovo</item>
      <item>Elektroradionica Musulin vl. Zvonimir Musulin, Splitska 50, 20350 Metković</item>
      <item>PROJEKT KONTSTURKCIJA F.I. d.o.o., VI južna obala 15, 10000 Zagreb</item>
      <item>ŽUPANIJSKO DRŽAVNO ODVJETNIŠTVO, Dropčeva 1, 20000 Dubrovnik</item>
      <item>Hrvoje Zdilar PIPE LIFE d.o.o., Ivanečka 31, 10000 Zagreb</item>
      <item>Fina, 20000 Dubrovnik</item>
      <item>Tadenko Tabain, Cernička 50, 10000 Zagreb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ZOU Viktorija Knežević i Marina Maslek</item>
      <item>Josip Crleni</item>
      <item>Nita Svilokos</item>
      <item>Antun Vukorep</item>
      <item>ANTUN VUKOREP</item>
      <item>Nikša Đuraš</item>
      <item>Josip Bilandžija, Plosni Rat 3, 20207 Cavtat</item>
      <item>Ledomir Brzić, Viška 1, 20000 Dubrovnik</item>
      <item>Anđa Curić, Od Gaja 38, 20000 Dubrovnik</item>
      <item>Sanja Drmać Bagavac, Put Bana Josipa Jelačića 36, 20207 Brašina</item>
      <item>Vladimir Grbavac, Gornja Čibača 4, 20207 Čibača</item>
      <item>Ivica Grubešić, Stjepana Radića 6, 20207 Cavtat</item>
      <item>Ante Jeličić, Ulica Platana 19a1, 10000 Zagreb</item>
      <item>Zdravko Jurčević, Gornja Čibača 4, 20207 Čibača</item>
      <item>Mijo Jurić, Gotovčeva 3, 21000 Split</item>
      <item>Meliha Karamehmedović, Matije Gupca 6, 20000 Dubrovnik</item>
      <item>Matea Klečak, Put Tihe 28, 20207 Cavtat</item>
      <item>Goran Lončar, Cesta Šibenik-perković 81, 22000 Danilo Biranj</item>
      <item>Zoran Lukić, Od Gale 13, 20000 Dubrovnik</item>
      <item>Marina Marić, Liechtensteinov Put 33, 20000 Dubrovnik</item>
      <item>Oliver Marić</item>
      <item>Katarina Miletić, Busljeno 7, 20236 Čajkovica</item>
      <item>Mato Monković, Rožat Donji 46, 20236 Rožat</item>
      <item>Mato Poljanica, Međine 5, 20207 Mlini</item>
      <item>Antun Račić, Soline 21, 20207 Soline</item>
      <item>Robert Ripa, Radnička 35, 20000 Dubrovnik</item>
      <item>Luka Sentić, Na Rudini 73, 20207 Čibača</item>
      <item>Ilija Šantić, Put Tihe 32, 20207 Cavtat</item>
      <item>Lukša Vodopija, Mokri Do 1, 20207 Zvekovica</item>
      <item>Ilija Vučur, Cirkovci 66, 10000 Zagreb</item>
      <item>Stipan Zečević, Gornja Čibača 4, 20207 Čibača</item>
      <item>Drago Zeko, Hodovo 0, 0000 stolac</item>
      <item>Marinko Žilić, Crkveno Selo 64, 44317 Osekovo</item>
      <item>Ivanka Sušić, Gornji Kono 56, 20000 Dubrovnik</item>
    </derivirana_varijabla>
  </DomainObject.Predmet.OstaliListFormatedWithAdress>
  <DomainObject.Predmet.OstaliListFormatedWithAdressOIB>
    <izvorni_sadrzaj>
      <item>Davorin Došlić, Konel d.o.o., Ujevićeva 13, 10000 Zagreb</item>
      <item>Raiffeisenbank Austria d.d., OIB 53056966535, Petrinjska 59, 10000 Zagreb</item>
      <item>NARODNE NOVINE, OIB 64546066176, Savski Gaj XIII. put 6, 10000 Zagreb</item>
      <item>Villa Dubrovnik d.d. prokurist Ante Barić, Vlaha Bukovca 6, 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 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 10000 Zagreb</item>
      <item>Dubrovnik ceste d.d. Tomislav Sopjanac</item>
      <item>Hoteli Maestral d.d. Nada Ogresta</item>
      <item>RH ŽDO Divko Jakić, 20000 Dubrovnik</item>
      <item>Hrvatska pošta d.d. Anamarija Lozić, Jurišićeva 13, 10000 Zagreb</item>
      <item>Dubac promet d.o.o. Mile Mabić</item>
      <item>vodovod Dubrovnik d.o.o Danijela Cvjetović, V. Nazora 19, 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 20000 Dubrovnik</item>
      <item>Elektro Vujeva d.o.o. zamj. Dubravko Arapović</item>
      <item>Visoko Niskogradnja d.o.o Mile Mabić</item>
      <item>Nikša Mozara, Vukovarska  17, 20000 Dubrovnik</item>
      <item>METALIS društvo s ograničenom odgovornošću za proizvodnju metalnih proizvoda, OIB 37031031645, toplička 54, 49240 Donja Stubica</item>
      <item>Aling  d.o.o. Odvj. Nebojša Antolić, Pavla Hatza 3, 10000 Zagreb</item>
      <item>MEĐIMURJE GRADITELJSTVO društvo s ograničenom odgovornošću za graditeljstvo i usluge, OIB 15921860232, Zagrebačka 42 a, 40000 Čakovec</item>
      <item>OD čerin,mar,žuvanić, štambuk d.o.o. pastor inženjerin d.d., Jurišićeva 9, 10000 Zagreb</item>
      <item>HRVATSKE ŠUME društvo s ograničenom odgovornošću, OIB 69693144506, 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RAŠKO d.o.o. ODV. Mirko Kozina, gundulićeva 26, 21000 Split</item>
      <item>TAVENER d.o.o. odvj. Nataša vučinović, Zapoljska 38, 10000 Zagreb</item>
      <item>VILLA DBK d.d. OD Marković &amp; Plišo, Ilica 1a, 10000 Zagreb</item>
      <item>Radnik Sabolek Milica, Između dolaca 1, 20236 Mokošica</item>
      <item>OTP banka Hrvatska dioničko društvo, OIB 52508873833, Ulica Domovinskog rata 3, Zadar</item>
      <item>ERSTE&amp;STEIERMÄRKISCHE BANKA dioničko društvo, OIB 23057039320, Jadranski Trg 3/a, Rijeka</item>
      <item>Dalekovod, dioničko društvo za inženjering, proizvodnju i izgradnju, OIB 47911242222,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BELINA d.o.o., Lička 11, 21000 Split</item>
      <item>MD Profil Intra d.o.o., Industrijska zona bb, 31400 Đakovo</item>
      <item>Elektroradionica Musulin vl. Zvonimir Musulin, Splitska 50, 20350 Metković</item>
      <item>PROJEKT KONTSTURKCIJA F.I. d.o.o., VI južna obala 15, 10000 Zagreb</item>
      <item>ŽUPANIJSKO DRŽAVNO ODVJETNIŠTVO, Dropčeva 1, 20000 Dubrovnik</item>
      <item>Hrvoje Zdilar PIPE LIFE d.o.o., Ivanečka 31, 10000 Zagreb</item>
      <item>Fina, 20000 Dubrovnik</item>
      <item>Tadenko Tabain, Cernička 50, 10000 Zagreb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ZOU Viktorija Knežević i Marina Maslek</item>
      <item>Josip Crleni</item>
      <item>Nita Svilokos</item>
      <item>Antun Vukorep</item>
      <item>ANTUN VUKOREP</item>
      <item>Nikša Đuraš</item>
      <item>Josip Bilandžija, OIB 45531896484, Plosni Rat 3, 20207 Cavtat</item>
      <item>Ledomir Brzić, OIB 72934987516, Viška 1, 20000 Dubrovnik</item>
      <item>Anđa Curić, OIB 20340555643, Od Gaja 38, 20000 Dubrovnik</item>
      <item>Sanja Drmać Bagavac, OIB 14708953941, Put Bana Josipa Jelačića 36, 20207 Brašina</item>
      <item>Vladimir Grbavac, OIB 00953752209, Gornja Čibača 4, 20207 Čibača</item>
      <item>Ivica Grubešić, OIB 79951621305, Stjepana Radića 6, 20207 Cavtat</item>
      <item>Ante Jeličić, OIB 53020224466, Ulica Platana 19a1, 10000 Zagreb</item>
      <item>Zdravko Jurčević, OIB 36592331784, Gornja Čibača 4, 20207 Čibača</item>
      <item>Mijo Jurić, OIB 71482909242, Gotovčeva 3, 21000 Split</item>
      <item>Meliha Karamehmedović, OIB 36556786236, Matije Gupca 6, 20000 Dubrovnik</item>
      <item>Matea Klečak, OIB 30292285469, Put Tihe 28, 20207 Cavtat</item>
      <item>Goran Lončar, OIB 10629591676, Cesta Šibenik-perković 81, 22000 Danilo Biranj</item>
      <item>Zoran Lukić, OIB 80552950604, Od Gale 13, 20000 Dubrovnik</item>
      <item>Marina Marić, OIB 68124959592, Liechtensteinov Put 33, 20000 Dubrovnik</item>
      <item>Oliver Marić, OIB 97789259796</item>
      <item>Katarina Miletić, OIB 70790912718, Busljeno 7, 20236 Čajkovica</item>
      <item>Mato Monković, OIB 75351738099, Rožat Donji 46, 20236 Rožat</item>
      <item>Mato Poljanica, OIB 92253289719, Međine 5, 20207 Mlini</item>
      <item>Antun Račić, OIB 83018683133, Soline 21, 20207 Soline</item>
      <item>Robert Ripa, OIB 56712639217, Radnička 35, 20000 Dubrovnik</item>
      <item>Luka Sentić, OIB 29560315834, Na Rudini 73, 20207 Čibača</item>
      <item>Ilija Šantić, OIB 42044489921, Put Tihe 32, 20207 Cavtat</item>
      <item>Lukša Vodopija, OIB 75332983770, Mokri Do 1, 20207 Zvekovica</item>
      <item>Ilija Vučur, OIB 70264175585, Cirkovci 66, 10000 Zagreb</item>
      <item>Stipan Zečević, OIB 15882747499, Gornja Čibača 4, 20207 Čibača</item>
      <item>Drago Zeko, OIB 98064422943, Hodovo 0, 0000 stolac</item>
      <item>Marinko Žilić, OIB 22997537306, Crkveno Selo 64, 44317 Osekovo</item>
      <item>Ivanka Sušić, OIB 74811324266, Gornji Kono 56, 20000 Dubrovnik</item>
    </izvorni_sadrzaj>
    <derivirana_varijabla naziv="DomainObject.Predmet.OstaliListFormatedWithAdressOIB_1">
      <item>Davorin Došlić, Konel d.o.o., Ujevićeva 13, 10000 Zagreb</item>
      <item>Raiffeisenbank Austria d.d., OIB 53056966535, Petrinjska 59, 10000 Zagreb</item>
      <item>NARODNE NOVINE, OIB 64546066176, Savski Gaj XIII. put 6, 10000 Zagreb</item>
      <item>Villa Dubrovnik d.d. prokurist Ante Barić, Vlaha Bukovca 6, 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 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 10000 Zagreb</item>
      <item>Dubrovnik ceste d.d. Tomislav Sopjanac</item>
      <item>Hoteli Maestral d.d. Nada Ogresta</item>
      <item>RH ŽDO Divko Jakić, 20000 Dubrovnik</item>
      <item>Hrvatska pošta d.d. Anamarija Lozić, Jurišićeva 13, 10000 Zagreb</item>
      <item>Dubac promet d.o.o. Mile Mabić</item>
      <item>vodovod Dubrovnik d.o.o Danijela Cvjetović, V. Nazora 19, 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 20000 Dubrovnik</item>
      <item>Elektro Vujeva d.o.o. zamj. Dubravko Arapović</item>
      <item>Visoko Niskogradnja d.o.o Mile Mabić</item>
      <item>Nikša Mozara, Vukovarska  17, 20000 Dubrovnik</item>
      <item>METALIS društvo s ograničenom odgovornošću za proizvodnju metalnih proizvoda, OIB 37031031645, toplička 54, 49240 Donja Stubica</item>
      <item>Aling  d.o.o. Odvj. Nebojša Antolić, Pavla Hatza 3, 10000 Zagreb</item>
      <item>MEĐIMURJE GRADITELJSTVO društvo s ograničenom odgovornošću za graditeljstvo i usluge, OIB 15921860232, Zagrebačka 42 a, 40000 Čakovec</item>
      <item>OD čerin,mar,žuvanić, štambuk d.o.o. pastor inženjerin d.d., Jurišićeva 9, 10000 Zagreb</item>
      <item>HRVATSKE ŠUME društvo s ograničenom odgovornošću, OIB 69693144506, 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RAŠKO d.o.o. ODV. Mirko Kozina, gundulićeva 26, 21000 Split</item>
      <item>TAVENER d.o.o. odvj. Nataša vučinović, Zapoljska 38, 10000 Zagreb</item>
      <item>VILLA DBK d.d. OD Marković &amp; Plišo, Ilica 1a, 10000 Zagreb</item>
      <item>Radnik Sabolek Milica, Između dolaca 1, 20236 Mokošica</item>
      <item>OTP banka Hrvatska dioničko društvo, OIB 52508873833, Ulica Domovinskog rata 3, Zadar</item>
      <item>ERSTE&amp;STEIERMÄRKISCHE BANKA dioničko društvo, OIB 23057039320, Jadranski Trg 3/a, Rijeka</item>
      <item>Dalekovod, dioničko društvo za inženjering, proizvodnju i izgradnju, OIB 47911242222,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BELINA d.o.o., Lička 11, 21000 Split</item>
      <item>MD Profil Intra d.o.o., Industrijska zona bb, 31400 Đakovo</item>
      <item>Elektroradionica Musulin vl. Zvonimir Musulin, Splitska 50, 20350 Metković</item>
      <item>PROJEKT KONTSTURKCIJA F.I. d.o.o., VI južna obala 15, 10000 Zagreb</item>
      <item>ŽUPANIJSKO DRŽAVNO ODVJETNIŠTVO, Dropčeva 1, 20000 Dubrovnik</item>
      <item>Hrvoje Zdilar PIPE LIFE d.o.o., Ivanečka 31, 10000 Zagreb</item>
      <item>Fina, 20000 Dubrovnik</item>
      <item>Tadenko Tabain, Cernička 50, 10000 Zagreb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ZOU Viktorija Knežević i Marina Maslek</item>
      <item>Josip Crleni</item>
      <item>Nita Svilokos</item>
      <item>Antun Vukorep</item>
      <item>ANTUN VUKOREP</item>
      <item>Nikša Đuraš</item>
      <item>Josip Bilandžija, OIB 45531896484, Plosni Rat 3, 20207 Cavtat</item>
      <item>Ledomir Brzić, OIB 72934987516, Viška 1, 20000 Dubrovnik</item>
      <item>Anđa Curić, OIB 20340555643, Od Gaja 38, 20000 Dubrovnik</item>
      <item>Sanja Drmać Bagavac, OIB 14708953941, Put Bana Josipa Jelačića 36, 20207 Brašina</item>
      <item>Vladimir Grbavac, OIB 00953752209, Gornja Čibača 4, 20207 Čibača</item>
      <item>Ivica Grubešić, OIB 79951621305, Stjepana Radića 6, 20207 Cavtat</item>
      <item>Ante Jeličić, OIB 53020224466, Ulica Platana 19a1, 10000 Zagreb</item>
      <item>Zdravko Jurčević, OIB 36592331784, Gornja Čibača 4, 20207 Čibača</item>
      <item>Mijo Jurić, OIB 71482909242, Gotovčeva 3, 21000 Split</item>
      <item>Meliha Karamehmedović, OIB 36556786236, Matije Gupca 6, 20000 Dubrovnik</item>
      <item>Matea Klečak, OIB 30292285469, Put Tihe 28, 20207 Cavtat</item>
      <item>Goran Lončar, OIB 10629591676, Cesta Šibenik-perković 81, 22000 Danilo Biranj</item>
      <item>Zoran Lukić, OIB 80552950604, Od Gale 13, 20000 Dubrovnik</item>
      <item>Marina Marić, OIB 68124959592, Liechtensteinov Put 33, 20000 Dubrovnik</item>
      <item>Oliver Marić, OIB 97789259796</item>
      <item>Katarina Miletić, OIB 70790912718, Busljeno 7, 20236 Čajkovica</item>
      <item>Mato Monković, OIB 75351738099, Rožat Donji 46, 20236 Rožat</item>
      <item>Mato Poljanica, OIB 92253289719, Međine 5, 20207 Mlini</item>
      <item>Antun Račić, OIB 83018683133, Soline 21, 20207 Soline</item>
      <item>Robert Ripa, OIB 56712639217, Radnička 35, 20000 Dubrovnik</item>
      <item>Luka Sentić, OIB 29560315834, Na Rudini 73, 20207 Čibača</item>
      <item>Ilija Šantić, OIB 42044489921, Put Tihe 32, 20207 Cavtat</item>
      <item>Lukša Vodopija, OIB 75332983770, Mokri Do 1, 20207 Zvekovica</item>
      <item>Ilija Vučur, OIB 70264175585, Cirkovci 66, 10000 Zagreb</item>
      <item>Stipan Zečević, OIB 15882747499, Gornja Čibača 4, 20207 Čibača</item>
      <item>Drago Zeko, OIB 98064422943, Hodovo 0, 0000 stolac</item>
      <item>Marinko Žilić, OIB 22997537306, Crkveno Selo 64, 44317 Osekovo</item>
      <item>Ivanka Sušić, OIB 74811324266, Gornji Kono 56, 20000 Dubrovnik</item>
    </derivirana_varijabla>
  </DomainObject.Predmet.OstaliListFormatedWithAdressOIB>
  <DomainObject.Predmet.OstaliListNazivFormated>
    <izvorni_sadrzaj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izvorni_sadrzaj>
    <derivirana_varijabla naziv="DomainObject.Predmet.OstaliListNazivFormated_1"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derivirana_varijabla>
  </DomainObject.Predmet.OstaliListNazivFormated>
  <DomainObject.Predmet.OstaliListNazivFormatedOIB>
    <izvorni_sadrzaj>
      <item>Davorin Došlić, Konel d.o.o.</item>
      <item>Raiffeisenbank Austria d.d., OIB 53056966535</item>
      <item>NARODNE NOVINE, OIB 64546066176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proizvoda, OIB 37031031645</item>
      <item>Aling  d.o.o. Odvj. Nebojša Antolić</item>
      <item>MEĐIMURJE GRADITELJSTVO društvo s ograničenom odgovornošću za graditeljstvo i usluge, OIB 15921860232</item>
      <item>OD čerin,mar,žuvanić, štambuk d.o.o. pastor inženjerin d.d.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društvo, OIB 52508873833</item>
      <item>ERSTE&amp;STEIERMÄRKISCHE BANKA dioničko društvo, OIB 23057039320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Marina Marić, OIB 68124959592</item>
      <item>Oliver Marić, OIB 97789259796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Ivanka Sušić, OIB 74811324266</item>
    </izvorni_sadrzaj>
    <derivirana_varijabla naziv="DomainObject.Predmet.OstaliListNazivFormatedOIB_1">
      <item>Davorin Došlić, Konel d.o.o.</item>
      <item>Raiffeisenbank Austria d.d., OIB 53056966535</item>
      <item>NARODNE NOVINE, OIB 64546066176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proizvoda, OIB 37031031645</item>
      <item>Aling  d.o.o. Odvj. Nebojša Antolić</item>
      <item>MEĐIMURJE GRADITELJSTVO društvo s ograničenom odgovornošću za graditeljstvo i usluge, OIB 15921860232</item>
      <item>OD čerin,mar,žuvanić, štambuk d.o.o. pastor inženjerin d.d.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društvo, OIB 52508873833</item>
      <item>ERSTE&amp;STEIERMÄRKISCHE BANKA dioničko društvo, OIB 23057039320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Marina Marić, OIB 68124959592</item>
      <item>Oliver Marić, OIB 97789259796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Ivanka Sušić,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REVIZIJA SKALIN d.o.o. za ekonomske usluge i dr.</izvorni_sadrzaj>
    <derivirana_varijabla naziv="DomainObject.Predmet.StrankaIDrugi_1">REVIZIJA SKALIN d.o.o. za ekonomske usluge i dr.</derivirana_varijabla>
  </DomainObject.Predmet.StrankaIDrugi>
  <DomainObject.Predmet.ProtustrankaIDrugi>
    <izvorni_sadrzaj>KONEL d.o.o. za proizvodnju, građevinarstvo, trgovinu i turizam</izvorni_sadrzaj>
    <derivirana_varijabla naziv="DomainObject.Predmet.ProtustrankaIDrugi_1">KONEL d.o.o. za proizvodnju, građevinarstvo, trgovinu i turizam</derivirana_varijabla>
  </DomainObject.Predmet.ProtustrankaIDrugi>
  <DomainObject.Predmet.StrankaIDrugiAdressOIB>
    <izvorni_sadrzaj>REVIZIJA SKALIN d.o.o. za ekonomske usluge, OIB 74753077144, Ćira Carića 3/2, 20000 Dubrovnik i dr.</izvorni_sadrzaj>
    <derivirana_varijabla naziv="DomainObject.Predmet.StrankaIDrugiAdressOIB_1">REVIZIJA SKALIN d.o.o. za ekonomske usluge, OIB 74753077144, Ćira Carića 3/2, 20000 Dubrovnik i dr.</derivirana_varijabla>
  </DomainObject.Predmet.StrankaIDrugiAdressOIB>
  <DomainObject.Predmet.ProtustrankaIDrugiAdressOIB>
    <izvorni_sadrzaj>KONEL d.o.o. za proizvodnju, građevinarstvo, trgovinu i turizam, OIB 68436145137, Šipčine 2, 20000 Dubrovnik</izvorni_sadrzaj>
    <derivirana_varijabla naziv="DomainObject.Predmet.ProtustrankaIDrugiAdressOIB_1">KONEL d.o.o. za proizvodnju, građevinarstvo, trgovinu i turizam, OIB 68436145137, Šipčine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REVIZIJA SKALIN d.o.o. za ekonomske usluge</item>
      <item>KONEL d.o.o. za proizvodnju, građevinarstvo, trgovinu i turizam</item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Porezna uprava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izvorni_sadrzaj>
    <derivirana_varijabla naziv="DomainObject.Predmet.SudioniciListNaziv_1">
      <item>REVIZIJA SKALIN d.o.o. za ekonomske usluge</item>
      <item>KONEL d.o.o. za proizvodnju, građevinarstvo, trgovinu i turizam</item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Porezna uprava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derivirana_varijabla>
  </DomainObject.Predmet.SudioniciListNaziv>
  <DomainObject.Predmet.SudioniciListAdressOIB>
    <izvorni_sadrzaj>
      <item>REVIZIJA SKALIN d.o.o. za ekonomske usluge, OIB 74753077144, Ćira Carića 3/2,20000 Dubrovnik</item>
      <item>KONEL d.o.o. za proizvodnju, građevinarstvo, trgovinu i turizam, OIB 68436145137, Šipčine 2,20000 Dubrovnik</item>
      <item>Davorin Došlić, Konel d.o.o., Ujevićeva 13,10000 Zagreb</item>
      <item>Raiffeisenbank Austria d.d., OIB 53056966535, Petrinjska 59,10000 Zagreb</item>
      <item>NARODNE NOVINE, OIB 64546066176, Savski Gaj XIII. put 6,10000 Zagreb</item>
      <item>Villa Dubrovnik d.d. prokurist Ante Barić, Vlaha Bukovca 6,20000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g,10000 Zagreb</item>
      <item>Dubrovnik ceste d.d. Tomislav Sopjanac</item>
      <item>Hoteli Maestral d.d. Nada Ogresta</item>
      <item>RH ŽDO Divko Jakić, 20000 Dubrovnik</item>
      <item>Hrvatska pošta d.d. Anamarija Lozić, Jurišićeva 13,10000 Zagreb</item>
      <item>Dubac promet d.o.o. Mile Mabić</item>
      <item>vodovod Dubrovnik d.o.o Danijela Cvjetović, V. Nazora 19,20000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22,20000 Dubrovnik</item>
      <item>Elektro Vujeva d.o.o. zamj. Dubravko Arapović</item>
      <item>Visoko Niskogradnja d.o.o Mile Mabić</item>
      <item>Nikša Mozara, Vukovarska  17,20000 Dubrovnik</item>
      <item>METALIS društvo s ograničenom odgovornošću za proizvodnju metalnih proizvoda, OIB 37031031645, toplička 54,49240 Donja Stubica</item>
      <item>Aling  d.o.o. Odvj. Nebojša Antolić, Pavla Hatza 3,10000 Zagreb</item>
      <item>MEĐIMURJE GRADITELJSTVO društvo s ograničenom odgovornošću za graditeljstvo i usluge, OIB 15921860232, Zagrebačka 42 a,40000 Čakovec</item>
      <item>OD čerin,mar,žuvanić, štambuk d.o.o. pastor inženjerin d.d., Jurišićeva 9,10000 Zagreb</item>
      <item>HRVATSKE ŠUME društvo s ograničenom odgovornošću, OIB 69693144506, Ljudevita Farkaša vukotinovića 2,10000 Zagreb</item>
      <item>Josip Bilandžija OD Jakišić, Mujo i Lujak</item>
      <item>Rad. Darko Ripić odvj. Hrvoje tokić</item>
      <item>DOKA Hrvatska d.o.o. Ivana Aralica Lalić, Vlaška 80,10000 Zagreb</item>
      <item>OTP banka Odvj. Nita Svilokos</item>
      <item>HRVATSKE ŠUME d.o.o. Zoran Tomić, Zelinska 2/I,10000 Zagreb</item>
      <item>RAŠKO d.o.o. ODV. Mirko Kozina, gundulićeva 26,21000 Split</item>
      <item>TAVENER d.o.o. odvj. Nataša vučinović, Zapoljska 38,10000 Zagreb</item>
      <item>VILLA DBK d.d. OD Marković &amp; Plišo, Ilica 1a,10000 Zagreb</item>
      <item>Radnik Sabolek Milica, Između dolaca 1,20236 Mokošica</item>
      <item>OTP banka Hrvatska dioničko društvo, OIB 52508873833, Ulica Domovinskog rata 3,Zadar</item>
      <item>ERSTE&amp;STEIERMÄRKISCHE BANKA dioničko društvo, OIB 23057039320, Jadranski Trg 3/a,Rijeka</item>
      <item>Dalekovod, dioničko društvo za inženjering, proizvodnju i izgradnju, OIB 47911242222, Ulica Marijana Čavića 4,10000 Zagreb</item>
      <item>INTEL TRADE d.o.o. odvj. GORAN MARČNA, Zdenka Petrakovića 1,51000 Rijeka</item>
      <item>SIGNUMŠPED d.o.o. odvj. Boris Anišić, Ilica 91 b,10000 Zagreb</item>
      <item>TIRA d.o.o. odvj. Mladen Šegota, Ciottina 20,51000 Rijeka</item>
      <item>CRO ekspres d.o.o., Rudeški ogranak 24,10000 Zagreb</item>
      <item>INDIJAN PELJEŠAC d.o.o., Potomje,20244 Potomje</item>
      <item>KRMEK d.o.o. odvj Dubravko Arapović</item>
      <item>IVONA TOURS d.o.o., Trumbićev put 2,20210 Cavtat</item>
      <item>STROJOGRAD d.o.o. OD Petričević i partneri, Bijenička cesta 17,10000 Zagreb</item>
      <item>FORTUNA NAVIS d.o.o. od Boris Anišić, Ilica 191 b,10000 Zagreb</item>
      <item>HRVOJE GRANDOV vl ob ZOU Gluić &amp; Ninčević, Špire Brusine 16,23000 Zadar</item>
      <item>PALIR d.o.o. od Ognjen Stevović, Ul. domovinskog rata 29b/IV,21000 Split</item>
      <item>CVITO MATIĆ vl ob Tonći Milić, Kneza Domagoja 2/II,20350 Metković</item>
      <item>BELINA d.o.o., Lička 11,21000 Split</item>
      <item>MD Profil Intra d.o.o., Industrijska zona bb,31400 Đakovo</item>
      <item>Elektroradionica Musulin vl. Zvonimir Musulin, Splitska 50,20350 Metković</item>
      <item>PROJEKT KONTSTURKCIJA F.I. d.o.o., VI južna obala 15,10000 Zagreb</item>
      <item>ŽUPANIJSKO DRŽAVNO ODVJETNIŠTVO, Dropčeva 1,20000 Dubrovnik</item>
      <item>Hrvoje Zdilar PIPE LIFE d.o.o., Ivanečka 31,10000 Zagreb</item>
      <item>Fina, 20000 Dubrovnik</item>
      <item>Porezna uprava, OIB 18683136487, Vukovarska 6,20000 Dubrovnik</item>
      <item>Tadenko Tabain, Cernička 50,10000 Zagreb</item>
      <item>Marijan Ogresta, Prijeko 14,20210 Cavtat</item>
      <item>Pero Brailo, Tiha, Bogišićeva 18,20210 Cavtat</item>
      <item>Tomo Zorić, Petrača, Put Oklada 9,20207 Mlini</item>
      <item>Matan Radić, Čibača, Gornja Čibača 4,20207 Mlini</item>
      <item>ZOU Viktorija Knežević i Marina Maslek</item>
      <item>Josip Crleni</item>
      <item>Nita Svilokos</item>
      <item>Antun Vukorep</item>
      <item>ANTUN VUKOREP</item>
      <item>Nikša Đuraš</item>
      <item>Josip Bilandžija, OIB 45531896484, Plosni Rat 3,20207 Cavtat</item>
      <item>Ledomir Brzić, OIB 72934987516, Viška 1,20000 Dubrovnik</item>
      <item>Anđa Curić, OIB 20340555643, Od Gaja 38,20000 Dubrovnik</item>
      <item>Sanja Drmać Bagavac, OIB 14708953941, Put Bana Josipa Jelačića 36,20207 Brašina</item>
      <item>Vladimir Grbavac, OIB 00953752209, Gornja Čibača 4,20207 Čibača</item>
      <item>Ivica Grubešić, OIB 79951621305, Stjepana Radića 6,20207 Cavtat</item>
      <item>Ante Jeličić, OIB 53020224466, Ulica Platana 19a1,10000 Zagreb</item>
      <item>Zdravko Jurčević, OIB 36592331784, Gornja Čibača 4,20207 Čibača</item>
      <item>Mijo Jurić, OIB 71482909242, Gotovčeva 3,21000 Split</item>
      <item>Meliha Karamehmedović, OIB 36556786236, Matije Gupca 6,20000 Dubrovnik</item>
      <item>Matea Klečak, OIB 30292285469, Put Tihe 28,20207 Cavtat</item>
      <item>Goran Lončar, OIB 10629591676, Cesta Šibenik-perković 81,22000 Danilo Biranj</item>
      <item>Zoran Lukić, OIB 80552950604, Od Gale 13,20000 Dubrovnik</item>
      <item>Marina Marić, OIB 68124959592, Liechtensteinov Put 33,20000 Dubrovnik</item>
      <item>Oliver Marić, OIB 97789259796</item>
      <item>Katarina Miletić, OIB 70790912718, Busljeno 7,20236 Čajkovica</item>
      <item>Mato Monković, OIB 75351738099, Rožat Donji 46,20236 Rožat</item>
      <item>Mato Poljanica, OIB 92253289719, Međine 5,20207 Mlini</item>
      <item>Antun Račić, OIB 83018683133, Soline 21,20207 Soline</item>
      <item>Robert Ripa, OIB 56712639217, Radnička 35,20000 Dubrovnik</item>
      <item>Luka Sentić, OIB 29560315834, Na Rudini 73,20207 Čibača</item>
      <item>Ilija Šantić, OIB 42044489921, Put Tihe 32,20207 Cavtat</item>
      <item>Lukša Vodopija, OIB 75332983770, Mokri Do 1,20207 Zvekovica</item>
      <item>Ilija Vučur, OIB 70264175585, Cirkovci 66,10000 Zagreb</item>
      <item>Stipan Zečević, OIB 15882747499, Gornja Čibača 4,20207 Čibača</item>
      <item>Drago Zeko, OIB 98064422943, Hodovo 0,0000 stolac</item>
      <item>Marinko Žilić, OIB 22997537306, Crkveno Selo 64,44317 Osekovo</item>
      <item>Ivanka Sušić, OIB 74811324266, Gornji Kono 56,20000 Dubrovnik</item>
    </izvorni_sadrzaj>
    <derivirana_varijabla naziv="DomainObject.Predmet.SudioniciListAdressOIB_1">
      <item>REVIZIJA SKALIN d.o.o. za ekonomske usluge, OIB 74753077144, Ćira Carića 3/2,20000 Dubrovnik</item>
      <item>KONEL d.o.o. za proizvodnju, građevinarstvo, trgovinu i turizam, OIB 68436145137, Šipčine 2,20000 Dubrovnik</item>
      <item>Davorin Došlić, Konel d.o.o., Ujevićeva 13,10000 Zagreb</item>
      <item>Raiffeisenbank Austria d.d., OIB 53056966535, Petrinjska 59,10000 Zagreb</item>
      <item>NARODNE NOVINE, OIB 64546066176, Savski Gaj XIII. put 6,10000 Zagreb</item>
      <item>Villa Dubrovnik d.d. prokurist Ante Barić, Vlaha Bukovca 6,20000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g,10000 Zagreb</item>
      <item>Dubrovnik ceste d.d. Tomislav Sopjanac</item>
      <item>Hoteli Maestral d.d. Nada Ogresta</item>
      <item>RH ŽDO Divko Jakić, 20000 Dubrovnik</item>
      <item>Hrvatska pošta d.d. Anamarija Lozić, Jurišićeva 13,10000 Zagreb</item>
      <item>Dubac promet d.o.o. Mile Mabić</item>
      <item>vodovod Dubrovnik d.o.o Danijela Cvjetović, V. Nazora 19,20000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22,20000 Dubrovnik</item>
      <item>Elektro Vujeva d.o.o. zamj. Dubravko Arapović</item>
      <item>Visoko Niskogradnja d.o.o Mile Mabić</item>
      <item>Nikša Mozara, Vukovarska  17,20000 Dubrovnik</item>
      <item>METALIS društvo s ograničenom odgovornošću za proizvodnju metalnih proizvoda, OIB 37031031645, toplička 54,49240 Donja Stubica</item>
      <item>Aling  d.o.o. Odvj. Nebojša Antolić, Pavla Hatza 3,10000 Zagreb</item>
      <item>MEĐIMURJE GRADITELJSTVO društvo s ograničenom odgovornošću za graditeljstvo i usluge, OIB 15921860232, Zagrebačka 42 a,40000 Čakovec</item>
      <item>OD čerin,mar,žuvanić, štambuk d.o.o. pastor inženjerin d.d., Jurišićeva 9,10000 Zagreb</item>
      <item>HRVATSKE ŠUME društvo s ograničenom odgovornošću, OIB 69693144506, Ljudevita Farkaša vukotinovića 2,10000 Zagreb</item>
      <item>Josip Bilandžija OD Jakišić, Mujo i Lujak</item>
      <item>Rad. Darko Ripić odvj. Hrvoje tokić</item>
      <item>DOKA Hrvatska d.o.o. Ivana Aralica Lalić, Vlaška 80,10000 Zagreb</item>
      <item>OTP banka Odvj. Nita Svilokos</item>
      <item>HRVATSKE ŠUME d.o.o. Zoran Tomić, Zelinska 2/I,10000 Zagreb</item>
      <item>RAŠKO d.o.o. ODV. Mirko Kozina, gundulićeva 26,21000 Split</item>
      <item>TAVENER d.o.o. odvj. Nataša vučinović, Zapoljska 38,10000 Zagreb</item>
      <item>VILLA DBK d.d. OD Marković &amp; Plišo, Ilica 1a,10000 Zagreb</item>
      <item>Radnik Sabolek Milica, Između dolaca 1,20236 Mokošica</item>
      <item>OTP banka Hrvatska dioničko društvo, OIB 52508873833, Ulica Domovinskog rata 3,Zadar</item>
      <item>ERSTE&amp;STEIERMÄRKISCHE BANKA dioničko društvo, OIB 23057039320, Jadranski Trg 3/a,Rijeka</item>
      <item>Dalekovod, dioničko društvo za inženjering, proizvodnju i izgradnju, OIB 47911242222, Ulica Marijana Čavića 4,10000 Zagreb</item>
      <item>INTEL TRADE d.o.o. odvj. GORAN MARČNA, Zdenka Petrakovića 1,51000 Rijeka</item>
      <item>SIGNUMŠPED d.o.o. odvj. Boris Anišić, Ilica 91 b,10000 Zagreb</item>
      <item>TIRA d.o.o. odvj. Mladen Šegota, Ciottina 20,51000 Rijeka</item>
      <item>CRO ekspres d.o.o., Rudeški ogranak 24,10000 Zagreb</item>
      <item>INDIJAN PELJEŠAC d.o.o., Potomje,20244 Potomje</item>
      <item>KRMEK d.o.o. odvj Dubravko Arapović</item>
      <item>IVONA TOURS d.o.o., Trumbićev put 2,20210 Cavtat</item>
      <item>STROJOGRAD d.o.o. OD Petričević i partneri, Bijenička cesta 17,10000 Zagreb</item>
      <item>FORTUNA NAVIS d.o.o. od Boris Anišić, Ilica 191 b,10000 Zagreb</item>
      <item>HRVOJE GRANDOV vl ob ZOU Gluić &amp; Ninčević, Špire Brusine 16,23000 Zadar</item>
      <item>PALIR d.o.o. od Ognjen Stevović, Ul. domovinskog rata 29b/IV,21000 Split</item>
      <item>CVITO MATIĆ vl ob Tonći Milić, Kneza Domagoja 2/II,20350 Metković</item>
      <item>BELINA d.o.o., Lička 11,21000 Split</item>
      <item>MD Profil Intra d.o.o., Industrijska zona bb,31400 Đakovo</item>
      <item>Elektroradionica Musulin vl. Zvonimir Musulin, Splitska 50,20350 Metković</item>
      <item>PROJEKT KONTSTURKCIJA F.I. d.o.o., VI južna obala 15,10000 Zagreb</item>
      <item>ŽUPANIJSKO DRŽAVNO ODVJETNIŠTVO, Dropčeva 1,20000 Dubrovnik</item>
      <item>Hrvoje Zdilar PIPE LIFE d.o.o., Ivanečka 31,10000 Zagreb</item>
      <item>Fina, 20000 Dubrovnik</item>
      <item>Porezna uprava, OIB 18683136487, Vukovarska 6,20000 Dubrovnik</item>
      <item>Tadenko Tabain, Cernička 50,10000 Zagreb</item>
      <item>Marijan Ogresta, Prijeko 14,20210 Cavtat</item>
      <item>Pero Brailo, Tiha, Bogišićeva 18,20210 Cavtat</item>
      <item>Tomo Zorić, Petrača, Put Oklada 9,20207 Mlini</item>
      <item>Matan Radić, Čibača, Gornja Čibača 4,20207 Mlini</item>
      <item>ZOU Viktorija Knežević i Marina Maslek</item>
      <item>Josip Crleni</item>
      <item>Nita Svilokos</item>
      <item>Antun Vukorep</item>
      <item>ANTUN VUKOREP</item>
      <item>Nikša Đuraš</item>
      <item>Josip Bilandžija, OIB 45531896484, Plosni Rat 3,20207 Cavtat</item>
      <item>Ledomir Brzić, OIB 72934987516, Viška 1,20000 Dubrovnik</item>
      <item>Anđa Curić, OIB 20340555643, Od Gaja 38,20000 Dubrovnik</item>
      <item>Sanja Drmać Bagavac, OIB 14708953941, Put Bana Josipa Jelačića 36,20207 Brašina</item>
      <item>Vladimir Grbavac, OIB 00953752209, Gornja Čibača 4,20207 Čibača</item>
      <item>Ivica Grubešić, OIB 79951621305, Stjepana Radića 6,20207 Cavtat</item>
      <item>Ante Jeličić, OIB 53020224466, Ulica Platana 19a1,10000 Zagreb</item>
      <item>Zdravko Jurčević, OIB 36592331784, Gornja Čibača 4,20207 Čibača</item>
      <item>Mijo Jurić, OIB 71482909242, Gotovčeva 3,21000 Split</item>
      <item>Meliha Karamehmedović, OIB 36556786236, Matije Gupca 6,20000 Dubrovnik</item>
      <item>Matea Klečak, OIB 30292285469, Put Tihe 28,20207 Cavtat</item>
      <item>Goran Lončar, OIB 10629591676, Cesta Šibenik-perković 81,22000 Danilo Biranj</item>
      <item>Zoran Lukić, OIB 80552950604, Od Gale 13,20000 Dubrovnik</item>
      <item>Marina Marić, OIB 68124959592, Liechtensteinov Put 33,20000 Dubrovnik</item>
      <item>Oliver Marić, OIB 97789259796</item>
      <item>Katarina Miletić, OIB 70790912718, Busljeno 7,20236 Čajkovica</item>
      <item>Mato Monković, OIB 75351738099, Rožat Donji 46,20236 Rožat</item>
      <item>Mato Poljanica, OIB 92253289719, Međine 5,20207 Mlini</item>
      <item>Antun Račić, OIB 83018683133, Soline 21,20207 Soline</item>
      <item>Robert Ripa, OIB 56712639217, Radnička 35,20000 Dubrovnik</item>
      <item>Luka Sentić, OIB 29560315834, Na Rudini 73,20207 Čibača</item>
      <item>Ilija Šantić, OIB 42044489921, Put Tihe 32,20207 Cavtat</item>
      <item>Lukša Vodopija, OIB 75332983770, Mokri Do 1,20207 Zvekovica</item>
      <item>Ilija Vučur, OIB 70264175585, Cirkovci 66,10000 Zagreb</item>
      <item>Stipan Zečević, OIB 15882747499, Gornja Čibača 4,20207 Čibača</item>
      <item>Drago Zeko, OIB 98064422943, Hodovo 0,0000 stolac</item>
      <item>Marinko Žilić, OIB 22997537306, Crkveno Selo 64,44317 Osekovo</item>
      <item>Ivanka Sušić,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74753077144</item>
      <item>, OIB 68436145137</item>
      <item>, OIB null</item>
      <item>, OIB 53056966535</item>
      <item>, OIB 64546066176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37031031645</item>
      <item>, OIB null</item>
      <item>, OIB 15921860232</item>
      <item>, OIB null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52508873833</item>
      <item>, OIB 23057039320</item>
      <item>, OIB 47911242222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45531896484</item>
      <item>, OIB 72934987516</item>
      <item>, OIB 20340555643</item>
      <item>, OIB 14708953941</item>
      <item>, OIB 00953752209</item>
      <item>, OIB 79951621305</item>
      <item>, OIB 53020224466</item>
      <item>, OIB 36592331784</item>
      <item>, OIB 71482909242</item>
      <item>, OIB 36556786236</item>
      <item>, OIB 30292285469</item>
      <item>, OIB 10629591676</item>
      <item>, OIB 80552950604</item>
      <item>, OIB 68124959592</item>
      <item>, OIB 97789259796</item>
      <item>, OIB 70790912718</item>
      <item>, OIB 75351738099</item>
      <item>, OIB 92253289719</item>
      <item>, OIB 83018683133</item>
      <item>, OIB 56712639217</item>
      <item>, OIB 29560315834</item>
      <item>, OIB 42044489921</item>
      <item>, OIB 75332983770</item>
      <item>, OIB 70264175585</item>
      <item>, OIB 15882747499</item>
      <item>, OIB 98064422943</item>
      <item>, OIB 22997537306</item>
      <item>, OIB 74811324266</item>
    </izvorni_sadrzaj>
    <derivirana_varijabla naziv="DomainObject.Predmet.SudioniciListNazivOIB_1">
      <item>, OIB 74753077144</item>
      <item>, OIB 68436145137</item>
      <item>, OIB null</item>
      <item>, OIB 53056966535</item>
      <item>, OIB 64546066176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37031031645</item>
      <item>, OIB null</item>
      <item>, OIB 15921860232</item>
      <item>, OIB null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52508873833</item>
      <item>, OIB 23057039320</item>
      <item>, OIB 47911242222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45531896484</item>
      <item>, OIB 72934987516</item>
      <item>, OIB 20340555643</item>
      <item>, OIB 14708953941</item>
      <item>, OIB 00953752209</item>
      <item>, OIB 79951621305</item>
      <item>, OIB 53020224466</item>
      <item>, OIB 36592331784</item>
      <item>, OIB 71482909242</item>
      <item>, OIB 36556786236</item>
      <item>, OIB 30292285469</item>
      <item>, OIB 10629591676</item>
      <item>, OIB 80552950604</item>
      <item>, OIB 68124959592</item>
      <item>, OIB 97789259796</item>
      <item>, OIB 70790912718</item>
      <item>, OIB 75351738099</item>
      <item>, OIB 92253289719</item>
      <item>, OIB 83018683133</item>
      <item>, OIB 56712639217</item>
      <item>, OIB 29560315834</item>
      <item>, OIB 42044489921</item>
      <item>, OIB 75332983770</item>
      <item>, OIB 70264175585</item>
      <item>, OIB 15882747499</item>
      <item>, OIB 98064422943</item>
      <item>, OIB 22997537306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193</properties:Words>
  <properties:Characters>962</properties:Characters>
  <properties:Lines>41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1183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2018-04-03T12:43:00Z</dcterms:created>
  <dc:creator>Ante Kačić</dc:creator>
  <cp:lastModifiedBy>Srđan Gavranić</cp:lastModifiedBy>
  <cp:lastPrinted>2018-03-23T14:02:00Z</cp:lastPrinted>
  <dcterms:modified xmlns:xsi="http://www.w3.org/2001/XMLSchema-instance" xsi:type="dcterms:W3CDTF">2018-04-03T12:47:00Z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upravitelju za izvješće GRANDOV.docx)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