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d72a" w14:paraId="0b9d72a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341411">
        <w:rPr>
          <w:rFonts w:hAnsi="Times New Roman" w:ascii="Times New Roman"/>
          <w:szCs w:val="24"/>
          <w:lang w:val="hr-HR"/>
        </w:rPr>
        <w:t>5434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341411">
        <w:rPr>
          <w:rFonts w:hAnsi="Times New Roman" w:ascii="Times New Roman"/>
          <w:szCs w:val="24"/>
        </w:rPr>
        <w:t xml:space="preserve"> </w:t>
      </w:r>
      <w:r w:rsidR="00341411">
        <w:rPr>
          <w:rFonts w:hAnsi="Times New Roman" w:ascii="Times New Roman"/>
        </w:rPr>
        <w:t xml:space="preserve">LJUBIČASTI SNOVI j.d.o.o., Zagreb, ilica 109, OIB </w:t>
      </w:r>
      <w:r w:rsidR="00341411" w:rsidRPr="0047618E">
        <w:rPr>
          <w:rFonts w:hAnsi="Times New Roman" w:ascii="Times New Roman"/>
        </w:rPr>
        <w:t>34353994604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681F50">
        <w:rPr>
          <w:rFonts w:hAnsi="Times New Roman" w:ascii="Times New Roman"/>
        </w:rPr>
        <w:t>10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CE568A">
        <w:rPr>
          <w:rFonts w:hAnsi="Times New Roman" w:ascii="Times New Roman"/>
          <w:szCs w:val="24"/>
          <w:lang w:val="hr-HR"/>
        </w:rPr>
        <w:t xml:space="preserve"> </w:t>
      </w:r>
      <w:r w:rsidR="00341411">
        <w:rPr>
          <w:rFonts w:hAnsi="Times New Roman" w:ascii="Times New Roman"/>
        </w:rPr>
        <w:t xml:space="preserve">LJUBIČASTI SNOVI j.d.o.o., Zagreb, ilica 109, OIB </w:t>
      </w:r>
      <w:r w:rsidR="00341411" w:rsidRPr="0047618E">
        <w:rPr>
          <w:rFonts w:hAnsi="Times New Roman" w:ascii="Times New Roman"/>
        </w:rPr>
        <w:t>34353994604</w:t>
      </w:r>
      <w:r w:rsidR="00341411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26DFE">
        <w:rPr>
          <w:rFonts w:hAnsi="Times New Roman" w:ascii="Times New Roman"/>
          <w:szCs w:val="24"/>
          <w:lang w:val="hr-HR"/>
        </w:rPr>
        <w:t>1</w:t>
      </w:r>
      <w:r w:rsidR="00341411">
        <w:rPr>
          <w:rFonts w:hAnsi="Times New Roman" w:ascii="Times New Roman"/>
          <w:szCs w:val="24"/>
          <w:lang w:val="hr-HR"/>
        </w:rPr>
        <w:t>1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</w:t>
      </w:r>
      <w:r w:rsidR="00341411">
        <w:rPr>
          <w:rFonts w:hAnsi="Times New Roman" w:ascii="Times New Roman"/>
          <w:szCs w:val="24"/>
          <w:lang w:val="hr-HR"/>
        </w:rPr>
        <w:t>10,00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341411">
        <w:rPr>
          <w:rFonts w:hAnsi="Times New Roman" w:ascii="Times New Roman"/>
        </w:rPr>
        <w:t xml:space="preserve">LJUBIČASTI SNOVI j.d.o.o., Zagreb, ilica 109, OIB </w:t>
      </w:r>
      <w:r w:rsidR="00341411" w:rsidRPr="0047618E">
        <w:rPr>
          <w:rFonts w:hAnsi="Times New Roman" w:ascii="Times New Roman"/>
        </w:rPr>
        <w:t>34353994604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341411" w:rsidRPr="002F79EA">
        <w:rPr>
          <w:rFonts w:hAnsi="Times New Roman" w:ascii="Times New Roman"/>
          <w:szCs w:val="24"/>
          <w:lang w:val="hr-HR"/>
        </w:rPr>
        <w:t xml:space="preserve">Brigita Šepak, Čazma, Kralja Tomislava 9, 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CE568A">
        <w:rPr>
          <w:rFonts w:hAnsi="Times New Roman" w:ascii="Times New Roman"/>
          <w:szCs w:val="24"/>
        </w:rPr>
        <w:t>10.08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1A7A50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341411">
        <w:rPr>
          <w:rFonts w:hAnsi="Times New Roman" w:ascii="Times New Roman"/>
          <w:szCs w:val="24"/>
          <w:lang w:val="hr-HR"/>
        </w:rPr>
        <w:t>53.572,68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341411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681F50">
        <w:rPr>
          <w:rFonts w:hAnsi="Times New Roman" w:ascii="Times New Roman"/>
          <w:szCs w:val="24"/>
          <w:lang w:val="hr-HR"/>
        </w:rPr>
        <w:t>10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0A6219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0A621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0A6219" w:rsidP="002152A3" w:rsidR="000A6219" w:rsidRPr="000A6219">
      <w:pPr>
        <w:jc w:val="right"/>
        <w:rPr>
          <w:rFonts w:hAnsi="Times New Roman" w:ascii="Times New Roman"/>
        </w:rPr>
      </w:pPr>
      <w:r w:rsidRPr="000A6219">
        <w:rPr>
          <w:rFonts w:hAnsi="Times New Roman" w:ascii="Times New Roman"/>
        </w:rPr>
        <w:t>za točnost otpravka</w:t>
      </w:r>
    </w:p>
    <w:p w:rsidRDefault="000A6219" w:rsidP="002152A3" w:rsidR="000A6219" w:rsidRPr="000A6219">
      <w:pPr>
        <w:jc w:val="right"/>
        <w:rPr>
          <w:rFonts w:hAnsi="Times New Roman" w:ascii="Times New Roman"/>
        </w:rPr>
      </w:pPr>
      <w:r w:rsidRPr="000A6219">
        <w:rPr>
          <w:rFonts w:hAnsi="Times New Roman" w:ascii="Times New Roman"/>
        </w:rPr>
        <w:t>ovlašteni službenik</w:t>
      </w:r>
    </w:p>
    <w:p w:rsidRDefault="000A6219" w:rsidP="002152A3" w:rsidR="000A6219" w:rsidRPr="000A6219">
      <w:pPr>
        <w:jc w:val="right"/>
        <w:rPr>
          <w:rFonts w:hAnsi="Times New Roman" w:ascii="Times New Roman"/>
        </w:rPr>
      </w:pPr>
      <w:r w:rsidRPr="000A6219">
        <w:rPr>
          <w:rFonts w:hAnsi="Times New Roman" w:ascii="Times New Roman"/>
        </w:rPr>
        <w:t>Višnja Svečak</w:t>
      </w:r>
    </w:p>
    <w:p w:rsidRDefault="00BE1823" w:rsidP="00BE1823" w:rsidR="00BE1823" w:rsidRPr="000A6219">
      <w:pPr>
        <w:jc w:val="both"/>
        <w:rPr>
          <w:rFonts w:hAnsi="Times New Roman" w:ascii="Times New Roman"/>
          <w:szCs w:val="24"/>
          <w:lang w:val="hr-HR"/>
        </w:rPr>
      </w:pPr>
      <w:r w:rsidRPr="000A6219">
        <w:rPr>
          <w:rFonts w:hAnsi="Times New Roman" w:ascii="Times New Roman"/>
          <w:szCs w:val="24"/>
          <w:lang w:val="hr-HR"/>
        </w:rPr>
        <w:tab/>
      </w:r>
      <w:r w:rsidRPr="000A621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341411">
      <w:rPr>
        <w:rFonts w:hAnsi="Times New Roman" w:ascii="Times New Roman"/>
        <w:szCs w:val="24"/>
        <w:lang w:val="pl-PL"/>
      </w:rPr>
      <w:t>5434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A6219"/>
    <w:rsid w:val="000D07F7"/>
    <w:rsid w:val="000F7CE4"/>
    <w:rsid w:val="001031FC"/>
    <w:rsid w:val="00103233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1411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807F3"/>
    <w:rsid w:val="0099151F"/>
    <w:rsid w:val="009A1176"/>
    <w:rsid w:val="009D08C5"/>
    <w:rsid w:val="00A13441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A62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2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219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21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21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A62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2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219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21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21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5434</izvorni_sadrzaj>
    <derivirana_varijabla naziv="DomainObject.Predmet.Broj_1">5434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St-5434/2016</izvorni_sadrzaj>
    <derivirana_varijabla naziv="DomainObject.Predmet.OznakaBroj_1">St-5434/2016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LJUBIČASTI SNOVI jednostavno društvo s ograničenomm odgovornošću za trgovinu i usluge zastupanog po punomoćniku Brigita Šepak</izvorni_sadrzaj>
    <derivirana_varijabla naziv="DomainObject.Predmet.ProtustrankaFormated_1">  LJUBIČASTI SNOVI jednostavno društvo s ograničenomm odgovornošću za trgovinu i usluge zastupanog po punomoćniku Brigita Šepak</derivirana_varijabla>
  </DomainObject.Predmet.ProtustrankaFormated>
  <DomainObject.Predmet.ProtustrankaFormatedOIB>
    <izvorni_sadrzaj>  LJUBIČASTI SNOVI jednostavno društvo s ograničenomm odgovornošću za trgovinu i usluge, OIB 34353994604 zastupanog po punomoćniku Brigita Šepak</izvorni_sadrzaj>
    <derivirana_varijabla naziv="DomainObject.Predmet.ProtustrankaFormatedOIB_1">  LJUBIČASTI SNOVI jednostavno društvo s ograničenomm odgovornošću za trgovinu i usluge, OIB 34353994604 zastupanog po punomoćniku Brigita Šepak</derivirana_varijabla>
  </DomainObject.Predmet.ProtustrankaFormatedOIB>
  <DomainObject.Predmet.ProtustrankaFormatedWithAdress>
    <izvorni_sadrzaj> LJUBIČASTI SNOVI jednostavno društvo s ograničenomm odgovornošću za trgovinu i usluge, Ilica 109, 10000 Zagreb zastupanog po punomoćniku Brigita Šepak</izvorni_sadrzaj>
    <derivirana_varijabla naziv="DomainObject.Predmet.ProtustrankaFormatedWithAdress_1"> LJUBIČASTI SNOVI jednostavno društvo s ograničenomm odgovornošću za trgovinu i usluge, Ilica 109, 10000 Zagreb zastupanog po punomoćniku Brigita Šepak</derivirana_varijabla>
  </DomainObject.Predmet.ProtustrankaFormatedWithAdress>
  <DomainObject.Predmet.ProtustrankaFormatedWithAdressOIB>
    <izvorni_sadrzaj> LJUBIČASTI SNOVI jednostavno društvo s ograničenomm odgovornošću za trgovinu i usluge, OIB 34353994604, Ilica 109, 10000 Zagreb zastupanog po punomoćniku Brigita Šepak</izvorni_sadrzaj>
    <derivirana_varijabla naziv="DomainObject.Predmet.ProtustrankaFormatedWithAdressOIB_1"> LJUBIČASTI SNOVI jednostavno društvo s ograničenomm odgovornošću za trgovinu i usluge, OIB 34353994604, Ilica 109, 10000 Zagreb zastupanog po punomoćniku Brigita Šepak</derivirana_varijabla>
  </DomainObject.Predmet.ProtustrankaFormatedWithAdressOIB>
  <DomainObject.Predmet.ProtustrankaWithAdress>
    <izvorni_sadrzaj>LJUBIČASTI SNOVI jednostavno društvo s ograničenomm odgovornošću za trgovinu i usluge Ilica 109, 10000 Zagreb</izvorni_sadrzaj>
    <derivirana_varijabla naziv="DomainObject.Predmet.ProtustrankaWithAdress_1">LJUBIČASTI SNOVI jednostavno društvo s ograničenomm odgovornošću za trgovinu i usluge Ilica 109, 10000 Zagreb</derivirana_varijabla>
  </DomainObject.Predmet.ProtustrankaWithAdress>
  <DomainObject.Predmet.ProtustrankaWithAdressOIB>
    <izvorni_sadrzaj>LJUBIČASTI SNOVI jednostavno društvo s ograničenomm odgovornošću za trgovinu i usluge, OIB 34353994604, Ilica 109, 10000 Zagreb</izvorni_sadrzaj>
    <derivirana_varijabla naziv="DomainObject.Predmet.ProtustrankaWithAdressOIB_1">LJUBIČASTI SNOVI jednostavno društvo s ograničenomm odgovornošću za trgovinu i usluge, OIB 34353994604, Ilica 109, 10000 Zagreb</derivirana_varijabla>
  </DomainObject.Predmet.ProtustrankaWithAdressOIB>
  <DomainObject.Predmet.ProtustrankaNazivFormated>
    <izvorni_sadrzaj>LJUBIČASTI SNOVI jednostavno društvo s ograničenomm odgovornošću za trgovinu i usluge</izvorni_sadrzaj>
    <derivirana_varijabla naziv="DomainObject.Predmet.ProtustrankaNazivFormated_1">LJUBIČASTI SNOVI jednostavno društvo s ograničenomm odgovornošću za trgovinu i usluge</derivirana_varijabla>
  </DomainObject.Predmet.ProtustrankaNazivFormated>
  <DomainObject.Predmet.ProtustrankaNazivFormatedOIB>
    <izvorni_sadrzaj>LJUBIČASTI SNOVI jednostavno društvo s ograničenomm odgovornošću za trgovinu i usluge, OIB 34353994604</izvorni_sadrzaj>
    <derivirana_varijabla naziv="DomainObject.Predmet.ProtustrankaNazivFormatedOIB_1">LJUBIČASTI SNOVI jednostavno društvo s ograničenomm odgovornošću za trgovinu i usluge, OIB 34353994604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Brigita Šepak</izvorni_sadrzaj>
    <derivirana_varijabla naziv="DomainObject.Predmet.StrankaFormated_1">  FINA Regionalni centar Zagreb; Brigita Šepak</derivirana_varijabla>
  </DomainObject.Predmet.StrankaFormated>
  <DomainObject.Predmet.StrankaFormatedOIB>
    <izvorni_sadrzaj>  FINA Regionalni centar Zagreb, OIB 85821130368; Brigita Šepak, OIB 16627422175</izvorni_sadrzaj>
    <derivirana_varijabla naziv="DomainObject.Predmet.StrankaFormatedOIB_1">  FINA Regionalni centar Zagreb, OIB 85821130368; Brigita Šepak, OIB 16627422175</derivirana_varijabla>
  </DomainObject.Predmet.StrankaFormatedOIB>
  <DomainObject.Predmet.StrankaFormatedWithAdress>
    <izvorni_sadrzaj> FINA Regionalni centar Zagreb, Trg svibanjskih žrtava 1995. br. 1, 10000 Zagreb; Brigita Šepak, Kralja Tomislava 9, 43240 Čazma</izvorni_sadrzaj>
    <derivirana_varijabla naziv="DomainObject.Predmet.StrankaFormatedWithAdress_1"> FINA Regionalni centar Zagreb, Trg svibanjskih žrtava 1995. br. 1, 10000 Zagreb; Brigita Šepak, Kralja Tomislava 9, 43240 Čazma</derivirana_varijabla>
  </DomainObject.Predmet.StrankaFormatedWithAdress>
  <DomainObject.Predmet.StrankaFormatedWithAdressOIB>
    <izvorni_sadrzaj> FINA Regionalni centar Zagreb, OIB 85821130368, Trg svibanjskih žrtava 1995. br. 1, 10000 Zagreb; Brigita Šepak, OIB 16627422175, Kralja Tomislava 9, 43240 Čazma</izvorni_sadrzaj>
    <derivirana_varijabla naziv="DomainObject.Predmet.StrankaFormatedWithAdressOIB_1"> FINA Regionalni centar Zagreb, OIB 85821130368, Trg svibanjskih žrtava 1995. br. 1, 10000 Zagreb; Brigita Šepak, OIB 16627422175, Kralja Tomislava 9, 43240 Čazma</derivirana_varijabla>
  </DomainObject.Predmet.StrankaFormatedWithAdressOIB>
  <DomainObject.Predmet.StrankaWithAdress>
    <izvorni_sadrzaj>FINA Regionalni centar Zagreb Trg svibanjskih žrtava 1995. br. 1,10000 Zagreb,Brigita Šepak Kralja Tomislava 9,43240 Čazma</izvorni_sadrzaj>
    <derivirana_varijabla naziv="DomainObject.Predmet.StrankaWithAdress_1">FINA Regionalni centar Zagreb Trg svibanjskih žrtava 1995. br. 1,10000 Zagreb,Brigita Šepak Kralja Tomislava 9,43240 Čazma</derivirana_varijabla>
  </DomainObject.Predmet.StrankaWithAdress>
  <DomainObject.Predmet.StrankaWithAdressOIB>
    <izvorni_sadrzaj>FINA Regionalni centar Zagreb, OIB 85821130368, Trg svibanjskih žrtava 1995. br. 1,10000 Zagreb,Brigita Šepak, OIB 16627422175, Kralja Tomislava 9,43240 Čazma</izvorni_sadrzaj>
    <derivirana_varijabla naziv="DomainObject.Predmet.StrankaWithAdressOIB_1">FINA Regionalni centar Zagreb, OIB 85821130368, Trg svibanjskih žrtava 1995. br. 1,10000 Zagreb,Brigita Šepak, OIB 16627422175, Kralja Tomislava 9,43240 Čazma</derivirana_varijabla>
  </DomainObject.Predmet.StrankaWithAdressOIB>
  <DomainObject.Predmet.StrankaNazivFormated>
    <izvorni_sadrzaj>FINA Regionalni centar Zagreb,Brigita Šepak</izvorni_sadrzaj>
    <derivirana_varijabla naziv="DomainObject.Predmet.StrankaNazivFormated_1">FINA Regionalni centar Zagreb,Brigita Šepak</derivirana_varijabla>
  </DomainObject.Predmet.StrankaNazivFormated>
  <DomainObject.Predmet.StrankaNazivFormatedOIB>
    <izvorni_sadrzaj>FINA Regionalni centar Zagreb, OIB 85821130368,Brigita Šepak, OIB 16627422175</izvorni_sadrzaj>
    <derivirana_varijabla naziv="DomainObject.Predmet.StrankaNazivFormatedOIB_1">FINA Regionalni centar Zagreb, OIB 85821130368,Brigita Šepak, OIB 16627422175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Brigita Šepak</item>
    </izvorni_sadrzaj>
    <derivirana_varijabla naziv="DomainObject.Predmet.StrankaListFormated_1">
      <item>FINA Regionalni centar Zagreb</item>
      <item>Brigita Šepak</item>
    </derivirana_varijabla>
  </DomainObject.Predmet.StrankaListFormated>
  <DomainObject.Predmet.StrankaListFormatedOIB>
    <izvorni_sadrzaj>
      <item>FINA Regionalni centar Zagreb, OIB 85821130368</item>
      <item>Brigita Šepak, OIB 16627422175</item>
    </izvorni_sadrzaj>
    <derivirana_varijabla naziv="DomainObject.Predmet.StrankaListFormatedOIB_1">
      <item>FINA Regionalni centar Zagreb, OIB 85821130368</item>
      <item>Brigita Šepak, OIB 16627422175</item>
    </derivirana_varijabla>
  </DomainObject.Predmet.StrankaListFormatedOIB>
  <DomainObject.Predmet.StrankaListFormatedWithAdress>
    <izvorni_sadrzaj>
      <item>FINA Regionalni centar Zagreb, Trg svibanjskih žrtava 1995. br. 1, 10000 Zagreb</item>
      <item>Brigita Šepak, Kralja Tomislava 9, 43240 Čazma</item>
    </izvorni_sadrzaj>
    <derivirana_varijabla naziv="DomainObject.Predmet.StrankaListFormatedWithAdress_1">
      <item>FINA Regionalni centar Zagreb, Trg svibanjskih žrtava 1995. br. 1, 10000 Zagreb</item>
      <item>Brigita Šepak, Kralja Tomislava 9, 43240 Čazma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Brigita Šepak, OIB 16627422175, Kralja Tomislava 9, 43240 Čazma</item>
    </izvorni_sadrzaj>
    <derivirana_varijabla naziv="DomainObject.Predmet.StrankaListFormatedWithAdressOIB_1">
      <item>FINA Regionalni centar Zagreb, OIB 85821130368, Trg svibanjskih žrtava 1995. br. 1, 10000 Zagreb</item>
      <item>Brigita Šepak, OIB 16627422175, Kralja Tomislava 9, 43240 Čazma</item>
    </derivirana_varijabla>
  </DomainObject.Predmet.StrankaListFormatedWithAdressOIB>
  <DomainObject.Predmet.StrankaListNazivFormated>
    <izvorni_sadrzaj>
      <item>FINA Regionalni centar Zagreb</item>
      <item>Brigita Šepak</item>
    </izvorni_sadrzaj>
    <derivirana_varijabla naziv="DomainObject.Predmet.StrankaListNazivFormated_1">
      <item>FINA Regionalni centar Zagreb</item>
      <item>Brigita Šepak</item>
    </derivirana_varijabla>
  </DomainObject.Predmet.StrankaListNazivFormated>
  <DomainObject.Predmet.StrankaListNazivFormatedOIB>
    <izvorni_sadrzaj>
      <item>FINA Regionalni centar Zagreb, OIB 85821130368</item>
      <item>Brigita Šepak, OIB 16627422175</item>
    </izvorni_sadrzaj>
    <derivirana_varijabla naziv="DomainObject.Predmet.StrankaListNazivFormatedOIB_1">
      <item>FINA Regionalni centar Zagreb, OIB 85821130368</item>
      <item>Brigita Šepak, OIB 16627422175</item>
    </derivirana_varijabla>
  </DomainObject.Predmet.StrankaListNazivFormatedOIB>
  <DomainObject.Predmet.ProtuStrankaListFormated>
    <izvorni_sadrzaj>
      <item>LJUBIČASTI SNOVI jednostavno društvo s ograničenomm odgovornošću za trgovinu i usluge zastupanog po punomoćniku Brigita Šepak</item>
    </izvorni_sadrzaj>
    <derivirana_varijabla naziv="DomainObject.Predmet.ProtuStrankaListFormated_1">
      <item>LJUBIČASTI SNOVI jednostavno društvo s ograničenomm odgovornošću za trgovinu i usluge zastupanog po punomoćniku Brigita Šepak</item>
    </derivirana_varijabla>
  </DomainObject.Predmet.ProtuStrankaListFormated>
  <DomainObject.Predmet.ProtuStrankaListFormatedOIB>
    <izvorni_sadrzaj>
      <item>LJUBIČASTI SNOVI jednostavno društvo s ograničenomm odgovornošću za trgovinu i usluge, OIB 34353994604 zastupanog po punomoćniku Brigita Šepak</item>
    </izvorni_sadrzaj>
    <derivirana_varijabla naziv="DomainObject.Predmet.ProtuStrankaListFormatedOIB_1">
      <item>LJUBIČASTI SNOVI jednostavno društvo s ograničenomm odgovornošću za trgovinu i usluge, OIB 34353994604 zastupanog po punomoćniku Brigita Šepak</item>
    </derivirana_varijabla>
  </DomainObject.Predmet.ProtuStrankaListFormatedOIB>
  <DomainObject.Predmet.ProtuStrankaListFormatedWithAdress>
    <izvorni_sadrzaj>
      <item>LJUBIČASTI SNOVI jednostavno društvo s ograničenomm odgovornošću za trgovinu i usluge, Ilica 109, 10000 Zagreb zastupanog po punomoćniku Brigita Šepak</item>
    </izvorni_sadrzaj>
    <derivirana_varijabla naziv="DomainObject.Predmet.ProtuStrankaListFormatedWithAdress_1">
      <item>LJUBIČASTI SNOVI jednostavno društvo s ograničenomm odgovornošću za trgovinu i usluge, Ilica 109, 10000 Zagreb zastupanog po punomoćniku Brigita Šepak</item>
    </derivirana_varijabla>
  </DomainObject.Predmet.ProtuStrankaListFormatedWithAdress>
  <DomainObject.Predmet.ProtuStrankaListFormatedWithAdressOIB>
    <izvorni_sadrzaj>
      <item>LJUBIČASTI SNOVI jednostavno društvo s ograničenomm odgovornošću za trgovinu i usluge, OIB 34353994604, Ilica 109, 10000 Zagreb zastupanog po punomoćniku Brigita Šepak</item>
    </izvorni_sadrzaj>
    <derivirana_varijabla naziv="DomainObject.Predmet.ProtuStrankaListFormatedWithAdressOIB_1">
      <item>LJUBIČASTI SNOVI jednostavno društvo s ograničenomm odgovornošću za trgovinu i usluge, OIB 34353994604, Ilica 109, 10000 Zagreb zastupanog po punomoćniku Brigita Šepak</item>
    </derivirana_varijabla>
  </DomainObject.Predmet.ProtuStrankaListFormatedWithAdressOIB>
  <DomainObject.Predmet.ProtuStrankaListNazivFormated>
    <izvorni_sadrzaj>
      <item>LJUBIČASTI SNOVI jednostavno društvo s ograničenomm odgovornošću za trgovinu i usluge</item>
    </izvorni_sadrzaj>
    <derivirana_varijabla naziv="DomainObject.Predmet.ProtuStrankaListNazivFormated_1">
      <item>LJUBIČASTI SNOVI jednostavno društvo s ograničenomm odgovornošću za trgovinu i usluge</item>
    </derivirana_varijabla>
  </DomainObject.Predmet.ProtuStrankaListNazivFormated>
  <DomainObject.Predmet.ProtuStrankaListNazivFormatedOIB>
    <izvorni_sadrzaj>
      <item>LJUBIČASTI SNOVI jednostavno društvo s ograničenomm odgovornošću za trgovinu i usluge, OIB 34353994604</item>
    </izvorni_sadrzaj>
    <derivirana_varijabla naziv="DomainObject.Predmet.ProtuStrankaListNazivFormatedOIB_1">
      <item>LJUBIČASTI SNOVI jednostavno društvo s ograničenomm odgovornošću za trgovinu i usluge, OIB 34353994604</item>
    </derivirana_varijabla>
  </DomainObject.Predmet.ProtuStrankaListNazivFormatedOIB>
  <DomainObject.Predmet.OstaliListFormated>
    <izvorni_sadrzaj>
      <item>Brigita Šepak punomoćnik sudionika u postupku LJUBIČASTI SNOVI jednostavno društvo s ograničenomm odgovornošću za trgovinu i usluge</item>
    </izvorni_sadrzaj>
    <derivirana_varijabla naziv="DomainObject.Predmet.OstaliListFormated_1">
      <item>Brigita Šepak punomoćnik sudionika u postupku LJUBIČASTI SNOVI jednostavno društvo s ograničenomm odgovornošću za trgovinu i usluge</item>
    </derivirana_varijabla>
  </DomainObject.Predmet.OstaliListFormated>
  <DomainObject.Predmet.OstaliListFormatedOIB>
    <izvorni_sadrzaj>
      <item>Brigita Šepak, OIB 16627422175 punomoćnik sudionika u postupku LJUBIČASTI SNOVI jednostavno društvo s ograničenomm odgovornošću za trgovinu i usluge</item>
    </izvorni_sadrzaj>
    <derivirana_varijabla naziv="DomainObject.Predmet.OstaliListFormatedOIB_1">
      <item>Brigita Šepak, OIB 16627422175 punomoćnik sudionika u postupku LJUBIČASTI SNOVI jednostavno društvo s ograničenomm odgovornošću za trgovinu i usluge</item>
    </derivirana_varijabla>
  </DomainObject.Predmet.OstaliListFormatedOIB>
  <DomainObject.Predmet.OstaliListFormatedWithAdress>
    <izvorni_sadrzaj>
      <item>Brigita Šepak, Kralja Tomislava 9, 43240 Čazma punomoćnik sudionika u postupku LJUBIČASTI SNOVI jednostavno društvo s ograničenomm odgovornošću za trgovinu i usluge</item>
    </izvorni_sadrzaj>
    <derivirana_varijabla naziv="DomainObject.Predmet.OstaliListFormatedWithAdress_1">
      <item>Brigita Šepak, Kralja Tomislava 9, 43240 Čazma punomoćnik sudionika u postupku LJUBIČASTI SNOVI jednostavno društvo s ograničenomm odgovornošću za trgovinu i usluge</item>
    </derivirana_varijabla>
  </DomainObject.Predmet.OstaliListFormatedWithAdress>
  <DomainObject.Predmet.OstaliListFormatedWithAdressOIB>
    <izvorni_sadrzaj>
      <item>Brigita Šepak, OIB 16627422175, Kralja Tomislava 9, 43240 Čazma punomoćnik sudionika u postupku LJUBIČASTI SNOVI jednostavno društvo s ograničenomm odgovornošću za trgovinu i usluge</item>
    </izvorni_sadrzaj>
    <derivirana_varijabla naziv="DomainObject.Predmet.OstaliListFormatedWithAdressOIB_1">
      <item>Brigita Šepak, OIB 16627422175, Kralja Tomislava 9, 43240 Čazma punomoćnik sudionika u postupku LJUBIČASTI SNOVI jednostavno društvo s ograničenomm odgovornošću za trgovinu i usluge</item>
    </derivirana_varijabla>
  </DomainObject.Predmet.OstaliListFormatedWithAdressOIB>
  <DomainObject.Predmet.OstaliListNazivFormated>
    <izvorni_sadrzaj>
      <item>Brigita Šepak</item>
    </izvorni_sadrzaj>
    <derivirana_varijabla naziv="DomainObject.Predmet.OstaliListNazivFormated_1">
      <item>Brigita Šepak</item>
    </derivirana_varijabla>
  </DomainObject.Predmet.OstaliListNazivFormated>
  <DomainObject.Predmet.OstaliListNazivFormatedOIB>
    <izvorni_sadrzaj>
      <item>Brigita Šepak, OIB 16627422175</item>
    </izvorni_sadrzaj>
    <derivirana_varijabla naziv="DomainObject.Predmet.OstaliListNazivFormatedOIB_1">
      <item>Brigita Šepak, OIB 16627422175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LJUBIČASTI SNOVI jednostavno društvo s ograničenomm odgovornošću za trgovinu i usluge</izvorni_sadrzaj>
    <derivirana_varijabla naziv="DomainObject.Predmet.ProtustrankaIDrugi_1">LJUBIČASTI SNOVI jednostavno društvo s ograničenomm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LJUBIČASTI SNOVI jednostavno društvo s ograničenomm odgovornošću za trgovinu i usluge, OIB 34353994604, Ilica 109, 10000 Zagreb</izvorni_sadrzaj>
    <derivirana_varijabla naziv="DomainObject.Predmet.ProtustrankaIDrugiAdressOIB_1">LJUBIČASTI SNOVI jednostavno društvo s ograničenomm odgovornošću za trgovinu i usluge, OIB 34353994604,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LJUBIČASTI SNOVI jednostavno društvo s ograničenomm odgovornošću za trgovinu i usluge</item>
      <item>Brigita Šepak</item>
      <item>Brigita Šepak</item>
    </izvorni_sadrzaj>
    <derivirana_varijabla naziv="DomainObject.Predmet.SudioniciListNaziv_1">
      <item>FINA Regionalni centar Zagreb</item>
      <item>LJUBIČASTI SNOVI jednostavno društvo s ograničenomm odgovornošću za trgovinu i usluge</item>
      <item>Brigita Šepak</item>
      <item>Brigita Šepak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LJUBIČASTI SNOVI jednostavno društvo s ograničenomm odgovornošću za trgovinu i usluge, OIB 34353994604, Ilica 109,10000 Zagreb</item>
      <item>Brigita Šepak, OIB 16627422175, Kralja Tomislava 9,43240 Čazma</item>
      <item>Brigita Šepak, OIB 16627422175, Kralja Tomislava 9,43240 Čazma</item>
    </izvorni_sadrzaj>
    <derivirana_varijabla naziv="DomainObject.Predmet.SudioniciListAdressOIB_1">
      <item>FINA Regionalni centar Zagreb, OIB 85821130368, Trg svibanjskih žrtava 1995. br. 1,10000 Zagreb</item>
      <item>LJUBIČASTI SNOVI jednostavno društvo s ograničenomm odgovornošću za trgovinu i usluge, OIB 34353994604, Ilica 109,10000 Zagreb</item>
      <item>Brigita Šepak, OIB 16627422175, Kralja Tomislava 9,43240 Čazma</item>
      <item>Brigita Šepak, OIB 16627422175, Kralja Tomislava 9,43240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34353994604</item>
      <item>, OIB 16627422175</item>
      <item>, OIB 16627422175</item>
    </izvorni_sadrzaj>
    <derivirana_varijabla naziv="DomainObject.Predmet.SudioniciListNazivOIB_1">
      <item>, OIB 85821130368</item>
      <item>, OIB 34353994604</item>
      <item>, OIB 16627422175</item>
      <item>, OIB 16627422175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55295A-C537-40CC-8F69-55786AFFB2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309</properties:Words>
  <properties:Characters>1701</properties:Characters>
  <properties:Lines>59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2017-03-10T10:44:00Z</dcterms:created>
  <dc:creator>Sudsko vijeće</dc:creator>
  <cp:lastModifiedBy>Višnja Svečak</cp:lastModifiedBy>
  <cp:lastPrinted>2017-03-10T10:49:00Z</cp:lastPrinted>
  <dcterms:modified xmlns:xsi="http://www.w3.org/2001/XMLSchema-instance" xsi:type="dcterms:W3CDTF">2017-03-10T10:49:00Z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