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cbb4" w14:paraId="333cbb4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  <w:r w:rsidR="00AE2C59" w:rsidRPr="002E5F1B">
        <w:rPr>
          <w:b/>
        </w:rPr>
        <w:t>Broj: 7/St-</w:t>
      </w:r>
      <w:r w:rsidR="008E0D20">
        <w:rPr>
          <w:b/>
        </w:rPr>
        <w:t>1546</w:t>
      </w:r>
      <w:r w:rsidR="009730F5">
        <w:rPr>
          <w:b/>
        </w:rPr>
        <w:t>/201</w:t>
      </w:r>
      <w:r w:rsidR="00A27D3A">
        <w:rPr>
          <w:b/>
        </w:rPr>
        <w:t>6</w:t>
      </w:r>
      <w:r w:rsidR="00612606">
        <w:rPr>
          <w:b/>
        </w:rPr>
        <w:t>-</w:t>
      </w:r>
      <w:r w:rsidR="008E0D20">
        <w:rPr>
          <w:b/>
        </w:rPr>
        <w:t>37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226E34" w:rsidR="00FE1730">
      <w:pPr>
        <w:jc w:val="both"/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>postupajući po zahtjevu stečajn</w:t>
      </w:r>
      <w:r w:rsidR="007721BF">
        <w:t>og</w:t>
      </w:r>
      <w:r w:rsidR="008D48FF">
        <w:t xml:space="preserve"> upravitelj</w:t>
      </w:r>
      <w:r w:rsidR="007721BF">
        <w:t>a</w:t>
      </w:r>
      <w:r w:rsidR="008D48FF">
        <w:t xml:space="preserve"> za isplatu nagrade za rad </w:t>
      </w:r>
      <w:r w:rsidR="00FE1730" w:rsidRPr="002E5F1B">
        <w:t>u postupku nad stečajnim dužnikom</w:t>
      </w:r>
      <w:r w:rsidR="007B6473">
        <w:t xml:space="preserve"> </w:t>
      </w:r>
      <w:r w:rsidR="008E0D20" w:rsidRPr="008E0D20">
        <w:t>BORIS NEKRETNINE d.o.o. za graditeljstvo, trgovinu i usluge "u stečaju", skraćena tvrtka: BORIS NEKRETNINE d.o.o. "u stečaju", Staro Topolje, Dalmatinska 15, OIB: 93319102292</w:t>
      </w:r>
      <w:r w:rsidR="008E0D20">
        <w:t xml:space="preserve"> </w:t>
      </w:r>
      <w:r w:rsidR="00FE1730" w:rsidRPr="002E5F1B">
        <w:t xml:space="preserve">dana </w:t>
      </w:r>
      <w:r w:rsidR="008E0D20">
        <w:t>09</w:t>
      </w:r>
      <w:r w:rsidR="00B061EF">
        <w:t xml:space="preserve">. </w:t>
      </w:r>
      <w:r w:rsidR="008E0D20">
        <w:t>listopada</w:t>
      </w:r>
      <w:r w:rsidR="00A27D3A">
        <w:t xml:space="preserve"> </w:t>
      </w:r>
      <w:r w:rsidR="00612606">
        <w:t xml:space="preserve"> 201</w:t>
      </w:r>
      <w:r w:rsidR="00A27D3A">
        <w:t>7</w:t>
      </w:r>
      <w:r w:rsidR="00FE1730" w:rsidRPr="002E5F1B">
        <w:t xml:space="preserve">. godine </w:t>
      </w:r>
      <w:r w:rsidR="00820AA9">
        <w:t>.</w:t>
      </w:r>
    </w:p>
    <w:p w:rsidRDefault="005E0749" w:rsidP="00226E34" w:rsidR="005E0749" w:rsidRPr="002E5F1B">
      <w:pPr>
        <w:jc w:val="both"/>
      </w:pPr>
    </w:p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8B798D" w:rsidR="005B6D5D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B36D8" w:rsidRPr="006B36D8">
        <w:t>S</w:t>
      </w:r>
      <w:r w:rsidR="00226E34" w:rsidRPr="006B36D8">
        <w:t>t</w:t>
      </w:r>
      <w:r w:rsidR="00226E34">
        <w:t>ečajno</w:t>
      </w:r>
      <w:r w:rsidR="008E0D20">
        <w:t>m upravitelju Zlatku Markasović iz Osijeka,</w:t>
      </w:r>
      <w:r w:rsidR="008A33A5" w:rsidRPr="008A33A5">
        <w:t xml:space="preserve"> Vijenac I. Meštrovića 50, OIB: 82230536462</w:t>
      </w:r>
      <w:r w:rsidR="008E0D20">
        <w:t xml:space="preserve"> </w:t>
      </w:r>
      <w:r w:rsidRPr="002E5F1B">
        <w:t>određuje se nagrada</w:t>
      </w:r>
      <w:r w:rsidR="00A27D3A">
        <w:t xml:space="preserve"> </w:t>
      </w:r>
      <w:r w:rsidR="00402086">
        <w:t>za obavljene poslove u stečajnom postupku</w:t>
      </w:r>
      <w:r w:rsidRPr="002E5F1B">
        <w:t xml:space="preserve"> u iznosu od </w:t>
      </w:r>
      <w:r w:rsidR="006B36D8">
        <w:t>5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226E34" w:rsidP="008B798D" w:rsidR="00226E34" w:rsidRPr="002E5F1B">
      <w:pPr>
        <w:ind w:firstLine="1440"/>
        <w:jc w:val="both"/>
      </w:pPr>
    </w:p>
    <w:p w:rsidRDefault="005B6D5D" w:rsidP="005B6D5D" w:rsidR="005B6D5D" w:rsidRPr="00F16FD5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sredstava Fonda za namirenje troškova </w:t>
      </w:r>
      <w:r w:rsidR="00345FDD">
        <w:t>stečajnog postupka,</w:t>
      </w:r>
      <w:r w:rsidR="00E625A6">
        <w:t xml:space="preserve"> </w:t>
      </w:r>
      <w:r w:rsidR="00345FDD">
        <w:t>na poslovni račun stečajn</w:t>
      </w:r>
      <w:r w:rsidR="008A33A5">
        <w:t>og</w:t>
      </w:r>
      <w:r w:rsidR="00345FDD">
        <w:t xml:space="preserve"> upravitelj</w:t>
      </w:r>
      <w:r w:rsidR="008A33A5">
        <w:t>a</w:t>
      </w:r>
      <w:r w:rsidR="00345FDD">
        <w:t xml:space="preserve"> broj </w:t>
      </w:r>
      <w:r w:rsidR="00F16FD5" w:rsidRPr="00F16FD5">
        <w:t>HR76 2500 0093 1200 6606 3</w:t>
      </w:r>
      <w:r w:rsidR="00F16FD5">
        <w:t xml:space="preserve"> kod Addiko bank d.d. Zagreb.</w:t>
      </w:r>
    </w:p>
    <w:p w:rsidRDefault="00984281" w:rsidP="005B6D5D" w:rsidR="00984281" w:rsidRPr="00970785">
      <w:pPr>
        <w:jc w:val="both"/>
        <w:rPr>
          <w:b/>
        </w:rPr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E0D20" w:rsidRPr="008E0D20">
        <w:t>Rješenjem poslovni broj 7/St-1546/2016-7 od 21. rujna 2016. godine otvoren je stečajni postupak nad stečajnim dužnikom BORIS NEKRETNINE d.o.o. za graditeljstvo, trgovinu i usluge "u stečaju", skraćena tvrtka: BORIS NEKRETNINE d.o.o. "u stečaju", Staro Topolje, Dalmatinska 15, OIB: 93319102292, a za stečajnog upravitelja imenovan je Branko Penić iz Slavonskog Broda, Ul. Ardelija Della Belle 15, OIB 44760983293</w:t>
      </w:r>
      <w:r w:rsidR="00F53274">
        <w:t>.</w:t>
      </w:r>
      <w:r w:rsidR="006B36D8" w:rsidRPr="006B36D8">
        <w:t xml:space="preserve"> </w:t>
      </w:r>
    </w:p>
    <w:p w:rsidRDefault="008E0D20" w:rsidP="00870B22" w:rsidR="008E0D20">
      <w:pPr>
        <w:jc w:val="both"/>
      </w:pPr>
      <w:r>
        <w:t xml:space="preserve"> </w:t>
      </w:r>
      <w:r>
        <w:tab/>
      </w:r>
      <w:r>
        <w:tab/>
      </w:r>
      <w:r w:rsidRPr="008E0D20">
        <w:t>Pravomoćnim rješenjem posl.br. 7/St1546/2016-9 od 22. rujna 2016.</w:t>
      </w:r>
      <w:r>
        <w:t xml:space="preserve"> godine razriješen je dužnosti stečajni upravitelj Branko Penić na osobni zahtjev te je za stečajnog upravitelja imenovan </w:t>
      </w:r>
      <w:r w:rsidRPr="008E0D20">
        <w:t>Zlatko Markasović iz Osijeka, Vijenac I. Meštrovića 50, OIB: 82230536462</w:t>
      </w:r>
      <w:r>
        <w:t xml:space="preserve">. </w:t>
      </w:r>
    </w:p>
    <w:p w:rsidRDefault="005E0749" w:rsidP="00870B22" w:rsidR="009712BA">
      <w:pPr>
        <w:jc w:val="both"/>
      </w:pPr>
      <w:r>
        <w:t xml:space="preserve"> </w:t>
      </w:r>
      <w:r>
        <w:tab/>
      </w:r>
      <w:r>
        <w:tab/>
      </w:r>
    </w:p>
    <w:p w:rsidRDefault="009712BA" w:rsidP="009712BA" w:rsidR="009712BA" w:rsidRPr="009712BA">
      <w:pPr>
        <w:jc w:val="right"/>
        <w:rPr>
          <w:b/>
        </w:rPr>
      </w:pPr>
      <w:r w:rsidRPr="009712BA">
        <w:rPr>
          <w:b/>
        </w:rPr>
        <w:lastRenderedPageBreak/>
        <w:t>Broj: 7/St-1546/2016-37</w:t>
      </w:r>
    </w:p>
    <w:p w:rsidRDefault="009712BA" w:rsidP="00870B22" w:rsidR="009712BA">
      <w:pPr>
        <w:jc w:val="both"/>
      </w:pPr>
    </w:p>
    <w:p w:rsidRDefault="009712BA" w:rsidP="00870B22" w:rsidR="005E0749">
      <w:pPr>
        <w:jc w:val="both"/>
      </w:pPr>
      <w:r>
        <w:t xml:space="preserve"> </w:t>
      </w:r>
      <w:r>
        <w:tab/>
      </w:r>
      <w:r>
        <w:tab/>
      </w:r>
      <w:r w:rsidR="005E0749">
        <w:t>Pravo</w:t>
      </w:r>
      <w:r w:rsidR="008E0D20">
        <w:t>moćnim rješenjem posl.br. 7/St1546</w:t>
      </w:r>
      <w:r w:rsidR="005E0749">
        <w:t>/2016-</w:t>
      </w:r>
      <w:r w:rsidR="008E0D20">
        <w:t>34</w:t>
      </w:r>
      <w:r w:rsidR="005E0749">
        <w:t xml:space="preserve"> od </w:t>
      </w:r>
      <w:r w:rsidR="008E0D20">
        <w:t>23</w:t>
      </w:r>
      <w:r w:rsidR="005E0749">
        <w:t>.</w:t>
      </w:r>
      <w:r w:rsidR="00F53274">
        <w:t xml:space="preserve"> </w:t>
      </w:r>
      <w:r w:rsidR="008E0D20">
        <w:t>kolovoza</w:t>
      </w:r>
      <w:r w:rsidR="005E0749">
        <w:t xml:space="preserve"> 201</w:t>
      </w:r>
      <w:r w:rsidR="008E0D20">
        <w:t>7</w:t>
      </w:r>
      <w:r w:rsidR="005E0749">
        <w:t xml:space="preserve">. godine obustavljen je i zaključen stečajni postupak nad navedenim stečajnim dužnikom </w:t>
      </w:r>
      <w:r w:rsidR="00BD07FE">
        <w:t xml:space="preserve">na temelju </w:t>
      </w:r>
      <w:r w:rsidR="005E0749">
        <w:t>odredb</w:t>
      </w:r>
      <w:r w:rsidR="00BD07FE">
        <w:t>e</w:t>
      </w:r>
      <w:r w:rsidR="005E0749">
        <w:t xml:space="preserve"> čl.293 Stečajnog zakona ( NN 71/15  dalje SZ ), jer stečajna masa nije dostatna ni za namirenje troškova stečajnog postupka.</w:t>
      </w:r>
    </w:p>
    <w:p w:rsidRDefault="005E0749" w:rsidP="005E0749" w:rsidR="005E0749">
      <w:pPr>
        <w:jc w:val="both"/>
      </w:pPr>
      <w:r>
        <w:t xml:space="preserve"> </w:t>
      </w:r>
      <w:r w:rsidR="008E0D20">
        <w:t xml:space="preserve"> </w:t>
      </w:r>
      <w:r w:rsidR="008E0D20">
        <w:tab/>
      </w:r>
      <w:r w:rsidR="008E0D20">
        <w:tab/>
      </w:r>
      <w:r>
        <w:t>Stečajn</w:t>
      </w:r>
      <w:r w:rsidR="008E0D20">
        <w:t>i</w:t>
      </w:r>
      <w:r>
        <w:t xml:space="preserve"> upravitelj</w:t>
      </w:r>
      <w:r w:rsidR="008E0D20">
        <w:t xml:space="preserve"> je</w:t>
      </w:r>
      <w:r>
        <w:t xml:space="preserve"> postavi</w:t>
      </w:r>
      <w:r w:rsidR="008E0D20">
        <w:t>o</w:t>
      </w:r>
      <w:r>
        <w:t xml:space="preserve"> zaht</w:t>
      </w:r>
      <w:r w:rsidR="008E0D20">
        <w:t>jev da se odredi nagrada za njegov</w:t>
      </w:r>
      <w:r>
        <w:t xml:space="preserve"> rad.</w:t>
      </w:r>
    </w:p>
    <w:p w:rsidRDefault="005E0749" w:rsidP="005E0749" w:rsidR="001C6B45">
      <w:pPr>
        <w:jc w:val="both"/>
      </w:pPr>
      <w:r>
        <w:t xml:space="preserve"> </w:t>
      </w:r>
      <w:r>
        <w:tab/>
      </w:r>
      <w:r>
        <w:tab/>
        <w:t>S</w:t>
      </w:r>
      <w:r w:rsidR="00226E34">
        <w:t>tečajn</w:t>
      </w:r>
      <w:r w:rsidR="008E0D20">
        <w:t>i</w:t>
      </w:r>
      <w:r w:rsidR="00870B22" w:rsidRPr="002E5F1B">
        <w:t xml:space="preserve"> upravitelj</w:t>
      </w:r>
      <w:r>
        <w:t xml:space="preserve"> </w:t>
      </w:r>
      <w:r w:rsidR="000A70BC">
        <w:t>t</w:t>
      </w:r>
      <w:r>
        <w:t>ijekom stečajnog postupka nije unovči</w:t>
      </w:r>
      <w:r w:rsidR="008E0D20">
        <w:t>o</w:t>
      </w:r>
      <w:r>
        <w:t xml:space="preserve"> imovinu stečajnog dužnika, ali je </w:t>
      </w:r>
      <w:r w:rsidR="00870B22" w:rsidRPr="002E5F1B">
        <w:t>poduze</w:t>
      </w:r>
      <w:r w:rsidR="008E0D20">
        <w:t>o</w:t>
      </w:r>
      <w:r w:rsidR="008E5A58">
        <w:t xml:space="preserve">  </w:t>
      </w:r>
      <w:r w:rsidR="00870B22" w:rsidRPr="002E5F1B">
        <w:t>radnje radi u</w:t>
      </w:r>
      <w:r>
        <w:t>tvrđivanja opsega stečajne mase, ispit</w:t>
      </w:r>
      <w:r w:rsidR="008E0D20">
        <w:t>ivao</w:t>
      </w:r>
      <w:r>
        <w:t xml:space="preserve"> je prijavljene tražbine, </w:t>
      </w:r>
      <w:r w:rsidR="000A70BC">
        <w:t>sačini</w:t>
      </w:r>
      <w:r w:rsidR="008E0D20">
        <w:t>o</w:t>
      </w:r>
      <w:r w:rsidR="000A70BC">
        <w:t xml:space="preserve"> </w:t>
      </w:r>
      <w:r>
        <w:t xml:space="preserve"> Izvješće o tijeku stečajnog postupka i stanju stečajne mase i  sudjelova</w:t>
      </w:r>
      <w:r w:rsidR="008E0D20">
        <w:t>o</w:t>
      </w:r>
      <w:r>
        <w:t xml:space="preserve"> na ispitnom i izvještajnom ročištu, p</w:t>
      </w:r>
      <w:r w:rsidR="00442841">
        <w:t>a</w:t>
      </w:r>
      <w:r w:rsidR="00B061EF">
        <w:t xml:space="preserve"> je ocjena suda da </w:t>
      </w:r>
      <w:r w:rsidR="00442841">
        <w:t xml:space="preserve">je </w:t>
      </w:r>
      <w:r w:rsidR="00B061EF">
        <w:t>iznos nagrade</w:t>
      </w:r>
      <w:r w:rsidR="000A70BC">
        <w:t xml:space="preserve"> za obavljene poslove</w:t>
      </w:r>
      <w:r w:rsidR="00B061EF">
        <w:t xml:space="preserve"> od </w:t>
      </w:r>
      <w:r w:rsidR="006B36D8">
        <w:t>5</w:t>
      </w:r>
      <w:r w:rsidR="00B061EF">
        <w:t xml:space="preserve">.000,00 Kn </w:t>
      </w:r>
      <w:r w:rsidR="008E5A58">
        <w:t>bruto</w:t>
      </w:r>
      <w:r w:rsidR="00870B22" w:rsidRPr="002E5F1B">
        <w:t xml:space="preserve"> primjeren radu i trudu </w:t>
      </w:r>
      <w:r w:rsidR="008E5A58">
        <w:t>stečajn</w:t>
      </w:r>
      <w:r w:rsidR="008E0D20">
        <w:t>o</w:t>
      </w:r>
      <w:r w:rsidR="008E5A58">
        <w:t xml:space="preserve"> upravitelj</w:t>
      </w:r>
      <w:r w:rsidR="008E0D20">
        <w:t>a</w:t>
      </w:r>
      <w:r w:rsidR="008E5A58">
        <w:t>.</w:t>
      </w:r>
      <w:r w:rsidR="008E5A58">
        <w:tab/>
      </w:r>
    </w:p>
    <w:p w:rsidRDefault="001C6B45" w:rsidP="00B061EF" w:rsidR="008E5A58">
      <w:pPr>
        <w:ind w:firstLine="720"/>
        <w:jc w:val="both"/>
      </w:pPr>
      <w:r>
        <w:tab/>
      </w:r>
      <w:r w:rsidR="008E5A58">
        <w:t>Nadalje je utvrđeno da</w:t>
      </w:r>
      <w:r w:rsidR="005E0749">
        <w:t xml:space="preserve"> </w:t>
      </w:r>
      <w:r w:rsidR="008E5A58">
        <w:t>Financijska agencija nije zaplijenila novčana sredstva na ime predujma za namirenje troškova stečajnog postupka sukladno odredbi čl.112 st. 5</w:t>
      </w:r>
      <w:r w:rsidR="00F73CCD">
        <w:t xml:space="preserve"> SZ-a</w:t>
      </w:r>
      <w:r w:rsidR="008E5A58">
        <w:t>, a niti prisilno naplatila rješenje koj</w:t>
      </w:r>
      <w:r w:rsidR="000A70BC">
        <w:t>i</w:t>
      </w:r>
      <w:r w:rsidR="008E5A58">
        <w:t>m je osobama za zastupanje dužnika po zakonu naloženo plaćanje predujma za namire</w:t>
      </w:r>
      <w:r w:rsidR="005E0749">
        <w:t>nje troškova stečajnog postupka</w:t>
      </w:r>
      <w:r w:rsidR="00F53274">
        <w:t xml:space="preserve"> na sudski depozit</w:t>
      </w:r>
      <w:r w:rsidR="00F16FD5">
        <w:t>.</w:t>
      </w:r>
      <w:r w:rsidR="005E0749">
        <w:t xml:space="preserve"> 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F53274">
        <w:t xml:space="preserve">Odredom čl. 94 st. 1 SZ-a propisano da stečajni upravitelj ima pravo na nagradu za svoj rad, a odredbom st. 6 istoga članka propisano je da ako u stečajnom postupku nema sredstva za nagradu i naknadu troškova stečajnog upravitelja, nagrada i naknada troškova isplatit će se iz sredstava Fonda za namirenje troškova stečajnog postupka. Stoga je  na temelju te zakonske odredbe, jer se radi o zakonskom pravu stečajnog upravitelja i uz primjenu odredbe čl.4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</w:t>
      </w:r>
      <w:r w:rsidR="00F53274">
        <w:t xml:space="preserve">)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8E0D20">
        <w:t>09</w:t>
      </w:r>
      <w:r w:rsidR="00B061EF">
        <w:t xml:space="preserve">. </w:t>
      </w:r>
      <w:r w:rsidR="008E0D20">
        <w:t>listopada</w:t>
      </w:r>
      <w:r w:rsidR="00612606">
        <w:t xml:space="preserve"> 201</w:t>
      </w:r>
      <w:r w:rsidR="008E5A58">
        <w:t>7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7337B5" w:rsidR="007337B5" w:rsidRPr="007337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7337B5" w:rsidRPr="007337B5">
        <w:t>Stečajna sutkinja</w:t>
      </w:r>
    </w:p>
    <w:p w:rsidRDefault="007337B5" w:rsidP="007337B5" w:rsidR="007337B5" w:rsidRPr="007337B5"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</w:r>
      <w:r w:rsidRPr="007337B5">
        <w:tab/>
        <w:t xml:space="preserve">                       </w:t>
      </w:r>
      <w:r w:rsidR="006B36D8">
        <w:t xml:space="preserve">    </w:t>
      </w:r>
      <w:r w:rsidRPr="007337B5">
        <w:t xml:space="preserve">  Mirna Vujčić</w:t>
      </w:r>
    </w:p>
    <w:p w:rsidRDefault="007337B5" w:rsidP="005B6D5D" w:rsidR="00AE2C59" w:rsidRPr="002E5F1B">
      <w:r w:rsidRPr="007337B5">
        <w:t xml:space="preserve"> </w:t>
      </w:r>
      <w:r w:rsidRPr="007337B5">
        <w:tab/>
      </w:r>
      <w:r w:rsidRPr="007337B5">
        <w:tab/>
      </w:r>
      <w:r w:rsidR="005000CB">
        <w:t xml:space="preserve"> </w:t>
      </w:r>
    </w:p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5B6D5D" w:rsidP="005B6D5D" w:rsidR="005B6D5D" w:rsidRPr="002E5F1B">
      <w:pPr>
        <w:numPr>
          <w:ilvl w:val="1"/>
          <w:numId w:val="5"/>
        </w:numPr>
      </w:pPr>
      <w:r w:rsidRPr="002E5F1B">
        <w:t>ste</w:t>
      </w:r>
      <w:r w:rsidR="009730F5">
        <w:t>čajno</w:t>
      </w:r>
      <w:r w:rsidR="008E0D20">
        <w:t>m</w:t>
      </w:r>
      <w:r w:rsidR="009730F5">
        <w:t xml:space="preserve"> upravitelj</w:t>
      </w:r>
      <w:r w:rsidR="008E0D20">
        <w:t>u Zlatku Markasović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  <w:t xml:space="preserve">       </w:t>
      </w:r>
    </w:p>
    <w:sectPr w:rsidSect="00EE1FA8" w:rsidR="005B6D5D" w:rsidRPr="002E5F1B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A2A" w:rsidR="00522A2A">
      <w:r>
        <w:separator/>
      </w:r>
    </w:p>
  </w:endnote>
  <w:endnote w:id="0" w:type="continuationSeparator">
    <w:p w:rsidRDefault="00522A2A" w:rsidR="00522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A2A" w:rsidR="00522A2A">
      <w:r>
        <w:separator/>
      </w:r>
    </w:p>
  </w:footnote>
  <w:footnote w:id="0" w:type="continuationSeparator">
    <w:p w:rsidRDefault="00522A2A" w:rsidR="00522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FB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11B38"/>
    <w:rsid w:val="000216F1"/>
    <w:rsid w:val="0003235D"/>
    <w:rsid w:val="00076139"/>
    <w:rsid w:val="000A03D3"/>
    <w:rsid w:val="000A70BC"/>
    <w:rsid w:val="000B4EEC"/>
    <w:rsid w:val="000D1661"/>
    <w:rsid w:val="000E6FBD"/>
    <w:rsid w:val="000F5FBC"/>
    <w:rsid w:val="00113347"/>
    <w:rsid w:val="00115039"/>
    <w:rsid w:val="0011660E"/>
    <w:rsid w:val="00122902"/>
    <w:rsid w:val="001332B6"/>
    <w:rsid w:val="00140449"/>
    <w:rsid w:val="001559D2"/>
    <w:rsid w:val="00157920"/>
    <w:rsid w:val="00174ABC"/>
    <w:rsid w:val="001A6A58"/>
    <w:rsid w:val="001C6B0C"/>
    <w:rsid w:val="001C6B45"/>
    <w:rsid w:val="001D58DD"/>
    <w:rsid w:val="002118C4"/>
    <w:rsid w:val="00213435"/>
    <w:rsid w:val="002206C3"/>
    <w:rsid w:val="00226732"/>
    <w:rsid w:val="00226E34"/>
    <w:rsid w:val="00231052"/>
    <w:rsid w:val="002411F2"/>
    <w:rsid w:val="00253263"/>
    <w:rsid w:val="00270493"/>
    <w:rsid w:val="002C641B"/>
    <w:rsid w:val="002C6FF1"/>
    <w:rsid w:val="002E5F1B"/>
    <w:rsid w:val="002F4374"/>
    <w:rsid w:val="0030438E"/>
    <w:rsid w:val="003238A3"/>
    <w:rsid w:val="00326896"/>
    <w:rsid w:val="003421D5"/>
    <w:rsid w:val="00345FDD"/>
    <w:rsid w:val="003610D7"/>
    <w:rsid w:val="00363281"/>
    <w:rsid w:val="003A7235"/>
    <w:rsid w:val="003F3B5E"/>
    <w:rsid w:val="003F6B35"/>
    <w:rsid w:val="00401D64"/>
    <w:rsid w:val="00402086"/>
    <w:rsid w:val="00404DF7"/>
    <w:rsid w:val="00413425"/>
    <w:rsid w:val="00414B52"/>
    <w:rsid w:val="004260B6"/>
    <w:rsid w:val="0042649E"/>
    <w:rsid w:val="00442841"/>
    <w:rsid w:val="004526A7"/>
    <w:rsid w:val="004844EE"/>
    <w:rsid w:val="004B33CD"/>
    <w:rsid w:val="004C5217"/>
    <w:rsid w:val="005000CB"/>
    <w:rsid w:val="00514A65"/>
    <w:rsid w:val="00522A2A"/>
    <w:rsid w:val="0054746A"/>
    <w:rsid w:val="005538DC"/>
    <w:rsid w:val="00561628"/>
    <w:rsid w:val="005668E5"/>
    <w:rsid w:val="00577E36"/>
    <w:rsid w:val="0059341E"/>
    <w:rsid w:val="005B1595"/>
    <w:rsid w:val="005B66B3"/>
    <w:rsid w:val="005B6D5D"/>
    <w:rsid w:val="005C2A59"/>
    <w:rsid w:val="005D72C8"/>
    <w:rsid w:val="005E0749"/>
    <w:rsid w:val="005E2F89"/>
    <w:rsid w:val="00612606"/>
    <w:rsid w:val="00621565"/>
    <w:rsid w:val="00631F5A"/>
    <w:rsid w:val="00632663"/>
    <w:rsid w:val="00635E03"/>
    <w:rsid w:val="0064392F"/>
    <w:rsid w:val="0065040A"/>
    <w:rsid w:val="00676365"/>
    <w:rsid w:val="006772C5"/>
    <w:rsid w:val="00694137"/>
    <w:rsid w:val="006B36D8"/>
    <w:rsid w:val="006E7AA6"/>
    <w:rsid w:val="006F5E8A"/>
    <w:rsid w:val="006F6900"/>
    <w:rsid w:val="00710D07"/>
    <w:rsid w:val="00716B6B"/>
    <w:rsid w:val="00730314"/>
    <w:rsid w:val="007337B5"/>
    <w:rsid w:val="00734825"/>
    <w:rsid w:val="00752D9D"/>
    <w:rsid w:val="007721BF"/>
    <w:rsid w:val="00775AC0"/>
    <w:rsid w:val="007A728D"/>
    <w:rsid w:val="007B6473"/>
    <w:rsid w:val="007E71D7"/>
    <w:rsid w:val="008034C9"/>
    <w:rsid w:val="00820AA9"/>
    <w:rsid w:val="008447FD"/>
    <w:rsid w:val="00851E87"/>
    <w:rsid w:val="00860FAD"/>
    <w:rsid w:val="008655CB"/>
    <w:rsid w:val="00867FE3"/>
    <w:rsid w:val="00870B22"/>
    <w:rsid w:val="008A33A5"/>
    <w:rsid w:val="008A3A75"/>
    <w:rsid w:val="008B072E"/>
    <w:rsid w:val="008B798D"/>
    <w:rsid w:val="008C4BB3"/>
    <w:rsid w:val="008C5457"/>
    <w:rsid w:val="008C5DAC"/>
    <w:rsid w:val="008D48FF"/>
    <w:rsid w:val="008E0D20"/>
    <w:rsid w:val="008E5300"/>
    <w:rsid w:val="008E5A58"/>
    <w:rsid w:val="00912098"/>
    <w:rsid w:val="00920C6D"/>
    <w:rsid w:val="0092572D"/>
    <w:rsid w:val="009617C6"/>
    <w:rsid w:val="00970785"/>
    <w:rsid w:val="009709ED"/>
    <w:rsid w:val="009712BA"/>
    <w:rsid w:val="009730F5"/>
    <w:rsid w:val="00984281"/>
    <w:rsid w:val="009B3C23"/>
    <w:rsid w:val="009C7BDC"/>
    <w:rsid w:val="009E77A9"/>
    <w:rsid w:val="00A2259A"/>
    <w:rsid w:val="00A25D68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EE4"/>
    <w:rsid w:val="00AE2C59"/>
    <w:rsid w:val="00AF19EC"/>
    <w:rsid w:val="00B061EF"/>
    <w:rsid w:val="00B07BB4"/>
    <w:rsid w:val="00B10D61"/>
    <w:rsid w:val="00B5447B"/>
    <w:rsid w:val="00B569CF"/>
    <w:rsid w:val="00BA0D53"/>
    <w:rsid w:val="00BA23BB"/>
    <w:rsid w:val="00BD07FE"/>
    <w:rsid w:val="00BF0476"/>
    <w:rsid w:val="00C0214A"/>
    <w:rsid w:val="00C17EB4"/>
    <w:rsid w:val="00C20286"/>
    <w:rsid w:val="00C64A8D"/>
    <w:rsid w:val="00C7041C"/>
    <w:rsid w:val="00CB2666"/>
    <w:rsid w:val="00CB40B4"/>
    <w:rsid w:val="00CF3DA2"/>
    <w:rsid w:val="00D06A25"/>
    <w:rsid w:val="00D30D9F"/>
    <w:rsid w:val="00DC3ECD"/>
    <w:rsid w:val="00DE0566"/>
    <w:rsid w:val="00E15B73"/>
    <w:rsid w:val="00E17B57"/>
    <w:rsid w:val="00E25595"/>
    <w:rsid w:val="00E26757"/>
    <w:rsid w:val="00E501C5"/>
    <w:rsid w:val="00E56B2A"/>
    <w:rsid w:val="00E625A6"/>
    <w:rsid w:val="00E64926"/>
    <w:rsid w:val="00E66BE7"/>
    <w:rsid w:val="00E86CD4"/>
    <w:rsid w:val="00EA4089"/>
    <w:rsid w:val="00EE1FA8"/>
    <w:rsid w:val="00EE6493"/>
    <w:rsid w:val="00EE6EB1"/>
    <w:rsid w:val="00EF1A32"/>
    <w:rsid w:val="00F16FD5"/>
    <w:rsid w:val="00F45497"/>
    <w:rsid w:val="00F53274"/>
    <w:rsid w:val="00F652BE"/>
    <w:rsid w:val="00F71557"/>
    <w:rsid w:val="00F73CCD"/>
    <w:rsid w:val="00F91912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F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F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F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F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226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F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F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F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F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NEKRETNINE d.o.o. za graditeljstvo, trgovinu i usluge u stečaju zastupanog po punomoćniku Boris Kekez; Zlatko Markasović</izvorni_sadrzaj>
    <derivirana_varijabla naziv="DomainObject.Predmet.ProtustrankaFormated_1">  BORIS NEKRETNINE d.o.o. za graditeljstvo, trgovinu i usluge u stečaju zastupanog po punomoćniku Boris Kekez; Zlatko Markasović</derivirana_varijabla>
  </DomainObject.Predmet.ProtustrankaFormated>
  <DomainObject.Predmet.ProtustrankaFormatedOIB>
    <izvorni_sadrzaj>  BORIS NEKRETNINE d.o.o. za graditeljstvo, trgovinu i usluge u stečaju, OIB 93319102292 zastupanog po punomoćniku Boris Kekez; Zlatko Markasović</izvorni_sadrzaj>
    <derivirana_varijabla naziv="DomainObject.Predmet.ProtustrankaFormatedOIB_1">  BORIS NEKRETNINE d.o.o. za graditeljstvo, trgovinu i usluge u stečaju, OIB 93319102292 zastupanog po punomoćniku Boris Kekez; Zlatko Markasović</derivirana_varijabla>
  </DomainObject.Predmet.ProtustrankaFormatedOIB>
  <DomainObject.Predmet.ProtustrankaFormatedWithAdress>
    <izvorni_sadrzaj> BORIS NEKRETNINE d.o.o. za graditeljstvo, trgovinu i usluge u stečaju, Dalmatinska 15 , 35214 Staro Topolje zastupanog po punomoćniku Boris Kekez; Zlatko Markasović</izvorni_sadrzaj>
    <derivirana_varijabla naziv="DomainObject.Predmet.ProtustrankaFormatedWithAdress_1"> BORIS NEKRETNINE d.o.o. za graditeljstvo, trgovinu i usluge u stečaju, Dalmatinska 15 , 35214 Staro Topolje zastupanog po punomoćniku Boris Kekez; Zlatko Markasović</derivirana_varijabla>
  </DomainObject.Predmet.ProtustrankaFormatedWithAdress>
  <DomainObject.Predmet.ProtustrankaFormatedWithAdressOIB>
    <izvorni_sadrzaj> BORIS NEKRETNINE d.o.o. za graditeljstvo, trgovinu i usluge u stečaju, OIB 93319102292, Dalmatinska 15 , 35214 Staro Topolje zastupanog po punomoćniku Boris Kekez; Zlatko Markasović</izvorni_sadrzaj>
    <derivirana_varijabla naziv="DomainObject.Predmet.ProtustrankaFormatedWithAdressOIB_1"> BORIS NEKRETNINE d.o.o. za graditeljstvo, trgovinu i usluge u stečaju, OIB 93319102292, Dalmatinska 15 , 35214 Staro Topolje zastupanog po punomoćniku Boris Kekez; Zlatko Markasović</derivirana_varijabla>
  </DomainObject.Predmet.ProtustrankaFormatedWithAdressOIB>
  <DomainObject.Predmet.ProtustrankaWithAdress>
    <izvorni_sadrzaj>BORIS NEKRETNINE d.o.o. za graditeljstvo, trgovinu i usluge u stečaju Dalmatinska 15 , 35214 Staro Topolje</izvorni_sadrzaj>
    <derivirana_varijabla naziv="DomainObject.Predmet.ProtustrankaWithAdress_1">BORIS NEKRETNINE d.o.o. za graditeljstvo, trgovinu i usluge u stečaju Dalmatinska 15 , 35214 Staro Topolje</derivirana_varijabla>
  </DomainObject.Predmet.ProtustrankaWithAdress>
  <DomainObject.Predmet.ProtustrankaWithAdressOIB>
    <izvorni_sadrzaj>BORIS NEKRETNINE d.o.o. za graditeljstvo, trgovinu i usluge u stečaju, OIB 93319102292, Dalmatinska 15 , 35214 Staro Topolje</izvorni_sadrzaj>
    <derivirana_varijabla naziv="DomainObject.Predmet.ProtustrankaWithAdressOIB_1">BORIS NEKRETNINE d.o.o. za graditeljstvo, trgovinu i usluge u stečaju, OIB 93319102292, Dalmatinska 15 , 35214 Staro Topolje</derivirana_varijabla>
  </DomainObject.Predmet.ProtustrankaWithAdressOIB>
  <DomainObject.Predmet.ProtustrankaNazivFormated>
    <izvorni_sadrzaj>BORIS NEKRETNINE d.o.o. za graditeljstvo, trgovinu i usluge u stečaju</izvorni_sadrzaj>
    <derivirana_varijabla naziv="DomainObject.Predmet.ProtustrankaNazivFormated_1">BORIS NEKRETNINE d.o.o. za graditeljstvo, trgovinu i usluge u stečaju</derivirana_varijabla>
  </DomainObject.Predmet.ProtustrankaNazivFormated>
  <DomainObject.Predmet.ProtustrankaNazivFormatedOIB>
    <izvorni_sadrzaj>BORIS NEKRETNINE d.o.o. za graditeljstvo, trgovinu i usluge u stečaju, OIB 93319102292</izvorni_sadrzaj>
    <derivirana_varijabla naziv="DomainObject.Predmet.ProtustrankaNazivFormatedOIB_1">BORIS NEKRETNINE d.o.o. za graditeljstvo, trgovinu i usluge u stečaju,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u stečaju zastupanog po punomoćniku Boris Kekez; Zlatko Markasović</item>
    </izvorni_sadrzaj>
    <derivirana_varijabla naziv="DomainObject.Predmet.ProtuStrankaListFormated_1">
      <item>BORIS NEKRETNINE d.o.o. za graditeljstvo, trgovinu i usluge u stečaju zastupanog po punomoćniku Boris Kekez; Zlatko Markasović</item>
    </derivirana_varijabla>
  </DomainObject.Predmet.ProtuStrankaListFormated>
  <DomainObject.Predmet.ProtuStrankaListFormatedOIB>
    <izvorni_sadrzaj>
      <item>BORIS NEKRETNINE d.o.o. za graditeljstvo, trgovinu i usluge u stečaju, OIB 93319102292 zastupanog po punomoćniku Boris Kekez; Zlatko Markasović</item>
    </izvorni_sadrzaj>
    <derivirana_varijabla naziv="DomainObject.Predmet.ProtuStrankaListFormatedOIB_1">
      <item>BORIS NEKRETNINE d.o.o. za graditeljstvo, trgovinu i usluge u stečaju, OIB 93319102292 zastupanog po punomoćniku Boris Kekez; Zlatko Markasović</item>
    </derivirana_varijabla>
  </DomainObject.Predmet.ProtuStrankaListFormatedOIB>
  <DomainObject.Predmet.ProtuStrankaListFormatedWithAdress>
    <izvorni_sadrzaj>
      <item>BORIS NEKRETNINE d.o.o. za graditeljstvo, trgovinu i usluge u stečaju, Dalmatinska 15 , 35214 Staro Topolje zastupanog po punomoćniku Boris Kekez; Zlatko Markasović</item>
    </izvorni_sadrzaj>
    <derivirana_varijabla naziv="DomainObject.Predmet.ProtuStrankaListFormatedWithAdress_1">
      <item>BORIS NEKRETNINE d.o.o. za graditeljstvo, trgovinu i usluge u stečaju, Dalmatinska 15 , 35214 Staro Topolje zastupanog po punomoćniku Boris Kekez; Zlatko Markasović</item>
    </derivirana_varijabla>
  </DomainObject.Predmet.ProtuStrankaListFormatedWithAdress>
  <DomainObject.Predmet.ProtuStrankaListFormatedWithAdressOIB>
    <izvorni_sadrzaj>
      <item>BORIS NEKRETNINE d.o.o. za graditeljstvo, trgovinu i usluge u stečaju, OIB 93319102292, Dalmatinska 15 , 35214 Staro Topolje zastupanog po punomoćniku Boris Kekez; Zlatko Markasović</item>
    </izvorni_sadrzaj>
    <derivirana_varijabla naziv="DomainObject.Predmet.ProtuStrankaListFormatedWithAdressOIB_1">
      <item>BORIS NEKRETNINE d.o.o. za graditeljstvo, trgovinu i usluge u stečaju, OIB 93319102292, Dalmatinska 15 , 35214 Staro Topolje zastupanog po punomoćniku Boris Kekez; Zlatko Markasović</item>
    </derivirana_varijabla>
  </DomainObject.Predmet.ProtuStrankaListFormatedWithAdressOIB>
  <DomainObject.Predmet.ProtuStrankaListNazivFormated>
    <izvorni_sadrzaj>
      <item>BORIS NEKRETNINE d.o.o. za graditeljstvo, trgovinu i usluge u stečaju</item>
    </izvorni_sadrzaj>
    <derivirana_varijabla naziv="DomainObject.Predmet.ProtuStrankaListNazivFormated_1">
      <item>BORIS NEKRETNINE d.o.o. za graditeljstvo, trgovinu i usluge u stečaju</item>
    </derivirana_varijabla>
  </DomainObject.Predmet.ProtuStrankaListNazivFormated>
  <DomainObject.Predmet.ProtuStrankaListNazivFormatedOIB>
    <izvorni_sadrzaj>
      <item>BORIS NEKRETNINE d.o.o. za graditeljstvo, trgovinu i usluge u stečaju, OIB 93319102292</item>
    </izvorni_sadrzaj>
    <derivirana_varijabla naziv="DomainObject.Predmet.ProtuStrankaListNazivFormatedOIB_1">
      <item>BORIS NEKRETNINE d.o.o. za graditeljstvo, trgovinu i usluge u stečaju,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  <item>Zlatko Markasović</item>
    </izvorni_sadrzaj>
    <derivirana_varijabla naziv="DomainObject.Predmet.OstaliListNazivFormated_1">
      <item>ŽUPANIJSKO DRŽAVNO ODVJETNIŠTVO SLAV. BROD</item>
      <item>Boris Kekez</item>
      <item>Gabrijel Zovak</item>
      <item>Zlatko Markasović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  <item>Zlatko Markasović, OIB 82230536462</item>
    </izvorni_sadrzaj>
    <derivirana_varijabla naziv="DomainObject.Predmet.OstaliListNazivFormatedOIB_1">
      <item>ŽUPANIJSKO DRŽAVNO ODVJETNIŠTVO SLAV. BROD</item>
      <item>Boris Kekez, OIB 19236421264</item>
      <item>Gabrijel Zovak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 u stečaju</izvorni_sadrzaj>
    <derivirana_varijabla naziv="DomainObject.Predmet.ProtustrankaIDrugi_1">BORIS NEKRETNINE d.o.o. za graditeljstvo, trgovinu i usluge u stečaju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 u stečaju, OIB 93319102292, Dalmatinska 15 , 35214 Staro Topolje</izvorni_sadrzaj>
    <derivirana_varijabla naziv="DomainObject.Predmet.ProtustrankaIDrugiAdressOIB_1">BORIS NEKRETNINE d.o.o. za graditeljstvo, trgovinu i usluge u stečaju, OIB 93319102292, Dalmatinska 15 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2017.</izvorni_sadrzaj>
    <derivirana_varijabla naziv="DomainObject.Predmet.OdlukaRjesenje.DatumDonosenjaOdluke_1">23. kolovoza 2017.</derivirana_varijabla>
  </DomainObject.Predmet.OdlukaRjesenje.DatumDonosenjaOdluke>
  <DomainObject.Predmet.OdlukaRjesenje.DatumPravomocnosti>
    <izvorni_sadrzaj>9. rujna 2017.</izvorni_sadrzaj>
    <derivirana_varijabla naziv="DomainObject.Predmet.OdlukaRjesenje.DatumPravomocnosti_1">9. rujna 2017.</derivirana_varijabla>
  </DomainObject.Predmet.OdlukaRjesenje.DatumPravomocnosti>
  <DomainObject.Predmet.OdlukaRjesenje.Oznaka>
    <izvorni_sadrzaj>St-1546/2016-34</izvorni_sadrzaj>
    <derivirana_varijabla naziv="DomainObject.Predmet.OdlukaRjesenje.Oznaka_1">St-1546/2016-34</derivirana_varijabla>
  </DomainObject.Predmet.OdlukaRjesenje.Oznaka>
  <DomainObject.Predmet.SudioniciListNaziv>
    <izvorni_sadrzaj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izvorni_sadrzaj>
    <derivirana_varijabla naziv="DomainObject.Predmet.SudioniciListNaziv_1"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derivirana_varijabla>
  </DomainObject.Predmet.SudioniciListNaziv>
  <DomainObject.Predmet.SudioniciListAdressOIB>
    <izvorni_sadrzaj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izvorni_sadrzaj>
    <derivirana_varijabla naziv="DomainObject.Predmet.SudioniciListAdressOIB_1"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  <item>, OIB 82230536462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D4CC8-57FD-475F-80E9-6B160634E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614</properties:Words>
  <properties:Characters>3429</properties:Characters>
  <properties:Lines>89</properties:Lines>
  <properties:Paragraphs>35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2017-10-09T07:08:00Z</dcterms:created>
  <dc:creator>zbiondic</dc:creator>
  <cp:lastModifiedBy>wsadmin</cp:lastModifiedBy>
  <cp:lastPrinted>2017-10-09T07:26:00Z</cp:lastPrinted>
  <dcterms:modified xmlns:xsi="http://www.w3.org/2001/XMLSchema-instance" xsi:type="dcterms:W3CDTF">2017-10-09T08:32:00Z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