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a11f" w14:paraId="9c6a11f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A7E9E">
        <w:t>1478/15-4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7A7E9E" w:rsidRPr="007A7E9E">
        <w:t>ENERGETIX Wellness, d.o.o.</w:t>
      </w:r>
      <w:r w:rsidR="007A7E9E">
        <w:t xml:space="preserve"> Zagreb, Palinovečka 19d </w:t>
      </w:r>
      <w:r w:rsidR="00B02C0A">
        <w:t xml:space="preserve">MBS: </w:t>
      </w:r>
      <w:r w:rsidR="007A7E9E" w:rsidRPr="007A7E9E">
        <w:t>080685739</w:t>
      </w:r>
      <w:r w:rsidR="00B02C0A">
        <w:t xml:space="preserve"> OIB: </w:t>
      </w:r>
      <w:r w:rsidR="007A7E9E" w:rsidRPr="007A7E9E">
        <w:t>36202525872</w:t>
      </w:r>
      <w:r w:rsidR="00B02C0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7A7E9E">
        <w:t xml:space="preserve">Dražan Miletić, Zagreb, Palinovečka 19D </w:t>
      </w:r>
      <w:r w:rsidR="00B02C0A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7A7E9E" w:rsidRPr="007A7E9E">
        <w:t>ENERGETIX Wellness, d.o.o.</w:t>
      </w:r>
      <w:r w:rsidR="007A7E9E">
        <w:t xml:space="preserve"> Zagreb, Palinovečka 19d MBS: </w:t>
      </w:r>
      <w:r w:rsidR="007A7E9E" w:rsidRPr="007A7E9E">
        <w:t>080685739</w:t>
      </w:r>
      <w:r w:rsidR="007A7E9E">
        <w:t xml:space="preserve"> OIB: </w:t>
      </w:r>
      <w:r w:rsidR="007A7E9E" w:rsidRPr="007A7E9E">
        <w:t>36202525872</w:t>
      </w:r>
      <w:r w:rsidR="007A7E9E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7A7E9E" w:rsidRPr="007A7E9E">
        <w:t>ENERGETIX Wellness, d.o.o.</w:t>
      </w:r>
      <w:r w:rsidR="007A7E9E">
        <w:t xml:space="preserve"> Zagreb, Palinovečka 19d MBS: </w:t>
      </w:r>
      <w:r w:rsidR="007A7E9E" w:rsidRPr="007A7E9E">
        <w:t>080685739</w:t>
      </w:r>
      <w:r w:rsidR="007A7E9E">
        <w:t xml:space="preserve"> OIB: </w:t>
      </w:r>
      <w:r w:rsidR="007A7E9E" w:rsidRPr="007A7E9E">
        <w:t>36202525872</w:t>
      </w:r>
      <w:r w:rsidR="007A7E9E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A7E9E">
        <w:t>24.416,95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C141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1419F">
        <w:t>,v.r.</w:t>
      </w:r>
    </w:p>
    <w:p w:rsidRDefault="00C1419F" w:rsidR="00C141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419F" w:rsidP="00C1419F" w:rsidR="00C1419F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A7E9E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1419F"/>
    <w:rsid w:val="00CB121F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St-1478/2015</izvorni_sadrzaj>
    <derivirana_varijabla naziv="DomainObject.Predmet.OznakaBroj_1">St-1478/2015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ENERGETIX Wellness, d.o.o.</izvorni_sadrzaj>
    <derivirana_varijabla naziv="DomainObject.Predmet.ProtustrankaFormated_1">  ENERGETIX Wellness, d.o.o.</derivirana_varijabla>
  </DomainObject.Predmet.ProtustrankaFormated>
  <DomainObject.Predmet.ProtustrankaFormatedOIB>
    <izvorni_sadrzaj>  ENERGETIX Wellness, d.o.o., OIB 36202525872</izvorni_sadrzaj>
    <derivirana_varijabla naziv="DomainObject.Predmet.ProtustrankaFormatedOIB_1">  ENERGETIX Wellness, d.o.o., OIB 36202525872</derivirana_varijabla>
  </DomainObject.Predmet.ProtustrankaFormatedOIB>
  <DomainObject.Predmet.ProtustrankaFormatedWithAdress>
    <izvorni_sadrzaj> ENERGETIX Wellness, d.o.o., Palinovečka/19 D, 10000 Zagreb</izvorni_sadrzaj>
    <derivirana_varijabla naziv="DomainObject.Predmet.ProtustrankaFormatedWithAdress_1"> ENERGETIX Wellness, d.o.o., Palinovečka/19 D, 10000 Zagreb</derivirana_varijabla>
  </DomainObject.Predmet.ProtustrankaFormatedWithAdress>
  <DomainObject.Predmet.ProtustrankaFormatedWithAdressOIB>
    <izvorni_sadrzaj> ENERGETIX Wellness, d.o.o., OIB 36202525872, Palinovečka/19 D, 10000 Zagreb</izvorni_sadrzaj>
    <derivirana_varijabla naziv="DomainObject.Predmet.ProtustrankaFormatedWithAdressOIB_1"> ENERGETIX Wellness, d.o.o., OIB 36202525872, Palinovečka/19 D, 10000 Zagreb</derivirana_varijabla>
  </DomainObject.Predmet.ProtustrankaFormatedWithAdressOIB>
  <DomainObject.Predmet.ProtustrankaWithAdress>
    <izvorni_sadrzaj>ENERGETIX Wellness, d.o.o. Palinovečka/19 D, 10000 Zagreb</izvorni_sadrzaj>
    <derivirana_varijabla naziv="DomainObject.Predmet.ProtustrankaWithAdress_1">ENERGETIX Wellness, d.o.o. Palinovečka/19 D, 10000 Zagreb</derivirana_varijabla>
  </DomainObject.Predmet.ProtustrankaWithAdress>
  <DomainObject.Predmet.ProtustrankaWithAdressOIB>
    <izvorni_sadrzaj>ENERGETIX Wellness, d.o.o., OIB 36202525872, Palinovečka/19 D, 10000 Zagreb</izvorni_sadrzaj>
    <derivirana_varijabla naziv="DomainObject.Predmet.ProtustrankaWithAdressOIB_1">ENERGETIX Wellness, d.o.o., OIB 36202525872, Palinovečka/19 D, 10000 Zagreb</derivirana_varijabla>
  </DomainObject.Predmet.ProtustrankaWithAdressOIB>
  <DomainObject.Predmet.ProtustrankaNazivFormated>
    <izvorni_sadrzaj>ENERGETIX Wellness, d.o.o.</izvorni_sadrzaj>
    <derivirana_varijabla naziv="DomainObject.Predmet.ProtustrankaNazivFormated_1">ENERGETIX Wellness, d.o.o.</derivirana_varijabla>
  </DomainObject.Predmet.ProtustrankaNazivFormated>
  <DomainObject.Predmet.ProtustrankaNazivFormatedOIB>
    <izvorni_sadrzaj>ENERGETIX Wellness, d.o.o., OIB 36202525872</izvorni_sadrzaj>
    <derivirana_varijabla naziv="DomainObject.Predmet.ProtustrankaNazivFormatedOIB_1">ENERGETIX Wellness, d.o.o., OIB 36202525872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ENERGETIX Wellness, d.o.o.</item>
    </izvorni_sadrzaj>
    <derivirana_varijabla naziv="DomainObject.Predmet.ProtuStrankaListFormated_1">
      <item>ENERGETIX Wellness, d.o.o.</item>
    </derivirana_varijabla>
  </DomainObject.Predmet.ProtuStrankaListFormated>
  <DomainObject.Predmet.ProtuStrankaListFormatedOIB>
    <izvorni_sadrzaj>
      <item>ENERGETIX Wellness, d.o.o., OIB 36202525872</item>
    </izvorni_sadrzaj>
    <derivirana_varijabla naziv="DomainObject.Predmet.ProtuStrankaListFormatedOIB_1">
      <item>ENERGETIX Wellness, d.o.o., OIB 36202525872</item>
    </derivirana_varijabla>
  </DomainObject.Predmet.ProtuStrankaListFormatedOIB>
  <DomainObject.Predmet.ProtuStrankaListFormatedWithAdress>
    <izvorni_sadrzaj>
      <item>ENERGETIX Wellness, d.o.o., Palinovečka/19 D, 10000 Zagreb</item>
    </izvorni_sadrzaj>
    <derivirana_varijabla naziv="DomainObject.Predmet.ProtuStrankaListFormatedWithAdress_1">
      <item>ENERGETIX Wellness, d.o.o., Palinovečka/19 D, 10000 Zagreb</item>
    </derivirana_varijabla>
  </DomainObject.Predmet.ProtuStrankaListFormatedWithAdress>
  <DomainObject.Predmet.ProtuStrankaListFormatedWithAdressOIB>
    <izvorni_sadrzaj>
      <item>ENERGETIX Wellness, d.o.o., OIB 36202525872, Palinovečka/19 D, 10000 Zagreb</item>
    </izvorni_sadrzaj>
    <derivirana_varijabla naziv="DomainObject.Predmet.ProtuStrankaListFormatedWithAdressOIB_1">
      <item>ENERGETIX Wellness, d.o.o., OIB 36202525872, Palinovečka/19 D, 10000 Zagreb</item>
    </derivirana_varijabla>
  </DomainObject.Predmet.ProtuStrankaListFormatedWithAdressOIB>
  <DomainObject.Predmet.ProtuStrankaListNazivFormated>
    <izvorni_sadrzaj>
      <item>ENERGETIX Wellness, d.o.o.</item>
    </izvorni_sadrzaj>
    <derivirana_varijabla naziv="DomainObject.Predmet.ProtuStrankaListNazivFormated_1">
      <item>ENERGETIX Wellness, d.o.o.</item>
    </derivirana_varijabla>
  </DomainObject.Predmet.ProtuStrankaListNazivFormated>
  <DomainObject.Predmet.ProtuStrankaListNazivFormatedOIB>
    <izvorni_sadrzaj>
      <item>ENERGETIX Wellness, d.o.o., OIB 36202525872</item>
    </izvorni_sadrzaj>
    <derivirana_varijabla naziv="DomainObject.Predmet.ProtuStrankaListNazivFormatedOIB_1">
      <item>ENERGETIX Wellness, d.o.o., OIB 36202525872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ENERGETIX Wellness, d.o.o.</izvorni_sadrzaj>
    <derivirana_varijabla naziv="DomainObject.Predmet.ProtustrankaIDrugi_1">ENERGETIX Wellness,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ENERGETIX Wellness, d.o.o., OIB 36202525872, Palinovečka/19 D, 10000 Zagreb</izvorni_sadrzaj>
    <derivirana_varijabla naziv="DomainObject.Predmet.ProtustrankaIDrugiAdressOIB_1">ENERGETIX Wellness, d.o.o., OIB 36202525872, Palinovečka/19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ENERGETIX Wellness, d.o.o.</item>
    </izvorni_sadrzaj>
    <derivirana_varijabla naziv="DomainObject.Predmet.SudioniciListNaziv_1">
      <item>FINA Regionalni centar Zagreb</item>
      <item>ENERGETIX Wellness,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ENERGETIX Wellness, d.o.o., OIB 36202525872, Palinovečka/19 D,10000 Zagreb</item>
    </izvorni_sadrzaj>
    <derivirana_varijabla naziv="DomainObject.Predmet.SudioniciListAdressOIB_1">
      <item>FINA Regionalni centar Zagreb, OIB 85821130368, Trg svibanjskih žrtava 1995. 1,10000 Zagreb</item>
      <item>ENERGETIX Wellness, d.o.o., OIB 36202525872, Palinovečka/19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36202525872</item>
    </izvorni_sadrzaj>
    <derivirana_varijabla naziv="DomainObject.Predmet.SudioniciListNazivOIB_1">
      <item>, OIB 85821130368</item>
      <item>, OIB 36202525872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1972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2015-12-17T12:43:00Z</dcterms:created>
  <dc:creator>Vinka Mihalinčić</dc:creator>
  <cp:lastModifiedBy>Vinka Mihalinčić</cp:lastModifiedBy>
  <cp:lastPrinted>2015-12-17T12:38:00Z</cp:lastPrinted>
  <dcterms:modified xmlns:xsi="http://www.w3.org/2001/XMLSchema-instance" xsi:type="dcterms:W3CDTF">2015-12-17T12:43:00Z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