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61d5" w14:paraId="87c61d5" w:rsidRDefault="00454478" w:rsidP="00454478" w:rsidR="00454478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E12449">
        <w:rPr>
          <w:b/>
        </w:rPr>
        <w:t>423</w:t>
      </w:r>
      <w:r>
        <w:rPr>
          <w:b/>
        </w:rPr>
        <w:t>/201</w:t>
      </w:r>
      <w:r w:rsidR="007A0BF3">
        <w:rPr>
          <w:b/>
        </w:rPr>
        <w:t>3</w:t>
      </w:r>
    </w:p>
    <w:p w:rsidRDefault="00454478" w:rsidP="00454478" w:rsidR="00454478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54478" w:rsidP="00454478" w:rsidR="00454478">
      <w:pPr>
        <w:rPr>
          <w:b/>
        </w:rPr>
      </w:pPr>
    </w:p>
    <w:p w:rsidRDefault="00454478" w:rsidP="00454478" w:rsidR="00454478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54478" w:rsidP="00454478" w:rsidR="00454478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54478" w:rsidP="00454478" w:rsidR="00454478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 6</w:t>
      </w:r>
    </w:p>
    <w:p w:rsidRDefault="00454478" w:rsidP="00454478" w:rsidR="004544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4478" w:rsidP="00454478" w:rsidR="00454478">
      <w:pPr>
        <w:pStyle w:val="Tijeloteksta"/>
      </w:pPr>
      <w:r>
        <w:tab/>
      </w:r>
    </w:p>
    <w:p w:rsidRDefault="00454478" w:rsidP="00454478" w:rsidR="00454478">
      <w:pPr>
        <w:ind w:firstLine="708"/>
      </w:pPr>
      <w:r>
        <w:t>Trgovački sud u Splitu, po sucu ovog suda Velimiru Vukoviću, kao stečajnom sucu, u postupku povodom prijedloga predlagatelja</w:t>
      </w:r>
      <w:r w:rsidR="007A0BF3">
        <w:t xml:space="preserve"> FINA</w:t>
      </w:r>
      <w:r>
        <w:t>-</w:t>
      </w:r>
      <w:r w:rsidR="007A0BF3">
        <w:t xml:space="preserve">Regionalni centar Split </w:t>
      </w:r>
      <w:r>
        <w:t xml:space="preserve">, za otvaranje stečajnog postupka nad  društvom </w:t>
      </w:r>
      <w:r w:rsidR="00E12449">
        <w:t>ČONDIĆ-KADMENOVIĆ</w:t>
      </w:r>
      <w:r w:rsidR="007A0BF3">
        <w:t xml:space="preserve"> d.o.o. </w:t>
      </w:r>
      <w:r w:rsidR="00F65A1D">
        <w:t>S</w:t>
      </w:r>
      <w:r w:rsidR="00E12449">
        <w:t>olin</w:t>
      </w:r>
      <w:r w:rsidR="007A0BF3">
        <w:t xml:space="preserve">, </w:t>
      </w:r>
      <w:proofErr w:type="spellStart"/>
      <w:r w:rsidR="00E12449">
        <w:t>Zoranićeva</w:t>
      </w:r>
      <w:proofErr w:type="spellEnd"/>
      <w:r w:rsidR="00E12449">
        <w:t xml:space="preserve"> 1</w:t>
      </w:r>
      <w:r w:rsidR="007A0BF3">
        <w:t xml:space="preserve">, OIB: </w:t>
      </w:r>
      <w:r w:rsidR="00E12449">
        <w:t>55856220732</w:t>
      </w:r>
      <w:r w:rsidR="007A0BF3">
        <w:t xml:space="preserve">, </w:t>
      </w:r>
      <w:r>
        <w:t>kao dužnikom, dana 1</w:t>
      </w:r>
      <w:r w:rsidR="007A0BF3">
        <w:t>6</w:t>
      </w:r>
      <w:r>
        <w:t>. prosinca 2016. godine,</w:t>
      </w:r>
    </w:p>
    <w:p w:rsidRDefault="00454478" w:rsidP="00454478" w:rsidR="00454478"/>
    <w:p w:rsidRDefault="00454478" w:rsidP="00454478" w:rsidR="00454478">
      <w:pPr>
        <w:pStyle w:val="Tijeloteksta"/>
        <w:jc w:val="center"/>
      </w:pPr>
      <w:r>
        <w:t xml:space="preserve">Z A K L J U Č A K </w:t>
      </w:r>
    </w:p>
    <w:p w:rsidRDefault="002A461E" w:rsidP="00454478" w:rsidR="002A461E">
      <w:pPr>
        <w:pStyle w:val="Tijeloteksta"/>
        <w:jc w:val="center"/>
      </w:pPr>
    </w:p>
    <w:p w:rsidRDefault="00454478" w:rsidP="00454478" w:rsidR="00454478">
      <w:r>
        <w:tab/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I.</w:t>
      </w:r>
      <w:r>
        <w:tab/>
        <w:t xml:space="preserve">Ročište radi saslušanja zastupnika po zakonu dužnika </w:t>
      </w:r>
      <w:r w:rsidR="00F65A1D">
        <w:t>N</w:t>
      </w:r>
      <w:r w:rsidR="00E12449">
        <w:t xml:space="preserve">ediljko i Tatjana </w:t>
      </w:r>
      <w:proofErr w:type="spellStart"/>
      <w:r w:rsidR="00E12449">
        <w:t>Čondić</w:t>
      </w:r>
      <w:proofErr w:type="spellEnd"/>
      <w:r w:rsidR="00E12449">
        <w:t>-</w:t>
      </w:r>
      <w:proofErr w:type="spellStart"/>
      <w:r w:rsidR="00E12449">
        <w:t>Kadmenović</w:t>
      </w:r>
      <w:proofErr w:type="spellEnd"/>
      <w:r w:rsidR="00F65A1D">
        <w:t xml:space="preserve"> iz Splita, </w:t>
      </w:r>
      <w:proofErr w:type="spellStart"/>
      <w:r w:rsidR="00E12449">
        <w:t>Spinčićeva</w:t>
      </w:r>
      <w:proofErr w:type="spellEnd"/>
      <w:r w:rsidR="00E12449">
        <w:t xml:space="preserve"> 25 c</w:t>
      </w:r>
      <w:r>
        <w:t>, radi utvrđivanja uvjeta za otvaranje stečajnog postupka nad dužnik</w:t>
      </w:r>
      <w:r w:rsidR="002A461E">
        <w:t>om</w:t>
      </w:r>
      <w:r>
        <w:t xml:space="preserve"> </w:t>
      </w:r>
      <w:r w:rsidR="00E12449">
        <w:t xml:space="preserve">predlagatelja FINA-Regionalni centar Split , za otvaranje stečajnog postupka nad  društvom ČONDIĆ-KADMENOVIĆ d.o.o. Solin, </w:t>
      </w:r>
      <w:proofErr w:type="spellStart"/>
      <w:r w:rsidR="00E12449">
        <w:t>Zoranićeva</w:t>
      </w:r>
      <w:proofErr w:type="spellEnd"/>
      <w:r w:rsidR="00E12449">
        <w:t xml:space="preserve"> 1, OIB: 55856220732</w:t>
      </w:r>
      <w:r w:rsidR="007A0BF3">
        <w:t xml:space="preserve">, </w:t>
      </w:r>
      <w:r>
        <w:t>određuje se za dan 2</w:t>
      </w:r>
      <w:r w:rsidR="007A0BF3">
        <w:t>7</w:t>
      </w:r>
      <w:r>
        <w:t xml:space="preserve">.siječnja 2017. godine u </w:t>
      </w:r>
      <w:r w:rsidR="00E12449">
        <w:t>10</w:t>
      </w:r>
      <w:r>
        <w:t>,</w:t>
      </w:r>
      <w:r w:rsidR="00F65A1D">
        <w:t>0</w:t>
      </w:r>
      <w:r>
        <w:t xml:space="preserve">0 sati u sudnici br.1.- prizemlje Trgovačkog suda u Splitu, </w:t>
      </w:r>
      <w:proofErr w:type="spellStart"/>
      <w:r>
        <w:t>Sukoišanska</w:t>
      </w:r>
      <w:proofErr w:type="spellEnd"/>
      <w:r>
        <w:t xml:space="preserve"> 6.</w:t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ab/>
      </w: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II.</w:t>
      </w:r>
      <w:r>
        <w:tab/>
        <w:t>Upozorava se zastupnik po zakonu dužnika da svoje izjašnjenje o razlozima za otvaranje stečajnog postupka u slučaju spriječenosti da pristupi na zakazano ročište, može dati i pisanim putem, jer će u protivnom sud u ovom postupku odustati od izvođenja dokaza njegova  saslušanja.</w:t>
      </w:r>
    </w:p>
    <w:p w:rsidRDefault="00454478" w:rsidP="00454478" w:rsidR="00454478">
      <w:pPr>
        <w:pStyle w:val="Tijeloteksta-uvlaka2"/>
        <w:spacing w:lineRule="auto" w:line="240" w:after="0"/>
        <w:jc w:val="both"/>
      </w:pPr>
    </w:p>
    <w:p w:rsidRDefault="00454478" w:rsidP="00454478" w:rsidR="00454478">
      <w:pPr>
        <w:pStyle w:val="Tijeloteksta-uvlaka2"/>
        <w:spacing w:lineRule="auto" w:line="240" w:after="0"/>
        <w:jc w:val="both"/>
      </w:pPr>
      <w:r>
        <w:t>III.</w:t>
      </w:r>
      <w:r>
        <w:tab/>
        <w:t xml:space="preserve">Na ročište se pozivaju predlagatelj FINA-Regionalni centar Split, zastupnik po zakonu dužnika </w:t>
      </w:r>
      <w:r w:rsidR="00E12449">
        <w:t xml:space="preserve">Nediljko i Tatjana </w:t>
      </w:r>
      <w:proofErr w:type="spellStart"/>
      <w:r w:rsidR="00E12449">
        <w:t>Čondić</w:t>
      </w:r>
      <w:proofErr w:type="spellEnd"/>
      <w:r w:rsidR="00E12449">
        <w:t>-</w:t>
      </w:r>
      <w:proofErr w:type="spellStart"/>
      <w:r w:rsidR="00E12449">
        <w:t>Kadmenović</w:t>
      </w:r>
      <w:proofErr w:type="spellEnd"/>
      <w:r w:rsidR="00E12449">
        <w:t xml:space="preserve"> iz Splita, </w:t>
      </w:r>
      <w:proofErr w:type="spellStart"/>
      <w:r w:rsidR="00E12449">
        <w:t>Spinčićeva</w:t>
      </w:r>
      <w:proofErr w:type="spellEnd"/>
      <w:r w:rsidR="00E12449">
        <w:t xml:space="preserve"> 25 c.  </w:t>
      </w:r>
    </w:p>
    <w:p w:rsidRDefault="00454478" w:rsidP="00454478" w:rsidR="00454478">
      <w:pPr>
        <w:pStyle w:val="Tijeloteksta"/>
      </w:pPr>
    </w:p>
    <w:p w:rsidRDefault="00454478" w:rsidP="00454478" w:rsidR="00454478">
      <w:pPr>
        <w:ind w:firstLine="3" w:left="2121"/>
      </w:pPr>
      <w:r>
        <w:t xml:space="preserve"> Splitu, dana   1</w:t>
      </w:r>
      <w:r w:rsidR="007A0BF3">
        <w:t>6</w:t>
      </w:r>
      <w:r>
        <w:t>. prosinca 2016.  godine.</w:t>
      </w:r>
    </w:p>
    <w:p w:rsidRDefault="00454478" w:rsidP="00454478" w:rsidR="00454478">
      <w:pPr>
        <w:jc w:val="center"/>
      </w:pP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454478" w:rsidP="00454478" w:rsidR="00454478">
      <w:pPr>
        <w:jc w:val="both"/>
      </w:pP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 w:rsidR="00FA14B1">
        <w:t xml:space="preserve"> v.r.</w:t>
      </w:r>
    </w:p>
    <w:p w:rsidRDefault="00FA14B1" w:rsidP="00454478" w:rsidR="00FA14B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454478" w:rsidP="00454478" w:rsidR="004544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4478" w:rsidP="00454478" w:rsidR="00454478">
      <w:pPr>
        <w:jc w:val="both"/>
      </w:pPr>
      <w:r>
        <w:t xml:space="preserve">  </w:t>
      </w:r>
    </w:p>
    <w:p w:rsidRDefault="00454478" w:rsidP="00454478" w:rsidR="00454478">
      <w:pPr>
        <w:jc w:val="both"/>
      </w:pPr>
      <w:r>
        <w:t>POUKA O PRAVNOM LIJEKU: Protiv  zaključka  nije dopuštena  žalba.</w:t>
      </w:r>
    </w:p>
    <w:p w:rsidRDefault="00454478" w:rsidP="00454478" w:rsidR="00454478">
      <w:r>
        <w:t>DNA:</w:t>
      </w:r>
    </w:p>
    <w:p w:rsidRDefault="00454478" w:rsidP="00454478" w:rsidR="00454478">
      <w:r>
        <w:t xml:space="preserve">  - FINA-RC Split</w:t>
      </w:r>
    </w:p>
    <w:p w:rsidRDefault="007A0BF3" w:rsidP="007A0BF3" w:rsidR="007A0BF3">
      <w:r>
        <w:t xml:space="preserve">  - z.z.dužnika </w:t>
      </w:r>
      <w:r w:rsidR="00E12449">
        <w:t xml:space="preserve">Nediljko i Tatjana </w:t>
      </w:r>
      <w:proofErr w:type="spellStart"/>
      <w:r w:rsidR="00E12449">
        <w:t>Čondić</w:t>
      </w:r>
      <w:proofErr w:type="spellEnd"/>
      <w:r w:rsidR="00E12449">
        <w:t>-</w:t>
      </w:r>
      <w:proofErr w:type="spellStart"/>
      <w:r w:rsidR="00E12449">
        <w:t>Kadmenović</w:t>
      </w:r>
      <w:proofErr w:type="spellEnd"/>
      <w:r w:rsidR="00E12449">
        <w:t xml:space="preserve"> iz Splita, </w:t>
      </w:r>
      <w:proofErr w:type="spellStart"/>
      <w:r w:rsidR="00E12449">
        <w:t>Spinčićeva</w:t>
      </w:r>
      <w:proofErr w:type="spellEnd"/>
      <w:r w:rsidR="00E12449">
        <w:t xml:space="preserve"> 25 c </w:t>
      </w:r>
      <w:r w:rsidR="00F65A1D">
        <w:t xml:space="preserve">Nikša </w:t>
      </w:r>
      <w:r w:rsidR="00E12449">
        <w:t xml:space="preserve">      </w:t>
      </w:r>
      <w:r w:rsidR="00F65A1D">
        <w:t xml:space="preserve">Novaković iz Splita. Tršćanska 17  </w:t>
      </w:r>
    </w:p>
    <w:p w:rsidRDefault="00454478" w:rsidP="00454478" w:rsidR="00454478">
      <w:r>
        <w:t xml:space="preserve">   -  zaključak istaknuti na e-oglasnu ploču ovog suda</w:t>
      </w:r>
    </w:p>
    <w:p w:rsidRDefault="00454478" w:rsidP="00454478" w:rsidR="00454478">
      <w:pPr>
        <w:ind w:left="360"/>
      </w:pPr>
    </w:p>
    <w:p w:rsidRDefault="00454478" w:rsidP="00454478" w:rsidR="00454478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478"/>
    <w:rsid w:val="002A461E"/>
    <w:rsid w:val="00454478"/>
    <w:rsid w:val="004E46AD"/>
    <w:rsid w:val="007A0BF3"/>
    <w:rsid w:val="00902951"/>
    <w:rsid w:val="00E12449"/>
    <w:rsid w:val="00F53219"/>
    <w:rsid w:val="00F65A1D"/>
    <w:rsid w:val="00FA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47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447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4478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45447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45447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4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44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4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6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6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6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6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47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447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4478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45447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454478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44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44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4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6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6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6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6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431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2013.</izvorni_sadrzaj>
    <derivirana_varijabla naziv="DomainObject.Predmet.DatumOsnivanja_1">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St-423/2013</izvorni_sadrzaj>
    <derivirana_varijabla naziv="DomainObject.Predmet.OznakaBroj_1">St-423/2013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ČONDIĆ-KADMENOVIĆ društvo s ograničenom odgovornošću za trgovinu na veliko i malo, export-import, usluge, ugostiteljstvo </izvorni_sadrzaj>
    <derivirana_varijabla naziv="DomainObject.Predmet.ProtustrankaFormated_1">  ČONDIĆ-KADMENOVIĆ društvo s ograničenom odgovornošću za trgovinu na veliko i malo, export-import, usluge, ugostiteljstvo </derivirana_varijabla>
  </DomainObject.Predmet.ProtustrankaFormated>
  <DomainObject.Predmet.ProtustrankaFormatedOIB>
    <izvorni_sadrzaj>  ČONDIĆ-KADMENOVIĆ društvo s ograničenom odgovornošću za trgovinu na veliko i malo, export-import, usluge, ugostiteljstvo , OIB 55856220732</izvorni_sadrzaj>
    <derivirana_varijabla naziv="DomainObject.Predmet.ProtustrankaFormatedOIB_1">  ČONDIĆ-KADMENOVIĆ društvo s ograničenom odgovornošću za trgovinu na veliko i malo, export-import, usluge, ugostiteljstvo , OIB 55856220732</derivirana_varijabla>
  </DomainObject.Predmet.ProtustrankaFormatedOIB>
  <DomainObject.Predmet.ProtustrankaFormatedWithAdress>
    <izvorni_sadrzaj> ČONDIĆ-KADMENOVIĆ društvo s ograničenom odgovornošću za trgovinu na veliko i malo, export-import, usluge, ugostiteljstvo , Zoranićeva 1, Solin</izvorni_sadrzaj>
    <derivirana_varijabla naziv="DomainObject.Predmet.ProtustrankaFormatedWithAdress_1"> ČONDIĆ-KADMENOVIĆ društvo s ograničenom odgovornošću za trgovinu na veliko i malo, export-import, usluge, ugostiteljstvo , Zoranićeva 1, Solin</derivirana_varijabla>
  </DomainObject.Predmet.ProtustrankaFormatedWithAdress>
  <DomainObject.Predmet.ProtustrankaFormatedWithAdressOIB>
    <izvorni_sadrzaj> ČONDIĆ-KADMENOVIĆ društvo s ograničenom odgovornošću za trgovinu na veliko i malo, export-import, usluge, ugostiteljstvo , OIB 55856220732, Zoranićeva 1, Solin</izvorni_sadrzaj>
    <derivirana_varijabla naziv="DomainObject.Predmet.ProtustrankaFormatedWithAdressOIB_1"> ČONDIĆ-KADMENOVIĆ društvo s ograničenom odgovornošću za trgovinu na veliko i malo, export-import, usluge, ugostiteljstvo , OIB 55856220732, Zoranićeva 1, Solin</derivirana_varijabla>
  </DomainObject.Predmet.ProtustrankaFormatedWithAdressOIB>
  <DomainObject.Predmet.ProtustrankaWithAdress>
    <izvorni_sadrzaj>ČONDIĆ-KADMENOVIĆ društvo s ograničenom odgovornošću za trgovinu na veliko i malo, export-import, usluge, ugostiteljstvo  Zoranićeva 1, Solin</izvorni_sadrzaj>
    <derivirana_varijabla naziv="DomainObject.Predmet.ProtustrankaWithAdress_1">ČONDIĆ-KADMENOVIĆ društvo s ograničenom odgovornošću za trgovinu na veliko i malo, export-import, usluge, ugostiteljstvo  Zoranićeva 1, Solin</derivirana_varijabla>
  </DomainObject.Predmet.ProtustrankaWithAdress>
  <DomainObject.Predmet.ProtustrankaWith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WithAdressOIB_1">ČONDIĆ-KADMENOVIĆ društvo s ograničenom odgovornošću za trgovinu na veliko i malo, export-import, usluge, ugostiteljstvo , OIB 55856220732, Zoranićeva 1, Solin</derivirana_varijabla>
  </DomainObject.Predmet.ProtustrankaWithAdressOIB>
  <DomainObject.Predmet.ProtustrankaNazivFormated>
    <izvorni_sadrzaj>ČONDIĆ-KADMENOVIĆ društvo s ograničenom odgovornošću za trgovinu na veliko i malo, export-import, usluge, ugostiteljstvo </izvorni_sadrzaj>
    <derivirana_varijabla naziv="DomainObject.Predmet.ProtustrankaNazivFormated_1">ČONDIĆ-KADMENOVIĆ društvo s ograničenom odgovornošću za trgovinu na veliko i malo, export-import, usluge, ugostiteljstvo </derivirana_varijabla>
  </DomainObject.Predmet.ProtustrankaNazivFormated>
  <DomainObject.Predmet.ProtustrankaNazivFormatedOIB>
    <izvorni_sadrzaj>ČONDIĆ-KADMENOVIĆ društvo s ograničenom odgovornošću za trgovinu na veliko i malo, export-import, usluge, ugostiteljstvo , OIB 55856220732</izvorni_sadrzaj>
    <derivirana_varijabla naziv="DomainObject.Predmet.ProtustrankaNazivFormatedOIB_1">ČONDIĆ-KADMENOVIĆ društvo s ograničenom odgovornošću za trgovinu na veliko i malo, export-import, usluge, ugostiteljstvo , OIB 55856220732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</izvorni_sadrzaj>
    <derivirana_varijabla naziv="DomainObject.Predmet.StrankaFormated_1">  FINA, Regionalni centar Zagreb</derivirana_varijabla>
  </DomainObject.Predmet.StrankaFormated>
  <DomainObject.Predmet.StrankaFormatedOIB>
    <izvorni_sadrzaj>  FINA, Regionalni centar Zagreb, OIB 85821130368</izvorni_sadrzaj>
    <derivirana_varijabla naziv="DomainObject.Predmet.StrankaFormatedOIB_1">  FINA, Regionalni centar Zagreb, OIB 85821130368</derivirana_varijabla>
  </DomainObject.Predmet.StrankaFormatedOIB>
  <DomainObject.Predmet.StrankaFormatedWithAdress>
    <izvorni_sadrzaj> FINA, Regionalni centar Zagreb, Koturaška 43, 10000 Zagreb</izvorni_sadrzaj>
    <derivirana_varijabla naziv="DomainObject.Predmet.StrankaFormatedWithAdress_1"> FINA, Regionalni centar Zagreb, Koturaška 43, 10000 Zagreb</derivirana_varijabla>
  </DomainObject.Predmet.StrankaFormatedWithAdress>
  <DomainObject.Predmet.StrankaFormatedWithAdressOIB>
    <izvorni_sadrzaj> FINA, Regionalni centar Zagreb, OIB 85821130368, Koturaška 43, 10000 Zagreb</izvorni_sadrzaj>
    <derivirana_varijabla naziv="DomainObject.Predmet.StrankaFormatedWithAdressOIB_1"> FINA, Regionalni centar Zagreb, OIB 85821130368, Koturaška 43, 10000 Zagreb</derivirana_varijabla>
  </DomainObject.Predmet.StrankaFormatedWithAdressOIB>
  <DomainObject.Predmet.StrankaWithAdress>
    <izvorni_sadrzaj>FINA, Regionalni centar Zagreb Koturaška 43,10000 Zagreb</izvorni_sadrzaj>
    <derivirana_varijabla naziv="DomainObject.Predmet.StrankaWithAdress_1">FINA, Regionalni centar Zagreb Koturaška 43,10000 Zagreb</derivirana_varijabla>
  </DomainObject.Predmet.StrankaWithAdress>
  <DomainObject.Predmet.StrankaWithAdressOIB>
    <izvorni_sadrzaj>FINA, Regionalni centar Zagreb, OIB 85821130368, Koturaška 43,10000 Zagreb</izvorni_sadrzaj>
    <derivirana_varijabla naziv="DomainObject.Predmet.StrankaWithAdressOIB_1">FINA, Regionalni centar Zagreb, OIB 85821130368, Koturaška 43,10000 Zagreb</derivirana_varijabla>
  </DomainObject.Predmet.StrankaWithAdressOIB>
  <DomainObject.Predmet.StrankaNazivFormated>
    <izvorni_sadrzaj>FINA, Regionalni centar Zagreb</izvorni_sadrzaj>
    <derivirana_varijabla naziv="DomainObject.Predmet.StrankaNazivFormated_1">FINA, Regionalni centar Zagreb</derivirana_varijabla>
  </DomainObject.Predmet.StrankaNazivFormated>
  <DomainObject.Predmet.StrankaNazivFormatedOIB>
    <izvorni_sadrzaj>FINA, Regionalni centar Zagreb, OIB 85821130368</izvorni_sadrzaj>
    <derivirana_varijabla naziv="DomainObject.Predmet.StrankaNazivFormatedOIB_1">FINA, Regionalni centar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8400000.00</izvorni_sadrzaj>
    <derivirana_varijabla naziv="DomainObject.Predmet.TrenutnaVrijednost_1">8400000.00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FINA, Regionalni centar Zagreb</item>
    </izvorni_sadrzaj>
    <derivirana_varijabla naziv="DomainObject.Predmet.StrankaListFormated_1">
      <item>FINA, Regionalni centar Zagreb</item>
    </derivirana_varijabla>
  </DomainObject.Predmet.StrankaListFormated>
  <DomainObject.Predmet.StrankaListFormatedOIB>
    <izvorni_sadrzaj>
      <item>FINA, Regionalni centar Zagreb, OIB 85821130368</item>
    </izvorni_sadrzaj>
    <derivirana_varijabla naziv="DomainObject.Predmet.StrankaListFormatedOIB_1">
      <item>FINA, Regionalni centar Zagreb, OIB 85821130368</item>
    </derivirana_varijabla>
  </DomainObject.Predmet.StrankaListFormatedOIB>
  <DomainObject.Predmet.StrankaListFormatedWithAdress>
    <izvorni_sadrzaj>
      <item>FINA, Regionalni centar Zagreb, Koturaška 43, 10000 Zagreb</item>
    </izvorni_sadrzaj>
    <derivirana_varijabla naziv="DomainObject.Predmet.StrankaListFormatedWithAdress_1">
      <item>FINA, Regionalni centar Zagreb, Koturaška 43, 10000 Zagreb</item>
    </derivirana_varijabla>
  </DomainObject.Predmet.StrankaListFormatedWithAdress>
  <DomainObject.Predmet.StrankaListFormatedWithAdressOIB>
    <izvorni_sadrzaj>
      <item>FINA, Regionalni centar Zagreb, OIB 85821130368, Koturaška 43, 10000 Zagreb</item>
    </izvorni_sadrzaj>
    <derivirana_varijabla naziv="DomainObject.Predmet.StrankaListFormatedWithAdressOIB_1">
      <item>FINA, Regionalni centar Zagreb, OIB 85821130368, Koturaška 43, 10000 Zagreb</item>
    </derivirana_varijabla>
  </DomainObject.Predmet.StrankaListFormatedWithAdressOIB>
  <DomainObject.Predmet.StrankaListNazivFormated>
    <izvorni_sadrzaj>
      <item>FINA, Regionalni centar Zagreb</item>
    </izvorni_sadrzaj>
    <derivirana_varijabla naziv="DomainObject.Predmet.StrankaListNazivFormated_1">
      <item>FINA, Regionalni centar Zagreb</item>
    </derivirana_varijabla>
  </DomainObject.Predmet.StrankaListNazivFormated>
  <DomainObject.Predmet.StrankaListNazivFormatedOIB>
    <izvorni_sadrzaj>
      <item>FINA, Regionalni centar Zagreb, OIB 85821130368</item>
    </izvorni_sadrzaj>
    <derivirana_varijabla naziv="DomainObject.Predmet.StrankaListNazivFormatedOIB_1">
      <item>FINA, Regionalni centar Zagreb, OIB 85821130368</item>
    </derivirana_varijabla>
  </DomainObject.Predmet.StrankaListNazivFormatedOIB>
  <DomainObject.Predmet.ProtuStrankaListFormated>
    <izvorni_sadrzaj>
      <item>ČONDIĆ-KADMENOVIĆ društvo s ograničenom odgovornošću za trgovinu na veliko i malo, export-import, usluge, ugostiteljstvo </item>
    </izvorni_sadrzaj>
    <derivirana_varijabla naziv="DomainObject.Predmet.ProtuStrankaListFormated_1">
      <item>ČONDIĆ-KADMENOVIĆ društvo s ograničenom odgovornošću za trgovinu na veliko i malo, export-import, usluge, ugostiteljstvo </item>
    </derivirana_varijabla>
  </DomainObject.Predmet.ProtuStrankaListFormated>
  <DomainObject.Predmet.ProtuStrankaList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FormatedOIB_1">
      <item>ČONDIĆ-KADMENOVIĆ društvo s ograničenom odgovornošću za trgovinu na veliko i malo, export-import, usluge, ugostiteljstvo , OIB 55856220732</item>
    </derivirana_varijabla>
  </DomainObject.Predmet.ProtuStrankaListFormatedOIB>
  <DomainObject.Predmet.ProtuStrankaListFormatedWithAdress>
    <izvorni_sadrzaj>
      <item>ČONDIĆ-KADMENOVIĆ društvo s ograničenom odgovornošću za trgovinu na veliko i malo, export-import, usluge, ugostiteljstvo , Zoranićeva 1, Solin</item>
    </izvorni_sadrzaj>
    <derivirana_varijabla naziv="DomainObject.Predmet.ProtuStrankaListFormatedWithAdress_1">
      <item>ČONDIĆ-KADMENOVIĆ društvo s ograničenom odgovornošću za trgovinu na veliko i malo, export-import, usluge, ugostiteljstvo , Zoranićeva 1, Solin</item>
    </derivirana_varijabla>
  </DomainObject.Predmet.ProtuStrankaListFormatedWithAdress>
  <DomainObject.Predmet.ProtuStrankaListFormatedWithAdressOIB>
    <izvorni_sadrzaj>
      <item>ČONDIĆ-KADMENOVIĆ društvo s ograničenom odgovornošću za trgovinu na veliko i malo, export-import, usluge, ugostiteljstvo , OIB 55856220732, Zoranićeva 1, Solin</item>
    </izvorni_sadrzaj>
    <derivirana_varijabla naziv="DomainObject.Predmet.ProtuStrankaListFormatedWithAdressOIB_1">
      <item>ČONDIĆ-KADMENOVIĆ društvo s ograničenom odgovornošću za trgovinu na veliko i malo, export-import, usluge, ugostiteljstvo , OIB 55856220732, Zoranićeva 1, Solin</item>
    </derivirana_varijabla>
  </DomainObject.Predmet.ProtuStrankaListFormatedWithAdressOIB>
  <DomainObject.Predmet.ProtuStrankaListNazivFormated>
    <izvorni_sadrzaj>
      <item>ČONDIĆ-KADMENOVIĆ društvo s ograničenom odgovornošću za trgovinu na veliko i malo, export-import, usluge, ugostiteljstvo </item>
    </izvorni_sadrzaj>
    <derivirana_varijabla naziv="DomainObject.Predmet.ProtuStrankaListNazivFormated_1">
      <item>ČONDIĆ-KADMENOVIĆ društvo s ograničenom odgovornošću za trgovinu na veliko i malo, export-import, usluge, ugostiteljstvo </item>
    </derivirana_varijabla>
  </DomainObject.Predmet.ProtuStrankaListNazivFormated>
  <DomainObject.Predmet.ProtuStrankaListNazivFormatedOIB>
    <izvorni_sadrzaj>
      <item>ČONDIĆ-KADMENOVIĆ društvo s ograničenom odgovornošću za trgovinu na veliko i malo, export-import, usluge, ugostiteljstvo , OIB 55856220732</item>
    </izvorni_sadrzaj>
    <derivirana_varijabla naziv="DomainObject.Predmet.ProtuStrankaListNazivFormatedOIB_1">
      <item>ČONDIĆ-KADMENOVIĆ društvo s ograničenom odgovornošću za trgovinu na veliko i malo, export-import, usluge, ugostiteljstvo , OIB 55856220732</item>
    </derivirana_varijabla>
  </DomainObject.Predmet.ProtuStrankaListNazivFormatedOIB>
  <DomainObject.Predmet.OstaliListFormated>
    <izvorni_sadrzaj>
      <item>TATJANA ČONDIĆ-KADMENOVIĆ</item>
      <item>NEDILJKO ČONDIĆ-KADMENOVIĆ</item>
    </izvorni_sadrzaj>
    <derivirana_varijabla naziv="DomainObject.Predmet.OstaliListFormated_1">
      <item>TATJANA ČONDIĆ-KADMENOVIĆ</item>
      <item>NEDILJKO ČONDIĆ-KADMENOVIĆ</item>
    </derivirana_varijabla>
  </DomainObject.Predmet.OstaliListFormated>
  <DomainObject.Predmet.OstaliListFormatedOIB>
    <izvorni_sadrzaj>
      <item>TATJANA ČONDIĆ-KADMENOVIĆ, OIB 41007684369</item>
      <item>NEDILJKO ČONDIĆ-KADMENOVIĆ, OIB 11502097909</item>
    </izvorni_sadrzaj>
    <derivirana_varijabla naziv="DomainObject.Predmet.OstaliListFormatedOIB_1">
      <item>TATJANA ČONDIĆ-KADMENOVIĆ, OIB 41007684369</item>
      <item>NEDILJKO ČONDIĆ-KADMENOVIĆ, OIB 11502097909</item>
    </derivirana_varijabla>
  </DomainObject.Predmet.OstaliListFormatedOIB>
  <DomainObject.Predmet.OstaliListFormatedWithAdress>
    <izvorni_sadrzaj>
      <item>TATJANA ČONDIĆ-KADMENOVIĆ, Svib 0, Svib</item>
      <item>NEDILJKO ČONDIĆ-KADMENOVIĆ, Svib 0, 21256 Svib</item>
    </izvorni_sadrzaj>
    <derivirana_varijabla naziv="DomainObject.Predmet.OstaliListFormatedWithAdress_1">
      <item>TATJANA ČONDIĆ-KADMENOVIĆ, Svib 0, Svib</item>
      <item>NEDILJKO ČONDIĆ-KADMENOVIĆ, Svib 0, 21256 Svib</item>
    </derivirana_varijabla>
  </DomainObject.Predmet.OstaliListFormatedWithAdress>
  <DomainObject.Predmet.OstaliListFormatedWithAdressOIB>
    <izvorni_sadrzaj>
      <item>TATJANA ČONDIĆ-KADMENOVIĆ, OIB 41007684369, Svib 0, Svib</item>
      <item>NEDILJKO ČONDIĆ-KADMENOVIĆ, OIB 11502097909, Svib 0, 21256 Svib</item>
    </izvorni_sadrzaj>
    <derivirana_varijabla naziv="DomainObject.Predmet.OstaliListFormatedWithAdressOIB_1">
      <item>TATJANA ČONDIĆ-KADMENOVIĆ, OIB 41007684369, Svib 0, Svib</item>
      <item>NEDILJKO ČONDIĆ-KADMENOVIĆ, OIB 11502097909, Svib 0, 21256 Svib</item>
    </derivirana_varijabla>
  </DomainObject.Predmet.OstaliListFormatedWithAdressOIB>
  <DomainObject.Predmet.OstaliListNazivFormated>
    <izvorni_sadrzaj>
      <item>TATJANA ČONDIĆ-KADMENOVIĆ</item>
      <item>NEDILJKO ČONDIĆ-KADMENOVIĆ</item>
    </izvorni_sadrzaj>
    <derivirana_varijabla naziv="DomainObject.Predmet.OstaliListNazivFormated_1">
      <item>TATJANA ČONDIĆ-KADMENOVIĆ</item>
      <item>NEDILJKO ČONDIĆ-KADMENOVIĆ</item>
    </derivirana_varijabla>
  </DomainObject.Predmet.OstaliListNazivFormated>
  <DomainObject.Predmet.OstaliListNazivFormatedOIB>
    <izvorni_sadrzaj>
      <item>TATJANA ČONDIĆ-KADMENOVIĆ, OIB 41007684369</item>
      <item>NEDILJKO ČONDIĆ-KADMENOVIĆ, OIB 11502097909</item>
    </izvorni_sadrzaj>
    <derivirana_varijabla naziv="DomainObject.Predmet.OstaliListNazivFormatedOIB_1">
      <item>TATJANA ČONDIĆ-KADMENOVIĆ, OIB 41007684369</item>
      <item>NEDILJKO ČONDIĆ-KADMENOVIĆ, OIB 11502097909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</izvorni_sadrzaj>
    <derivirana_varijabla naziv="DomainObject.Predmet.StrankaIDrugi_1">FINA, Regionalni centar Zagreb</derivirana_varijabla>
  </DomainObject.Predmet.StrankaIDrugi>
  <DomainObject.Predmet.ProtustrankaIDrugi>
    <izvorni_sadrzaj>ČONDIĆ-KADMENOVIĆ društvo s ograničenom odgovornošću za trgovinu na veliko i malo, export-import, usluge, ugostiteljstvo </izvorni_sadrzaj>
    <derivirana_varijabla naziv="DomainObject.Predmet.ProtustrankaIDrugi_1">ČONDIĆ-KADMENOVIĆ društvo s ograničenom odgovornošću za trgovinu na veliko i malo, export-import, usluge, ugostiteljstvo </derivirana_varijabla>
  </DomainObject.Predmet.ProtustrankaIDrugi>
  <DomainObject.Predmet.StrankaIDrugiAdressOIB>
    <izvorni_sadrzaj>FINA, Regionalni centar Zagreb, OIB 85821130368, Koturaška 43, 10000 Zagreb</izvorni_sadrzaj>
    <derivirana_varijabla naziv="DomainObject.Predmet.StrankaIDrugiAdressOIB_1">FINA, Regionalni centar Zagreb, OIB 85821130368, Koturaška 43, 10000 Zagreb</derivirana_varijabla>
  </DomainObject.Predmet.StrankaIDrugiAdressOIB>
  <DomainObject.Predmet.ProtustrankaIDrugiAdressOIB>
    <izvorni_sadrzaj>ČONDIĆ-KADMENOVIĆ društvo s ograničenom odgovornošću za trgovinu na veliko i malo, export-import, usluge, ugostiteljstvo , OIB 55856220732, Zoranićeva 1, Solin</izvorni_sadrzaj>
    <derivirana_varijabla naziv="DomainObject.Predmet.ProtustrankaIDrugiAdressOIB_1">ČONDIĆ-KADMENOVIĆ društvo s ograničenom odgovornošću za trgovinu na veliko i malo, export-import, usluge, ugostiteljstvo , OIB 55856220732, Zoranićeva 1,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izvorni_sadrzaj>
    <derivirana_varijabla naziv="DomainObject.Predmet.SudioniciListNaziv_1">
      <item>FINA, Regionalni centar Zagreb</item>
      <item>ČONDIĆ-KADMENOVIĆ društvo s ograničenom odgovornošću za trgovinu na veliko i malo, export-import, usluge, ugostiteljstvo </item>
      <item>TATJANA ČONDIĆ-KADMENOVIĆ</item>
      <item>NEDILJKO ČONDIĆ-KADMENOVIĆ</item>
    </derivirana_varijabla>
  </DomainObject.Predmet.SudioniciListNaziv>
  <DomainObject.Predmet.SudioniciListAdressOIB>
    <izvorni_sadrzaj>
      <item>FINA, Regionalni centar Zagreb, OIB 85821130368, Koturaška 43,10000 Zagreb</item>
      <item>ČONDIĆ-KADMENOVIĆ društvo s ograničenom odgovornošću za trgovinu na veliko i malo, export-import, usluge, ugostiteljstvo , OIB 55856220732, Zoranićeva 1,Solin</item>
      <item>TATJANA ČONDIĆ-KADMENOVIĆ, OIB 41007684369, Svib 0,Svib</item>
      <item>NEDILJKO ČONDIĆ-KADMENOVIĆ, OIB 11502097909, Svib 0,21256 Svib</item>
    </izvorni_sadrzaj>
    <derivirana_varijabla naziv="DomainObject.Predmet.SudioniciListAdressOIB_1">
      <item>FINA, Regionalni centar Zagreb, OIB 85821130368, Koturaška 43,10000 Zagreb</item>
      <item>ČONDIĆ-KADMENOVIĆ društvo s ograničenom odgovornošću za trgovinu na veliko i malo, export-import, usluge, ugostiteljstvo , OIB 55856220732, Zoranićeva 1,Solin</item>
      <item>TATJANA ČONDIĆ-KADMENOVIĆ, OIB 41007684369, Svib 0,Svib</item>
      <item>NEDILJKO ČONDIĆ-KADMENOVIĆ, OIB 11502097909, Svib 0,21256 Svib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55856220732</item>
      <item>, OIB 41007684369</item>
      <item>, OIB 11502097909</item>
    </izvorni_sadrzaj>
    <derivirana_varijabla naziv="DomainObject.Predmet.SudioniciListNazivOIB_1">
      <item>, OIB 85821130368</item>
      <item>, OIB 55856220732</item>
      <item>, OIB 41007684369</item>
      <item>, OIB 11502097909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245</properties:Words>
  <properties:Characters>1428</properties:Characters>
  <properties:Lines>47</properties:Lines>
  <properties:Paragraphs>18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2016-12-15T09:30:00Z</dcterms:created>
  <dc:creator>Velimir Vuković</dc:creator>
  <cp:lastModifiedBy>Velimir Vuković</cp:lastModifiedBy>
  <cp:lastPrinted>2016-12-16T09:24:00Z</cp:lastPrinted>
  <dcterms:modified xmlns:xsi="http://www.w3.org/2001/XMLSchema-instance" xsi:type="dcterms:W3CDTF">2016-12-16T09:27:00Z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