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73d1" w14:paraId="0c573d1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32B59">
        <w:rPr>
          <w:color w:val="000000"/>
        </w:rPr>
        <w:t>POTPIS d.o.o. Hrvatskih iseljenika 4, Split, OIB: 02906465136</w:t>
      </w:r>
      <w:r w:rsidR="005A4641">
        <w:rPr>
          <w:lang w:val="hr-HR"/>
        </w:rPr>
        <w:t xml:space="preserve">, dana </w:t>
      </w:r>
      <w:r w:rsidR="008A44E7">
        <w:rPr>
          <w:lang w:val="hr-HR"/>
        </w:rPr>
        <w:t>4. siječnja</w:t>
      </w:r>
      <w:r w:rsidR="002102BE">
        <w:rPr>
          <w:lang w:val="hr-HR"/>
        </w:rPr>
        <w:t xml:space="preserve"> </w:t>
      </w:r>
      <w:r w:rsidR="00A36F2E">
        <w:rPr>
          <w:lang w:val="hr-HR"/>
        </w:rPr>
        <w:t>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32B59">
        <w:rPr>
          <w:color w:val="000000"/>
        </w:rPr>
        <w:t>POTPIS d.o.o. Hrvatskih iseljenika 4, Split, OIB: 02906465136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50D1">
        <w:rPr>
          <w:lang w:val="hr-HR"/>
        </w:rPr>
        <w:t>18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C32B59">
        <w:rPr>
          <w:color w:val="000000"/>
        </w:rPr>
        <w:t>POTPIS d.o.o. Hrvatskih iseljenika 4, Split, OIB: 02906465136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8A44E7">
        <w:rPr>
          <w:lang w:val="hr-HR"/>
        </w:rPr>
        <w:t>,</w:t>
      </w:r>
      <w:r>
        <w:rPr>
          <w:lang w:val="hr-HR"/>
        </w:rPr>
        <w:t xml:space="preserve"> dakle</w:t>
      </w:r>
      <w:r w:rsidR="008A44E7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A44E7">
        <w:rPr>
          <w:lang w:val="hr-HR"/>
        </w:rPr>
        <w:t>4. siječnja</w:t>
      </w:r>
      <w:r w:rsidR="00EF64B4">
        <w:rPr>
          <w:lang w:val="hr-HR"/>
        </w:rPr>
        <w:t xml:space="preserve"> </w:t>
      </w:r>
      <w:r w:rsidR="00A36F2E">
        <w:rPr>
          <w:lang w:val="hr-HR"/>
        </w:rPr>
        <w:t>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F09" w:rsidP="003734BE" w:rsidR="00466F09">
      <w:r>
        <w:separator/>
      </w:r>
    </w:p>
  </w:endnote>
  <w:endnote w:id="0" w:type="continuationSeparator">
    <w:p w:rsidRDefault="00466F09" w:rsidP="003734BE" w:rsidR="00466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F09" w:rsidP="003734BE" w:rsidR="00466F09">
      <w:r>
        <w:separator/>
      </w:r>
    </w:p>
  </w:footnote>
  <w:footnote w:id="0" w:type="continuationSeparator">
    <w:p w:rsidRDefault="00466F09" w:rsidP="003734BE" w:rsidR="00466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7388" w:rsidRPr="00EA7388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C32B59">
      <w:t>222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C32B59">
      <w:t>222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A5D32"/>
    <w:rsid w:val="002D048F"/>
    <w:rsid w:val="003734BE"/>
    <w:rsid w:val="00382327"/>
    <w:rsid w:val="003855E7"/>
    <w:rsid w:val="003929B4"/>
    <w:rsid w:val="00403F01"/>
    <w:rsid w:val="004171BE"/>
    <w:rsid w:val="00466F09"/>
    <w:rsid w:val="00473132"/>
    <w:rsid w:val="004777B1"/>
    <w:rsid w:val="004A6CA0"/>
    <w:rsid w:val="005451C2"/>
    <w:rsid w:val="005A4641"/>
    <w:rsid w:val="005C7075"/>
    <w:rsid w:val="00642955"/>
    <w:rsid w:val="0066735D"/>
    <w:rsid w:val="006767AE"/>
    <w:rsid w:val="006C1D43"/>
    <w:rsid w:val="006E3551"/>
    <w:rsid w:val="00736EF6"/>
    <w:rsid w:val="00743750"/>
    <w:rsid w:val="00763B78"/>
    <w:rsid w:val="00764538"/>
    <w:rsid w:val="007725FF"/>
    <w:rsid w:val="007A74B6"/>
    <w:rsid w:val="007B4548"/>
    <w:rsid w:val="00832F97"/>
    <w:rsid w:val="00876209"/>
    <w:rsid w:val="008863A3"/>
    <w:rsid w:val="008A44E7"/>
    <w:rsid w:val="00910C43"/>
    <w:rsid w:val="009374AD"/>
    <w:rsid w:val="00984E8A"/>
    <w:rsid w:val="009966BF"/>
    <w:rsid w:val="009C3B0A"/>
    <w:rsid w:val="009D46D2"/>
    <w:rsid w:val="00A31ADC"/>
    <w:rsid w:val="00A36F2E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2B59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E14AE2"/>
    <w:rsid w:val="00E47FD1"/>
    <w:rsid w:val="00E907BF"/>
    <w:rsid w:val="00EA7388"/>
    <w:rsid w:val="00EB167D"/>
    <w:rsid w:val="00EB78C8"/>
    <w:rsid w:val="00EC0B4A"/>
    <w:rsid w:val="00EF64B4"/>
    <w:rsid w:val="00F35310"/>
    <w:rsid w:val="00F7047C"/>
    <w:rsid w:val="00F85A66"/>
    <w:rsid w:val="00FA2F1D"/>
    <w:rsid w:val="00FB3768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POTPIS  d.o.o. za poslovanje nekretninama, trgovinu, turizam i ugostiteljstvo</izvorni_sadrzaj>
    <derivirana_varijabla naziv="DomainObject.Predmet.ProtustrankaFormated_1">  POTPIS  d.o.o. za poslovanje nekretninama, trgovinu, turizam i ugostiteljstvo</derivirana_varijabla>
  </DomainObject.Predmet.ProtustrankaFormated>
  <DomainObject.Predmet.ProtustrankaFormatedOIB>
    <izvorni_sadrzaj>  POTPIS  d.o.o. za poslovanje nekretninama, trgovinu, turizam i ugostiteljstvo, OIB 02906465136</izvorni_sadrzaj>
    <derivirana_varijabla naziv="DomainObject.Predmet.ProtustrankaFormatedOIB_1">  POTPIS  d.o.o. za poslovanje nekretninama, trgovinu, turizam i ugostiteljstvo, OIB 02906465136</derivirana_varijabla>
  </DomainObject.Predmet.ProtustrankaFormatedOIB>
  <DomainObject.Predmet.ProtustrankaFormatedWithAdress>
    <izvorni_sadrzaj> POTPIS  d.o.o. za poslovanje nekretninama, trgovinu, turizam i ugostiteljstvo, Hrv.Iseljenika 4, 21000 Split</izvorni_sadrzaj>
    <derivirana_varijabla naziv="DomainObject.Predmet.ProtustrankaFormatedWithAdress_1"> POTPIS  d.o.o. za poslovanje nekretninama, trgovinu, turizam i ugostiteljstvo, Hrv.Iseljenika 4, 21000 Split</derivirana_varijabla>
  </DomainObject.Predmet.ProtustrankaFormatedWithAdress>
  <DomainObject.Predmet.ProtustrankaFormatedWithAdressOIB>
    <izvorni_sadrzaj> POTPIS  d.o.o. za poslovanje nekretninama, trgovinu, turizam i ugostiteljstvo, OIB 02906465136, Hrv.Iseljenika 4, 21000 Split</izvorni_sadrzaj>
    <derivirana_varijabla naziv="DomainObject.Predmet.ProtustrankaFormatedWithAdressOIB_1"> POTPIS  d.o.o. za poslovanje nekretninama, trgovinu, turizam i ugostiteljstvo, OIB 02906465136, Hrv.Iseljenika 4, 21000 Split</derivirana_varijabla>
  </DomainObject.Predmet.ProtustrankaFormatedWithAdressOIB>
  <DomainObject.Predmet.ProtustrankaWithAdress>
    <izvorni_sadrzaj>POTPIS  d.o.o. za poslovanje nekretninama, trgovinu, turizam i ugostiteljstvo Hrv.Iseljenika 4, 21000 Split</izvorni_sadrzaj>
    <derivirana_varijabla naziv="DomainObject.Predmet.ProtustrankaWithAdress_1">POTPIS  d.o.o. za poslovanje nekretninama, trgovinu, turizam i ugostiteljstvo Hrv.Iseljenika 4, 21000 Split</derivirana_varijabla>
  </DomainObject.Predmet.ProtustrankaWithAdress>
  <DomainObject.Predmet.ProtustrankaWithAdressOIB>
    <izvorni_sadrzaj>POTPIS  d.o.o. za poslovanje nekretninama, trgovinu, turizam i ugostiteljstvo, OIB 02906465136, Hrv.Iseljenika 4, 21000 Split</izvorni_sadrzaj>
    <derivirana_varijabla naziv="DomainObject.Predmet.ProtustrankaWithAdressOIB_1">POTPIS  d.o.o. za poslovanje nekretninama, trgovinu, turizam i ugostiteljstvo, OIB 02906465136, Hrv.Iseljenika 4, 21000 Split</derivirana_varijabla>
  </DomainObject.Predmet.ProtustrankaWithAdressOIB>
  <DomainObject.Predmet.ProtustrankaNazivFormated>
    <izvorni_sadrzaj>POTPIS  d.o.o. za poslovanje nekretninama, trgovinu, turizam i ugostiteljstvo</izvorni_sadrzaj>
    <derivirana_varijabla naziv="DomainObject.Predmet.ProtustrankaNazivFormated_1">POTPIS  d.o.o. za poslovanje nekretninama, trgovinu, turizam i ugostiteljstvo</derivirana_varijabla>
  </DomainObject.Predmet.ProtustrankaNazivFormated>
  <DomainObject.Predmet.ProtustrankaNazivFormatedOIB>
    <izvorni_sadrzaj>POTPIS  d.o.o. za poslovanje nekretninama, trgovinu, turizam i ugostiteljstvo, OIB 02906465136</izvorni_sadrzaj>
    <derivirana_varijabla naziv="DomainObject.Predmet.ProtustrankaNazivFormatedOIB_1">POTPIS  d.o.o. za poslovanje nekretninama, trgovinu, turizam i ugostiteljstvo, OIB 02906465136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12123.80</izvorni_sadrzaj>
    <derivirana_varijabla naziv="DomainObject.Predmet.TrenutnaVrijednost_1">12123.80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POTPIS  d.o.o. za poslovanje nekretninama, trgovinu, turizam i ugostiteljstvo</item>
    </izvorni_sadrzaj>
    <derivirana_varijabla naziv="DomainObject.Predmet.ProtuStrankaListFormated_1">
      <item>POTPIS  d.o.o. za poslovanje nekretninama, trgovinu, turizam i ugostiteljstvo</item>
    </derivirana_varijabla>
  </DomainObject.Predmet.ProtuStrankaListFormated>
  <DomainObject.Predmet.ProtuStrankaListFormatedOIB>
    <izvorni_sadrzaj>
      <item>POTPIS  d.o.o. za poslovanje nekretninama, trgovinu, turizam i ugostiteljstvo, OIB 02906465136</item>
    </izvorni_sadrzaj>
    <derivirana_varijabla naziv="DomainObject.Predmet.ProtuStrankaListFormatedOIB_1">
      <item>POTPIS  d.o.o. za poslovanje nekretninama, trgovinu, turizam i ugostiteljstvo, OIB 02906465136</item>
    </derivirana_varijabla>
  </DomainObject.Predmet.ProtuStrankaListFormatedOIB>
  <DomainObject.Predmet.ProtuStrankaListFormatedWithAdress>
    <izvorni_sadrzaj>
      <item>POTPIS  d.o.o. za poslovanje nekretninama, trgovinu, turizam i ugostiteljstvo, Hrv.Iseljenika 4, 21000 Split</item>
    </izvorni_sadrzaj>
    <derivirana_varijabla naziv="DomainObject.Predmet.ProtuStrankaListFormatedWithAdress_1">
      <item>POTPIS  d.o.o. za poslovanje nekretninama, trgovinu, turizam i ugostiteljstvo, Hrv.Iseljenika 4, 21000 Split</item>
    </derivirana_varijabla>
  </DomainObject.Predmet.ProtuStrankaListFormatedWithAdress>
  <DomainObject.Predmet.ProtuStrankaListFormatedWithAdressOIB>
    <izvorni_sadrzaj>
      <item>POTPIS  d.o.o. za poslovanje nekretninama, trgovinu, turizam i ugostiteljstvo, OIB 02906465136, Hrv.Iseljenika 4, 21000 Split</item>
    </izvorni_sadrzaj>
    <derivirana_varijabla naziv="DomainObject.Predmet.ProtuStrankaListFormatedWithAdressOIB_1">
      <item>POTPIS  d.o.o. za poslovanje nekretninama, trgovinu, turizam i ugostiteljstvo, OIB 02906465136, Hrv.Iseljenika 4, 21000 Split</item>
    </derivirana_varijabla>
  </DomainObject.Predmet.ProtuStrankaListFormatedWithAdressOIB>
  <DomainObject.Predmet.ProtuStrankaListNazivFormated>
    <izvorni_sadrzaj>
      <item>POTPIS  d.o.o. za poslovanje nekretninama, trgovinu, turizam i ugostiteljstvo</item>
    </izvorni_sadrzaj>
    <derivirana_varijabla naziv="DomainObject.Predmet.ProtuStrankaListNazivFormated_1">
      <item>POTPIS  d.o.o. za poslovanje nekretninama, trgovinu, turizam i ugostiteljstvo</item>
    </derivirana_varijabla>
  </DomainObject.Predmet.ProtuStrankaListNazivFormated>
  <DomainObject.Predmet.ProtuStrankaListNazivFormatedOIB>
    <izvorni_sadrzaj>
      <item>POTPIS  d.o.o. za poslovanje nekretninama, trgovinu, turizam i ugostiteljstvo, OIB 02906465136</item>
    </izvorni_sadrzaj>
    <derivirana_varijabla naziv="DomainObject.Predmet.ProtuStrankaListNazivFormatedOIB_1">
      <item>POTPIS  d.o.o. za poslovanje nekretninama, trgovinu, turizam i ugostiteljstvo, OIB 02906465136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POTPIS  d.o.o. za poslovanje nekretninama, trgovinu, turizam i ugostiteljstvo</izvorni_sadrzaj>
    <derivirana_varijabla naziv="DomainObject.Predmet.ProtustrankaIDrugi_1">POTPIS  d.o.o. za poslovanje nekretninama, trgovinu, turizam i ugostiteljstvo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POTPIS  d.o.o. za poslovanje nekretninama, trgovinu, turizam i ugostiteljstvo, OIB 02906465136, Hrv.Iseljenika 4, 21000 Split</izvorni_sadrzaj>
    <derivirana_varijabla naziv="DomainObject.Predmet.ProtustrankaIDrugiAdressOIB_1">POTPIS  d.o.o. za poslovanje nekretninama, trgovinu, turizam i ugostiteljstvo, OIB 02906465136, Hrv.Iseljenika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POTPIS  d.o.o. za poslovanje nekretninama, trgovinu, turizam i ugostiteljstvo</item>
    </izvorni_sadrzaj>
    <derivirana_varijabla naziv="DomainObject.Predmet.SudioniciListNaziv_1">
      <item>FINA SPLIT</item>
      <item>POTPIS  d.o.o. za poslovanje nekretninama, trgovinu, turizam i ugostiteljstvo</item>
    </derivirana_varijabla>
  </DomainObject.Predmet.SudioniciListNaziv>
  <DomainObject.Predmet.SudioniciListAdressOIB>
    <izvorni_sadrzaj>
      <item>FINA SPLIT, Mažuranićevo šetalište 24 b,21000 Split</item>
      <item>POTPIS  d.o.o. za poslovanje nekretninama, trgovinu, turizam i ugostiteljstvo, OIB 02906465136, Hrv.Iseljenika 4,21000 Split</item>
    </izvorni_sadrzaj>
    <derivirana_varijabla naziv="DomainObject.Predmet.SudioniciListAdressOIB_1">
      <item>FINA SPLIT, Mažuranićevo šetalište 24 b,21000 Split</item>
      <item>POTPIS  d.o.o. za poslovanje nekretninama, trgovinu, turizam i ugostiteljstvo, OIB 02906465136, Hrv.Iseljenika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02906465136</item>
    </izvorni_sadrzaj>
    <derivirana_varijabla naziv="DomainObject.Predmet.SudioniciListNazivOIB_1">
      <item>, OIB null</item>
      <item>, OIB 02906465136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175F1-D226-4AE3-B168-EC9AC8205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3918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2015-12-21T10:55:00Z</dcterms:created>
  <dc:creator>wsadmin</dc:creator>
  <cp:lastModifiedBy>Katarina Mikulić</cp:lastModifiedBy>
  <cp:lastPrinted>2015-12-22T08:05:00Z</cp:lastPrinted>
  <dcterms:modified xmlns:xsi="http://www.w3.org/2001/XMLSchema-instance" xsi:type="dcterms:W3CDTF">2016-01-04T13:21:00Z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