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4da2f" w14:paraId="644da2f" w:rsidRDefault="00B61E5F" w:rsidP="00B61E5F" w:rsidR="00B61E5F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B61E5F" w:rsidP="00B61E5F" w:rsidR="00B61E5F">
      <w:pPr>
        <w:pStyle w:val="NormaleSPIS"/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B61E5F" w:rsidP="00B61E5F" w:rsidR="00B61E5F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rPr>
          <w:rFonts w:cs="Times New Roman" w:eastAsia="Calibri"/>
          <w:color w:val="000000"/>
        </w:rPr>
      </w:pPr>
    </w:p>
    <w:p w:rsidRDefault="00B61E5F" w:rsidP="00B61E5F" w:rsidR="00B61E5F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B61E5F" w:rsidP="00B61E5F" w:rsidR="00B61E5F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B61E5F" w:rsidP="00B61E5F" w:rsidR="00B61E5F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B61E5F" w:rsidP="00B61E5F" w:rsidR="00B61E5F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B61E5F" w:rsidR="00B61E5F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B61E5F" w:rsidR="00B61E5F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B61E5F" w:rsidR="00B61E5F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B61E5F" w:rsidR="00B61E5F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B61E5F" w:rsidP="00B61E5F" w:rsidR="00B61E5F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B61E5F" w:rsidP="00B61E5F" w:rsidR="00B61E5F">
      <w:pPr>
        <w:pStyle w:val="NormaleSPIS"/>
      </w:pPr>
    </w:p>
    <w:p w:rsidRDefault="00B61E5F" w:rsidP="00B61E5F" w:rsidR="00B61E5F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B61E5F" w:rsidP="00B61E5F" w:rsidR="00B61E5F">
      <w:pPr>
        <w:pStyle w:val="NormaleSPIS"/>
      </w:pPr>
    </w:p>
    <w:p w:rsidRDefault="00B61E5F" w:rsidP="00B61E5F" w:rsidR="00B61E5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B61E5F" w:rsidP="00B61E5F" w:rsidR="00B61E5F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B61E5F" w:rsidP="00B61E5F" w:rsidR="00B61E5F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B61E5F" w:rsidP="00B61E5F" w:rsidR="00B61E5F">
      <w:pPr>
        <w:pStyle w:val="NormaleSPIS"/>
        <w:spacing w:after="0"/>
        <w:ind w:firstLine="0"/>
      </w:pPr>
      <w:r>
        <w:t>1. e-Oglasna ploča</w:t>
      </w:r>
    </w:p>
    <w:p w:rsidRDefault="00B61E5F" w:rsidP="00B61E5F" w:rsidR="00B61E5F">
      <w:pPr>
        <w:pStyle w:val="NormaleSPIS"/>
        <w:spacing w:after="0"/>
        <w:ind w:firstLine="0"/>
      </w:pPr>
      <w:r>
        <w:t>2. Spisi navedeni u tabeli iz točke 2.</w:t>
      </w:r>
    </w:p>
    <w:p w:rsidRDefault="00B61E5F" w:rsidP="00B61E5F" w:rsidR="00B61E5F">
      <w:pPr>
        <w:pStyle w:val="NormaleSPIS"/>
        <w:spacing w:after="0"/>
        <w:ind w:firstLine="0"/>
      </w:pPr>
      <w:r>
        <w:t>3. Trgovački sud u Bjelovaru</w:t>
      </w:r>
    </w:p>
    <w:p w:rsidRDefault="00B61E5F" w:rsidP="00B61E5F" w:rsidR="00B61E5F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5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31521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St-337/2017-3</izvorni_sadrzaj>
    <derivirana_varijabla naziv="DomainObject.Oznaka_1">St-337/2017-3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337</izvorni_sadrzaj>
    <derivirana_varijabla naziv="DomainObject.Predmet.Broj_1">337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2017.</izvorni_sadrzaj>
    <derivirana_varijabla naziv="DomainObject.Predmet.DatumOsnivanja_1">16.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St-337/2017</izvorni_sadrzaj>
    <derivirana_varijabla naziv="DomainObject.Predmet.OznakaBroj_1">St-337/2017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Diskurziv društvo s ograničenom odgovornošću za ugostiteljstvo i trgovinu</izvorni_sadrzaj>
    <derivirana_varijabla naziv="DomainObject.Predmet.ProtustrankaFormated_1">  Diskurziv društvo s ograničenom odgovornošću za ugostiteljstvo i trgovinu</derivirana_varijabla>
  </DomainObject.Predmet.ProtustrankaFormated>
  <DomainObject.Predmet.ProtustrankaFormatedOIB>
    <izvorni_sadrzaj>  Diskurziv društvo s ograničenom odgovornošću za ugostiteljstvo i trgovinu, OIB 30499039546</izvorni_sadrzaj>
    <derivirana_varijabla naziv="DomainObject.Predmet.ProtustrankaFormatedOIB_1">  Diskurziv društvo s ograničenom odgovornošću za ugostiteljstvo i trgovinu, OIB 30499039546</derivirana_varijabla>
  </DomainObject.Predmet.ProtustrankaFormatedOIB>
  <DomainObject.Predmet.ProtustrankaFormatedWithAdress>
    <izvorni_sadrzaj> Diskurziv društvo s ograničenom odgovornošću za ugostiteljstvo i trgovinu, Zagorska 36, 42250 Lepoglava</izvorni_sadrzaj>
    <derivirana_varijabla naziv="DomainObject.Predmet.ProtustrankaFormatedWithAdress_1"> Diskurziv društvo s ograničenom odgovornošću za ugostiteljstvo i trgovinu, Zagorska 36, 42250 Lepoglava</derivirana_varijabla>
  </DomainObject.Predmet.ProtustrankaFormatedWithAdress>
  <DomainObject.Predmet.ProtustrankaFormatedWithAdressOIB>
    <izvorni_sadrzaj> Diskurziv društvo s ograničenom odgovornošću za ugostiteljstvo i trgovinu, OIB 30499039546, Zagorska 36, 42250 Lepoglava</izvorni_sadrzaj>
    <derivirana_varijabla naziv="DomainObject.Predmet.ProtustrankaFormatedWithAdressOIB_1"> Diskurziv društvo s ograničenom odgovornošću za ugostiteljstvo i trgovinu, OIB 30499039546, Zagorska 36, 42250 Lepoglava</derivirana_varijabla>
  </DomainObject.Predmet.ProtustrankaFormatedWithAdressOIB>
  <DomainObject.Predmet.ProtustrankaWithAdress>
    <izvorni_sadrzaj>Diskurziv društvo s ograničenom odgovornošću za ugostiteljstvo i trgovinu Zagorska 36, 42250 Lepoglava</izvorni_sadrzaj>
    <derivirana_varijabla naziv="DomainObject.Predmet.ProtustrankaWithAdress_1">Diskurziv društvo s ograničenom odgovornošću za ugostiteljstvo i trgovinu Zagorska 36, 42250 Lepoglava</derivirana_varijabla>
  </DomainObject.Predmet.ProtustrankaWithAdress>
  <DomainObject.Predmet.ProtustrankaWithAdressOIB>
    <izvorni_sadrzaj>Diskurziv društvo s ograničenom odgovornošću za ugostiteljstvo i trgovinu, OIB 30499039546, Zagorska 36, 42250 Lepoglava</izvorni_sadrzaj>
    <derivirana_varijabla naziv="DomainObject.Predmet.ProtustrankaWithAdressOIB_1">Diskurziv društvo s ograničenom odgovornošću za ugostiteljstvo i trgovinu, OIB 30499039546, Zagorska 36, 42250 Lepoglava</derivirana_varijabla>
  </DomainObject.Predmet.ProtustrankaWithAdressOIB>
  <DomainObject.Predmet.ProtustrankaNazivFormated>
    <izvorni_sadrzaj>Diskurziv društvo s ograničenom odgovornošću za ugostiteljstvo i trgovinu</izvorni_sadrzaj>
    <derivirana_varijabla naziv="DomainObject.Predmet.ProtustrankaNazivFormated_1">Diskurziv društvo s ograničenom odgovornošću za ugostiteljstvo i trgovinu</derivirana_varijabla>
  </DomainObject.Predmet.ProtustrankaNazivFormated>
  <DomainObject.Predmet.ProtustrankaNazivFormatedOIB>
    <izvorni_sadrzaj>Diskurziv društvo s ograničenom odgovornošću za ugostiteljstvo i trgovinu, OIB 30499039546</izvorni_sadrzaj>
    <derivirana_varijabla naziv="DomainObject.Predmet.ProtustrankaNazivFormatedOIB_1">Diskurziv društvo s ograničenom odgovornošću za ugostiteljstvo i trgovinu, OIB 30499039546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41970.20</izvorni_sadrzaj>
    <derivirana_varijabla naziv="DomainObject.Predmet.TrenutnaVrijednost_1">41970.20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Diskurziv društvo s ograničenom odgovornošću za ugostiteljstvo i trgovinu</item>
    </izvorni_sadrzaj>
    <derivirana_varijabla naziv="DomainObject.Predmet.ProtuStrankaListFormated_1">
      <item>Diskurziv društvo s ograničenom odgovornošću za ugostiteljstvo i trgovinu</item>
    </derivirana_varijabla>
  </DomainObject.Predmet.ProtuStrankaListFormated>
  <DomainObject.Predmet.ProtuStrankaListFormatedOIB>
    <izvorni_sadrzaj>
      <item>Diskurziv društvo s ograničenom odgovornošću za ugostiteljstvo i trgovinu, OIB 30499039546</item>
    </izvorni_sadrzaj>
    <derivirana_varijabla naziv="DomainObject.Predmet.ProtuStrankaListFormatedOIB_1">
      <item>Diskurziv društvo s ograničenom odgovornošću za ugostiteljstvo i trgovinu, OIB 30499039546</item>
    </derivirana_varijabla>
  </DomainObject.Predmet.ProtuStrankaListFormatedOIB>
  <DomainObject.Predmet.ProtuStrankaListFormatedWithAdress>
    <izvorni_sadrzaj>
      <item>Diskurziv društvo s ograničenom odgovornošću za ugostiteljstvo i trgovinu, Zagorska 36, 42250 Lepoglava</item>
    </izvorni_sadrzaj>
    <derivirana_varijabla naziv="DomainObject.Predmet.ProtuStrankaListFormatedWithAdress_1">
      <item>Diskurziv društvo s ograničenom odgovornošću za ugostiteljstvo i trgovinu, Zagorska 36, 42250 Lepoglava</item>
    </derivirana_varijabla>
  </DomainObject.Predmet.ProtuStrankaListFormatedWithAdress>
  <DomainObject.Predmet.ProtuStrankaListFormatedWithAdressOIB>
    <izvorni_sadrzaj>
      <item>Diskurziv društvo s ograničenom odgovornošću za ugostiteljstvo i trgovinu, OIB 30499039546, Zagorska 36, 42250 Lepoglava</item>
    </izvorni_sadrzaj>
    <derivirana_varijabla naziv="DomainObject.Predmet.ProtuStrankaListFormatedWithAdressOIB_1">
      <item>Diskurziv društvo s ograničenom odgovornošću za ugostiteljstvo i trgovinu, OIB 30499039546, Zagorska 36, 42250 Lepoglava</item>
    </derivirana_varijabla>
  </DomainObject.Predmet.ProtuStrankaListFormatedWithAdressOIB>
  <DomainObject.Predmet.ProtuStrankaListNazivFormated>
    <izvorni_sadrzaj>
      <item>Diskurziv društvo s ograničenom odgovornošću za ugostiteljstvo i trgovinu</item>
    </izvorni_sadrzaj>
    <derivirana_varijabla naziv="DomainObject.Predmet.ProtuStrankaListNazivFormated_1">
      <item>Diskurziv društvo s ograničenom odgovornošću za ugostiteljstvo i trgovinu</item>
    </derivirana_varijabla>
  </DomainObject.Predmet.ProtuStrankaListNazivFormated>
  <DomainObject.Predmet.ProtuStrankaListNazivFormatedOIB>
    <izvorni_sadrzaj>
      <item>Diskurziv društvo s ograničenom odgovornošću za ugostiteljstvo i trgovinu, OIB 30499039546</item>
    </izvorni_sadrzaj>
    <derivirana_varijabla naziv="DomainObject.Predmet.ProtuStrankaListNazivFormatedOIB_1">
      <item>Diskurziv društvo s ograničenom odgovornošću za ugostiteljstvo i trgovinu, OIB 30499039546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St-337/2017-3</izvorni_sadrzaj>
    <derivirana_varijabla naziv="DomainObject.PoslovniBrojDokumenta_1">St-337/2017-3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Diskurziv društvo s ograničenom odgovornošću za ugostiteljstvo i trgovinu</izvorni_sadrzaj>
    <derivirana_varijabla naziv="DomainObject.Predmet.ProtustrankaIDrugi_1">Diskurziv društvo s ograničenom odgovornošću za ugostiteljstvo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Diskurziv društvo s ograničenom odgovornošću za ugostiteljstvo i trgovinu, OIB 30499039546, Zagorska 36, 42250 Lepoglava</izvorni_sadrzaj>
    <derivirana_varijabla naziv="DomainObject.Predmet.ProtustrankaIDrugiAdressOIB_1">Diskurziv društvo s ograničenom odgovornošću za ugostiteljstvo i trgovinu, OIB 30499039546, Zagorska 36, 42250 Lepoglava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Diskurziv društvo s ograničenom odgovornošću za ugostiteljstvo i trgovinu</item>
      <item>Sudski registar</item>
      <item>e-oglasna ploča</item>
    </izvorni_sadrzaj>
    <derivirana_varijabla naziv="DomainObject.Predmet.SudioniciListNaziv_1">
      <item>Financijska agencija</item>
      <item>Diskurziv društvo s ograničenom odgovornošću za ugostiteljstvo i trgovinu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Diskurziv društvo s ograničenom odgovornošću za ugostiteljstvo i trgovinu, OIB 30499039546, Zagorska 36,42250 Lepoglava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Diskurziv društvo s ograničenom odgovornošću za ugostiteljstvo i trgovinu, OIB 30499039546, Zagorska 36,42250 Lepoglava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410FC3-5DBA-4652-8A03-EC28D510754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2017-12-27T09:00:00Z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St-337/2017-3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