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48ca" w14:paraId="c3848ca" w:rsidRDefault="00DD2365" w:rsidP="00A27295" w:rsidR="004B741D">
      <w:pPr>
        <w:jc w:val="right"/>
        <w15:collapsed w:val="false"/>
      </w:pPr>
      <w:r>
        <w:t>Broj: St-</w:t>
      </w:r>
      <w:r w:rsidR="004402A6">
        <w:t>615/16-12</w:t>
      </w:r>
    </w:p>
    <w:p w:rsidRDefault="00A27295" w:rsidP="00A27295" w:rsidR="00A27295">
      <w:r>
        <w:rPr>
          <w:rStyle w:val="Naglaeno"/>
        </w:rPr>
        <w:t xml:space="preserve">             </w:t>
      </w:r>
      <w:r w:rsidR="0046759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CF7043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2E786B" w:rsidP="00CF7043" w:rsidR="002E786B" w:rsidRPr="00CF7043">
      <w:pPr>
        <w:ind w:hanging="720" w:left="360"/>
        <w:rPr>
          <w:sz w:val="22"/>
          <w:szCs w:val="22"/>
        </w:rPr>
      </w:pPr>
    </w:p>
    <w:p w:rsidRDefault="00451DD6" w:rsidP="00960C63" w:rsidR="00451DD6" w:rsidRPr="00D57398">
      <w:pPr>
        <w:jc w:val="center"/>
        <w:rPr>
          <w:b/>
        </w:rPr>
      </w:pPr>
      <w:r w:rsidRPr="00D57398">
        <w:rPr>
          <w:b/>
        </w:rPr>
        <w:t>R E P U B L I K A  H R V A T S K A</w:t>
      </w:r>
    </w:p>
    <w:p w:rsidRDefault="00451DD6" w:rsidP="00451DD6" w:rsidR="00451DD6" w:rsidRPr="00D57398">
      <w:pPr>
        <w:jc w:val="center"/>
        <w:rPr>
          <w:b/>
        </w:rPr>
      </w:pPr>
    </w:p>
    <w:p w:rsidRDefault="005E5D90" w:rsidP="00CF7043" w:rsidR="00451DD6" w:rsidRPr="00D57398">
      <w:pPr>
        <w:jc w:val="center"/>
        <w:rPr>
          <w:b/>
        </w:rPr>
      </w:pPr>
      <w:r w:rsidRPr="00D57398">
        <w:rPr>
          <w:b/>
        </w:rPr>
        <w:t>Z A K L J U Č A K</w:t>
      </w:r>
    </w:p>
    <w:p w:rsidRDefault="00451DD6" w:rsidP="004B741D" w:rsidR="00451DD6">
      <w:pPr>
        <w:rPr>
          <w:b/>
        </w:rPr>
      </w:pPr>
    </w:p>
    <w:p w:rsidRDefault="002E786B" w:rsidP="004B741D" w:rsidR="002E786B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090131">
        <w:t>j sutkinji</w:t>
      </w:r>
      <w:r w:rsidR="00451DD6" w:rsidRPr="00451DD6">
        <w:t xml:space="preserve"> Nadi Roso, u stečajnom </w:t>
      </w:r>
      <w:r w:rsidR="002E786B">
        <w:t xml:space="preserve">postupku </w:t>
      </w:r>
      <w:r w:rsidR="009A1E35">
        <w:t xml:space="preserve">nad dužnikom </w:t>
      </w:r>
      <w:r w:rsidR="004402A6">
        <w:rPr>
          <w:b/>
        </w:rPr>
        <w:t>NIKO j.d.o.o., Martin, Kralja Zvonimira 59, MBS: 030154867</w:t>
      </w:r>
      <w:r w:rsidR="004402A6">
        <w:t xml:space="preserve">, </w:t>
      </w:r>
      <w:r w:rsidR="004402A6">
        <w:rPr>
          <w:b/>
        </w:rPr>
        <w:t>OIB: 71283712470</w:t>
      </w:r>
      <w:r w:rsidR="0072710A">
        <w:t xml:space="preserve">, </w:t>
      </w:r>
      <w:r w:rsidR="003B4C28">
        <w:t xml:space="preserve">dana </w:t>
      </w:r>
      <w:r w:rsidR="00381D84">
        <w:t>2</w:t>
      </w:r>
      <w:r w:rsidR="004402A6">
        <w:t>1</w:t>
      </w:r>
      <w:r w:rsidR="00381D84">
        <w:t>. prosinca</w:t>
      </w:r>
      <w:r w:rsidR="002A6867">
        <w:t xml:space="preserve"> 2016. g.,</w:t>
      </w:r>
      <w:r w:rsidR="003B4C28">
        <w:t xml:space="preserve"> </w:t>
      </w:r>
      <w:r>
        <w:t xml:space="preserve"> </w:t>
      </w:r>
    </w:p>
    <w:p w:rsidRDefault="00366021" w:rsidP="004B741D" w:rsidR="00366021">
      <w:pPr>
        <w:jc w:val="both"/>
      </w:pPr>
    </w:p>
    <w:p w:rsidRDefault="002E786B" w:rsidP="004B741D" w:rsidR="002E786B">
      <w:pPr>
        <w:jc w:val="both"/>
      </w:pPr>
    </w:p>
    <w:p w:rsidRDefault="005E5D90" w:rsidP="004B741D" w:rsidR="004B741D" w:rsidRPr="00381D84">
      <w:pPr>
        <w:jc w:val="center"/>
      </w:pPr>
      <w:r w:rsidRPr="00381D84">
        <w:t>z a k l j u č i o  j e :</w:t>
      </w:r>
    </w:p>
    <w:p w:rsidRDefault="004B741D" w:rsidP="00090131" w:rsidR="002E786B">
      <w:pPr>
        <w:pStyle w:val="Tijeloteksta"/>
        <w:tabs>
          <w:tab w:pos="708" w:val="left"/>
          <w:tab w:pos="4536" w:val="center"/>
          <w:tab w:pos="4950" w:val="left"/>
        </w:tabs>
      </w:pPr>
      <w:r>
        <w:tab/>
      </w:r>
      <w:r w:rsidR="00E642BA">
        <w:tab/>
      </w:r>
    </w:p>
    <w:p w:rsidRDefault="00090131" w:rsidP="00090131" w:rsidR="00366021" w:rsidRPr="00CF7043">
      <w:pPr>
        <w:pStyle w:val="Tijeloteksta"/>
        <w:tabs>
          <w:tab w:pos="708" w:val="left"/>
          <w:tab w:pos="4536" w:val="center"/>
          <w:tab w:pos="4950" w:val="left"/>
        </w:tabs>
      </w:pPr>
      <w:r>
        <w:tab/>
      </w:r>
    </w:p>
    <w:p w:rsidRDefault="009B61F0" w:rsidP="004402A6" w:rsidR="002E786B">
      <w:pPr>
        <w:numPr>
          <w:ilvl w:val="0"/>
          <w:numId w:val="8"/>
        </w:numPr>
        <w:ind w:firstLine="708" w:left="0"/>
        <w:jc w:val="both"/>
      </w:pPr>
      <w:r>
        <w:t>Poziva</w:t>
      </w:r>
      <w:r w:rsidR="005E5D90">
        <w:t xml:space="preserve"> se </w:t>
      </w:r>
      <w:r w:rsidR="004402A6">
        <w:t xml:space="preserve">z.z. dužnika </w:t>
      </w:r>
      <w:r w:rsidR="004402A6" w:rsidRPr="004402A6">
        <w:t>Goranka Vlaisavljević, OIB: 70085690578, Martin, Kralja Zvonimira 59</w:t>
      </w:r>
      <w:r w:rsidR="004402A6">
        <w:t xml:space="preserve"> </w:t>
      </w:r>
      <w:r w:rsidR="002A6867">
        <w:t xml:space="preserve">da u roku od </w:t>
      </w:r>
      <w:r w:rsidR="002E786B">
        <w:t>3</w:t>
      </w:r>
      <w:r w:rsidR="002A6867">
        <w:t xml:space="preserve"> dana od dana primitka ovog zaključka </w:t>
      </w:r>
      <w:r w:rsidR="00381D84">
        <w:t xml:space="preserve">privremenoj </w:t>
      </w:r>
      <w:r w:rsidR="004402A6">
        <w:t>stečajnom upravitelju Zlatku Markasović iz Osijeka, Vijenac I. Meštrovića 50</w:t>
      </w:r>
      <w:r w:rsidR="002E786B">
        <w:t xml:space="preserve"> preda i omogući pristup financijskoj i drugoj poslovnoj dokumentaciji stečajnog dužnika.</w:t>
      </w:r>
    </w:p>
    <w:p w:rsidRDefault="002E786B" w:rsidP="002E786B" w:rsidR="002E786B">
      <w:pPr>
        <w:numPr>
          <w:ilvl w:val="0"/>
          <w:numId w:val="8"/>
        </w:numPr>
        <w:ind w:firstLine="851" w:left="0"/>
        <w:jc w:val="both"/>
      </w:pPr>
      <w:r>
        <w:t xml:space="preserve">Ukoliko </w:t>
      </w:r>
      <w:r w:rsidR="004402A6">
        <w:t xml:space="preserve">z.z. dužnika </w:t>
      </w:r>
      <w:r w:rsidR="004402A6" w:rsidRPr="004402A6">
        <w:t>Goranka Vlaisavljević, OIB: 70085690578, Martin, Kralja Zvonimira 59</w:t>
      </w:r>
      <w:r w:rsidR="004402A6">
        <w:t xml:space="preserve"> </w:t>
      </w:r>
      <w:r>
        <w:t>ne postupi po pozivu suda iz točke 1. ovoga rješenja kaznit će se novčanom kaznom u iznosu od 5.000,00 kn.</w:t>
      </w:r>
    </w:p>
    <w:p w:rsidRDefault="004402A6" w:rsidP="002E786B" w:rsidR="002E786B">
      <w:pPr>
        <w:ind w:left="851"/>
        <w:jc w:val="both"/>
      </w:pPr>
      <w:r>
        <w:t xml:space="preserve"> </w:t>
      </w:r>
    </w:p>
    <w:p w:rsidRDefault="002E786B" w:rsidP="002E786B" w:rsidR="002E786B">
      <w:pPr>
        <w:jc w:val="center"/>
      </w:pPr>
      <w:r>
        <w:t>Obrazloženje</w:t>
      </w:r>
    </w:p>
    <w:p w:rsidRDefault="002E786B" w:rsidP="002E786B" w:rsidR="002E786B">
      <w:pPr>
        <w:jc w:val="center"/>
      </w:pPr>
    </w:p>
    <w:p w:rsidRDefault="002E786B" w:rsidP="002E786B" w:rsidR="002E786B">
      <w:pPr>
        <w:jc w:val="both"/>
      </w:pPr>
      <w:r>
        <w:tab/>
        <w:t xml:space="preserve">Podneskom od </w:t>
      </w:r>
      <w:r w:rsidR="00381D84">
        <w:t>1</w:t>
      </w:r>
      <w:r w:rsidR="004402A6">
        <w:t>6</w:t>
      </w:r>
      <w:r w:rsidR="00381D84">
        <w:t>. prosinca</w:t>
      </w:r>
      <w:r>
        <w:t xml:space="preserve"> 2016. g. </w:t>
      </w:r>
      <w:r w:rsidR="00381D84">
        <w:t>privremen</w:t>
      </w:r>
      <w:r w:rsidR="004402A6">
        <w:t>i</w:t>
      </w:r>
      <w:r>
        <w:t xml:space="preserve"> stečajn</w:t>
      </w:r>
      <w:r w:rsidR="004402A6">
        <w:t>i</w:t>
      </w:r>
      <w:r>
        <w:t xml:space="preserve"> upravitelj obavijesti</w:t>
      </w:r>
      <w:r w:rsidR="004402A6">
        <w:t>o</w:t>
      </w:r>
      <w:r>
        <w:t xml:space="preserve"> je sud da </w:t>
      </w:r>
      <w:r w:rsidR="004402A6">
        <w:t>mu</w:t>
      </w:r>
      <w:r>
        <w:t xml:space="preserve"> </w:t>
      </w:r>
      <w:r w:rsidR="004402A6">
        <w:t>z.z. dužnika nije dostavila više puta tražene informacije.</w:t>
      </w:r>
      <w:r w:rsidR="00381D84">
        <w:t xml:space="preserve"> Moli da sud žurno postupi sukladno odredbi čl. 117 Stečajnog zakona.</w:t>
      </w:r>
    </w:p>
    <w:p w:rsidRDefault="002E786B" w:rsidP="002E786B" w:rsidR="002E786B">
      <w:pPr>
        <w:jc w:val="both"/>
      </w:pPr>
      <w:r>
        <w:tab/>
        <w:t>Slijedom navedenog valjalo je sukladno čl.</w:t>
      </w:r>
      <w:r w:rsidR="00381D84">
        <w:t xml:space="preserve"> 117,</w:t>
      </w:r>
      <w:r>
        <w:t xml:space="preserve"> 177</w:t>
      </w:r>
      <w:r w:rsidR="00381D84">
        <w:t xml:space="preserve"> i</w:t>
      </w:r>
      <w:r>
        <w:t xml:space="preserve"> 178 Stečajnog zakona (NN br. 71/15) odlučiti kao u izreci.</w:t>
      </w:r>
    </w:p>
    <w:p w:rsidRDefault="00A55821" w:rsidP="00CF7043" w:rsidR="00A55821">
      <w:pPr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381D84">
        <w:t>2</w:t>
      </w:r>
      <w:r w:rsidR="004402A6">
        <w:t>1</w:t>
      </w:r>
      <w:r w:rsidR="00381D84">
        <w:t>. prosinca</w:t>
      </w:r>
      <w:r w:rsidR="00CF7043">
        <w:t xml:space="preserve"> </w:t>
      </w:r>
      <w:r w:rsidR="002A6867">
        <w:t>2016.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CF7043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381D84" w:rsidP="004B741D" w:rsidR="00381D8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402A6" w:rsidP="004B741D" w:rsidR="004402A6">
      <w:pPr>
        <w:pStyle w:val="Tijeloteksta"/>
        <w:jc w:val="left"/>
      </w:pPr>
    </w:p>
    <w:p w:rsidRDefault="004402A6" w:rsidP="004B741D" w:rsidR="004402A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lastRenderedPageBreak/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4402A6" w:rsidP="00470B34" w:rsidR="004402A6">
      <w:pPr>
        <w:numPr>
          <w:ilvl w:val="0"/>
          <w:numId w:val="6"/>
        </w:numPr>
        <w:jc w:val="both"/>
      </w:pPr>
      <w:r>
        <w:t xml:space="preserve">z.z. dužnika </w:t>
      </w:r>
      <w:r w:rsidRPr="004402A6">
        <w:t>Goranka Vlaisavljević, Martin, Kralja Zvonimira 59</w:t>
      </w:r>
    </w:p>
    <w:p w:rsidRDefault="004402A6" w:rsidP="00470B34" w:rsidR="002E786B">
      <w:pPr>
        <w:numPr>
          <w:ilvl w:val="0"/>
          <w:numId w:val="6"/>
        </w:numPr>
        <w:jc w:val="both"/>
      </w:pPr>
      <w:r>
        <w:t xml:space="preserve"> </w:t>
      </w:r>
      <w:r w:rsidR="002E786B">
        <w:t xml:space="preserve">st. uprav. </w:t>
      </w:r>
      <w:r>
        <w:t>Zlatko Markasović</w:t>
      </w:r>
      <w:r w:rsidR="002E786B">
        <w:t xml:space="preserve"> – na obavijest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uz </w:t>
      </w:r>
      <w:r w:rsidR="002E786B">
        <w:t xml:space="preserve">podnesak st. uprav. od </w:t>
      </w:r>
      <w:r w:rsidR="00381D84">
        <w:t>1</w:t>
      </w:r>
      <w:r w:rsidR="004402A6">
        <w:t>6</w:t>
      </w:r>
      <w:r w:rsidR="00381D84">
        <w:t>.12.2016. g.</w:t>
      </w:r>
    </w:p>
    <w:p w:rsidRDefault="002E786B" w:rsidP="00470B34" w:rsidR="00470B34">
      <w:pPr>
        <w:numPr>
          <w:ilvl w:val="0"/>
          <w:numId w:val="6"/>
        </w:numPr>
        <w:jc w:val="both"/>
      </w:pPr>
      <w:r>
        <w:t>R-</w:t>
      </w:r>
      <w:r w:rsidR="004402A6">
        <w:t>8.2.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090131" w:rsidR="00E9392A">
      <w:pPr>
        <w:pStyle w:val="Tijeloteksta"/>
        <w:ind w:firstLine="708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832" w:rsidR="00606832">
      <w:r>
        <w:separator/>
      </w:r>
    </w:p>
  </w:endnote>
  <w:endnote w:id="0" w:type="continuationSeparator">
    <w:p w:rsidRDefault="00606832" w:rsidR="00606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832" w:rsidR="00606832">
      <w:r>
        <w:separator/>
      </w:r>
    </w:p>
  </w:footnote>
  <w:footnote w:id="0" w:type="continuationSeparator">
    <w:p w:rsidRDefault="00606832" w:rsidR="006068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D4711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25E0D"/>
    <w:rsid w:val="0003531D"/>
    <w:rsid w:val="0005396D"/>
    <w:rsid w:val="00086232"/>
    <w:rsid w:val="00090131"/>
    <w:rsid w:val="00090ED3"/>
    <w:rsid w:val="000C20F1"/>
    <w:rsid w:val="000C7F37"/>
    <w:rsid w:val="000E2B43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72CDF"/>
    <w:rsid w:val="00291B9C"/>
    <w:rsid w:val="002A6867"/>
    <w:rsid w:val="002C6560"/>
    <w:rsid w:val="002E786B"/>
    <w:rsid w:val="00313F98"/>
    <w:rsid w:val="003258FC"/>
    <w:rsid w:val="00325955"/>
    <w:rsid w:val="00327B99"/>
    <w:rsid w:val="00341886"/>
    <w:rsid w:val="00344C74"/>
    <w:rsid w:val="0035286C"/>
    <w:rsid w:val="00366021"/>
    <w:rsid w:val="00381D84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402A6"/>
    <w:rsid w:val="00451DD6"/>
    <w:rsid w:val="00467595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606832"/>
    <w:rsid w:val="00607E75"/>
    <w:rsid w:val="006139EC"/>
    <w:rsid w:val="006235FB"/>
    <w:rsid w:val="006826C2"/>
    <w:rsid w:val="006837ED"/>
    <w:rsid w:val="006A2408"/>
    <w:rsid w:val="006A56C2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7D4711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A63B8"/>
    <w:rsid w:val="00AB56F9"/>
    <w:rsid w:val="00AD24AA"/>
    <w:rsid w:val="00AD76C3"/>
    <w:rsid w:val="00B11D59"/>
    <w:rsid w:val="00B41F79"/>
    <w:rsid w:val="00B923EB"/>
    <w:rsid w:val="00BA724C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090C"/>
    <w:rsid w:val="00CE19FA"/>
    <w:rsid w:val="00CF4431"/>
    <w:rsid w:val="00CF7043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642BA"/>
    <w:rsid w:val="00E73CF8"/>
    <w:rsid w:val="00E91BC9"/>
    <w:rsid w:val="00E9392A"/>
    <w:rsid w:val="00EB3D75"/>
    <w:rsid w:val="00EC7AC7"/>
    <w:rsid w:val="00ED0232"/>
    <w:rsid w:val="00ED3737"/>
    <w:rsid w:val="00F23FA1"/>
    <w:rsid w:val="00F306C1"/>
    <w:rsid w:val="00F435F7"/>
    <w:rsid w:val="00F44029"/>
    <w:rsid w:val="00F4731D"/>
    <w:rsid w:val="00F55EB2"/>
    <w:rsid w:val="00F618C3"/>
    <w:rsid w:val="00F65E9F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D47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47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7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7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7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D47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47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7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7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7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St-615/2016</izvorni_sadrzaj>
    <derivirana_varijabla naziv="DomainObject.Predmet.OznakaBroj_1">St-615/2016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 jednostavno društvo s ograničenom odgovornošću za ugostiteljstvo i usluge</izvorni_sadrzaj>
    <derivirana_varijabla naziv="DomainObject.Predmet.ProtustrankaFormated_1">  NIKO jednostavno društvo s ograničenom odgovornošću za ugostiteljstvo i usluge</derivirana_varijabla>
  </DomainObject.Predmet.ProtustrankaFormated>
  <DomainObject.Predmet.ProtustrankaFormatedOIB>
    <izvorni_sadrzaj>  NIKO jednostavno društvo s ograničenom odgovornošću za ugostiteljstvo i usluge, OIB 71283712470</izvorni_sadrzaj>
    <derivirana_varijabla naziv="DomainObject.Predmet.ProtustrankaFormatedOIB_1">  NIKO jednostavno društvo s ograničenom odgovornošću za ugostiteljstvo i usluge, OIB 71283712470</derivirana_varijabla>
  </DomainObject.Predmet.ProtustrankaFormatedOIB>
  <DomainObject.Predmet.ProtustrankaFormatedWithAdress>
    <izvorni_sadrzaj> NIKO jednostavno društvo s ograničenom odgovornošću za ugostiteljstvo i usluge, Kralja Zvonimira 59, 31500 Martin</izvorni_sadrzaj>
    <derivirana_varijabla naziv="DomainObject.Predmet.ProtustrankaFormatedWithAdress_1"> NIKO jednostavno društvo s ograničenom odgovornošću za ugostiteljstvo i usluge, Kralja Zvonimira 59, 31500 Martin</derivirana_varijabla>
  </DomainObject.Predmet.ProtustrankaFormatedWithAdress>
  <DomainObject.Predmet.ProtustrankaFormatedWithAdressOIB>
    <izvorni_sadrzaj> NIKO jednostavno društvo s ograničenom odgovornošću za ugostiteljstvo i usluge, OIB 71283712470, Kralja Zvonimira 59, 31500 Martin</izvorni_sadrzaj>
    <derivirana_varijabla naziv="DomainObject.Predmet.ProtustrankaFormatedWithAdressOIB_1"> NIKO jednostavno društvo s ograničenom odgovornošću za ugostiteljstvo i usluge, OIB 71283712470, Kralja Zvonimira 59, 31500 Martin</derivirana_varijabla>
  </DomainObject.Predmet.ProtustrankaFormatedWithAdressOIB>
  <DomainObject.Predmet.ProtustrankaWithAdress>
    <izvorni_sadrzaj>NIKO jednostavno društvo s ograničenom odgovornošću za ugostiteljstvo i usluge Kralja Zvonimira 59, 31500 Martin</izvorni_sadrzaj>
    <derivirana_varijabla naziv="DomainObject.Predmet.ProtustrankaWithAdress_1">NIKO jednostavno društvo s ograničenom odgovornošću za ugostiteljstvo i usluge Kralja Zvonimira 59, 31500 Martin</derivirana_varijabla>
  </DomainObject.Predmet.ProtustrankaWithAdress>
  <DomainObject.Predmet.ProtustrankaWithAdressOIB>
    <izvorni_sadrzaj>NIKO jednostavno društvo s ograničenom odgovornošću za ugostiteljstvo i usluge, OIB 71283712470, Kralja Zvonimira 59, 31500 Martin</izvorni_sadrzaj>
    <derivirana_varijabla naziv="DomainObject.Predmet.ProtustrankaWithAdressOIB_1">NIKO jednostavno društvo s ograničenom odgovornošću za ugostiteljstvo i usluge, OIB 71283712470, Kralja Zvonimira 59, 31500 Martin</derivirana_varijabla>
  </DomainObject.Predmet.ProtustrankaWithAdressOIB>
  <DomainObject.Predmet.ProtustrankaNazivFormated>
    <izvorni_sadrzaj>NIKO jednostavno društvo s ograničenom odgovornošću za ugostiteljstvo i usluge</izvorni_sadrzaj>
    <derivirana_varijabla naziv="DomainObject.Predmet.ProtustrankaNazivFormated_1">NIKO jednostavno društvo s ograničenom odgovornošću za ugostiteljstvo i usluge</derivirana_varijabla>
  </DomainObject.Predmet.ProtustrankaNazivFormated>
  <DomainObject.Predmet.ProtustrankaNazivFormatedOIB>
    <izvorni_sadrzaj>NIKO jednostavno društvo s ograničenom odgovornošću za ugostiteljstvo i usluge, OIB 71283712470</izvorni_sadrzaj>
    <derivirana_varijabla naziv="DomainObject.Predmet.ProtustrankaNazivFormatedOIB_1">NIKO jednostavno društvo s ograničenom odgovornošću za ugostiteljstvo i usluge, OIB 71283712470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NIKO jednostavno društvo s ograničenom odgovornošću za ugostiteljstvo i usluge</item>
    </izvorni_sadrzaj>
    <derivirana_varijabla naziv="DomainObject.Predmet.ProtuStrankaListFormated_1">
      <item>NIKO jednostavno društvo s ograničenom odgovornošću za ugostiteljstvo i usluge</item>
    </derivirana_varijabla>
  </DomainObject.Predmet.ProtuStrankaListFormated>
  <DomainObject.Predmet.ProtuStrankaListFormatedOIB>
    <izvorni_sadrzaj>
      <item>NIKO jednostavno društvo s ograničenom odgovornošću za ugostiteljstvo i usluge, OIB 71283712470</item>
    </izvorni_sadrzaj>
    <derivirana_varijabla naziv="DomainObject.Predmet.ProtuStrankaListFormatedOIB_1">
      <item>NIKO jednostavno društvo s ograničenom odgovornošću za ugostiteljstvo i usluge, OIB 71283712470</item>
    </derivirana_varijabla>
  </DomainObject.Predmet.ProtuStrankaListFormatedOIB>
  <DomainObject.Predmet.ProtuStrankaListFormatedWithAdress>
    <izvorni_sadrzaj>
      <item>NIKO jednostavno društvo s ograničenom odgovornošću za ugostiteljstvo i usluge, Kralja Zvonimira 59, 31500 Martin</item>
    </izvorni_sadrzaj>
    <derivirana_varijabla naziv="DomainObject.Predmet.ProtuStrankaListFormatedWithAdress_1">
      <item>NIKO jednostavno društvo s ograničenom odgovornošću za ugostiteljstvo i usluge, Kralja Zvonimira 59, 31500 Martin</item>
    </derivirana_varijabla>
  </DomainObject.Predmet.ProtuStrankaListFormatedWithAdress>
  <DomainObject.Predmet.ProtuStrankaListFormatedWithAdressOIB>
    <izvorni_sadrzaj>
      <item>NIKO jednostavno društvo s ograničenom odgovornošću za ugostiteljstvo i usluge, OIB 71283712470, Kralja Zvonimira 59, 31500 Martin</item>
    </izvorni_sadrzaj>
    <derivirana_varijabla naziv="DomainObject.Predmet.ProtuStrankaListFormatedWithAdressOIB_1">
      <item>NIKO jednostavno društvo s ograničenom odgovornošću za ugostiteljstvo i usluge, OIB 71283712470, Kralja Zvonimira 59, 31500 Martin</item>
    </derivirana_varijabla>
  </DomainObject.Predmet.ProtuStrankaListFormatedWithAdressOIB>
  <DomainObject.Predmet.ProtuStrankaListNazivFormated>
    <izvorni_sadrzaj>
      <item>NIKO jednostavno društvo s ograničenom odgovornošću za ugostiteljstvo i usluge</item>
    </izvorni_sadrzaj>
    <derivirana_varijabla naziv="DomainObject.Predmet.ProtuStrankaListNazivFormated_1">
      <item>NIKO jednostavno društvo s ograničenom odgovornošću za ugostiteljstvo i usluge</item>
    </derivirana_varijabla>
  </DomainObject.Predmet.ProtuStrankaListNazivFormated>
  <DomainObject.Predmet.ProtuStrankaListNazivFormatedOIB>
    <izvorni_sadrzaj>
      <item>NIKO jednostavno društvo s ograničenom odgovornošću za ugostiteljstvo i usluge, OIB 71283712470</item>
    </izvorni_sadrzaj>
    <derivirana_varijabla naziv="DomainObject.Predmet.ProtuStrankaListNazivFormatedOIB_1">
      <item>NIKO jednostavno društvo s ograničenom odgovornošću za ugostiteljstvo i usluge, OIB 71283712470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NIKO jednostavno društvo s ograničenom odgovornošću za ugostiteljstvo i usluge</izvorni_sadrzaj>
    <derivirana_varijabla naziv="DomainObject.Predmet.ProtustrankaIDrugi_1">NIKO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NIKO jednostavno društvo s ograničenom odgovornošću za ugostiteljstvo i usluge, OIB 71283712470, Kralja Zvonimira 59, 31500 Martin</izvorni_sadrzaj>
    <derivirana_varijabla naziv="DomainObject.Predmet.ProtustrankaIDrugiAdressOIB_1">NIKO jednostavno društvo s ograničenom odgovornošću za ugostiteljstvo i usluge, OIB 71283712470, Kralja Zvonimira 59, 31500 Martin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NIKO jednostavno društvo s ograničenom odgovornošću za ugostiteljstvo i usluge</item>
    </izvorni_sadrzaj>
    <derivirana_varijabla naziv="DomainObject.Predmet.SudioniciListNaziv_1">
      <item>FINA RC OSIJEK</item>
      <item>NIKO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NIKO jednostavno društvo s ograničenom odgovornošću za ugostiteljstvo i usluge, OIB 71283712470, Kralja Zvonimira 59,31500 Martin</item>
    </izvorni_sadrzaj>
    <derivirana_varijabla naziv="DomainObject.Predmet.SudioniciListAdressOIB_1">
      <item>FINA RC OSIJEK, OIB 85821130368</item>
      <item>NIKO jednostavno društvo s ograničenom odgovornošću za ugostiteljstvo i usluge, OIB 71283712470, Kralja Zvonimira 59,31500 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71283712470</item>
    </izvorni_sadrzaj>
    <derivirana_varijabla naziv="DomainObject.Predmet.SudioniciListNazivOIB_1">
      <item>, OIB 85821130368</item>
      <item>, OIB 71283712470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90562C-E035-44D7-BC4C-37364368BC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265</properties:Words>
  <properties:Characters>1327</properties:Characters>
  <properties:Lines>112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2016-12-21T10:47:00Z</dcterms:created>
  <dc:creator>hermanj</dc:creator>
  <cp:lastModifiedBy>Danijela Sekulić</cp:lastModifiedBy>
  <cp:lastPrinted>2016-12-21T10:46:00Z</cp:lastPrinted>
  <dcterms:modified xmlns:xsi="http://www.w3.org/2001/XMLSchema-instance" xsi:type="dcterms:W3CDTF">2016-12-21T10:48:00Z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