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a3d9" w14:paraId="383a3d9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C35E04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C35E04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C35E04" w:rsidP="00C35E04" w:rsidR="00C35E04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BD293A" w:rsidP="00BD293A" w:rsidR="009159CF">
      <w:pPr>
        <w:jc w:val="both"/>
      </w:pPr>
      <w:r>
        <w:tab/>
        <w:t>Trgovački sud u Pazinu, po stečajnom sucu Ivanu Dujiću, po prijedlogu predlagatelja Financijske agencije, RC Rijeka, Podružnica Pula, Giardini 5, OIB: 85821130368, za otvaranje stečajnog postupka nad SHELL HOCH &amp; TIEF BAU d.o.o. Poreč, Dalmatinska 7, OIB 91293811368</w:t>
      </w:r>
      <w:r w:rsidR="00F504CF">
        <w:t>,  26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C35E04" w:rsidP="00BD293A" w:rsidR="00C35E04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BD293A" w:rsidRPr="00BD293A">
        <w:t>SHELL HOCH &amp; TIEF BAU d.o.o. Poreč, Dalmatinska 7, OIB 91293811368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F504CF" w:rsidR="00F504CF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F504CF" w:rsidRPr="0078473E">
        <w:t>D</w:t>
      </w:r>
      <w:r w:rsidR="00F504CF">
        <w:t>ubravka Stašić</w:t>
      </w:r>
      <w:r w:rsidR="00F504CF" w:rsidRPr="0078473E">
        <w:t xml:space="preserve"> iz </w:t>
      </w:r>
      <w:r w:rsidR="00F504CF">
        <w:t>Rijeke</w:t>
      </w:r>
      <w:r w:rsidR="00F504CF" w:rsidRPr="0078473E">
        <w:t xml:space="preserve">, </w:t>
      </w:r>
      <w:r w:rsidR="00F504CF">
        <w:t>Vatroslava Lisinskog 2</w:t>
      </w:r>
      <w:r w:rsidR="00F504CF" w:rsidRPr="0078473E">
        <w:t>, OIB 2</w:t>
      </w:r>
      <w:r w:rsidR="00F504CF">
        <w:t>3303100671</w:t>
      </w:r>
      <w:r w:rsidR="00F504CF" w:rsidRPr="0078473E">
        <w:t>.</w:t>
      </w:r>
    </w:p>
    <w:p w:rsidRDefault="00231146" w:rsidP="00020463" w:rsidR="00231146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BD293A" w:rsidRPr="00BD293A">
        <w:t>SHELL HOCH &amp; TIEF BAU d.o.o. Poreč, Dalmatinska 7, OIB 91293811368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BD293A" w:rsidP="00BD293A" w:rsidR="00BD293A">
      <w:pPr>
        <w:ind w:firstLine="708"/>
        <w:jc w:val="both"/>
      </w:pPr>
      <w:r>
        <w:t>Rješenjem ovog suda posl.br. St-22/17-4 od 24. siječnja 2017. odlučeno je:</w:t>
      </w:r>
    </w:p>
    <w:p w:rsidRDefault="00BD293A" w:rsidP="00BD293A" w:rsidR="00BD293A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SHELL HOCH &amp; TIEF BAU d.o.o. Poreč, Dalmatinska 7, OIB 91293811368, te se određuje ročište radi očitovanja o prijedlogu za otvaranje stečajnoga postupka (čl. 123. SZ-a) i radi rasprave o pretpostavkama za otvaranje stečajnoga postupka (čl. 128. st. 1. SZ-a) za dan </w:t>
      </w:r>
    </w:p>
    <w:p w:rsidRDefault="00BD293A" w:rsidP="00BD293A" w:rsidR="00BD293A">
      <w:pPr>
        <w:ind w:firstLine="708"/>
        <w:jc w:val="both"/>
      </w:pPr>
      <w:r>
        <w:tab/>
        <w:t>22. ožujka 2017. u 9:40 sati, u Trgovačkom sudu u Pazinu, Dršćevka 1, sudnica 1,</w:t>
      </w:r>
    </w:p>
    <w:p w:rsidRDefault="00BD293A" w:rsidP="00BD293A" w:rsidR="00BD293A">
      <w:pPr>
        <w:ind w:firstLine="708"/>
        <w:jc w:val="both"/>
      </w:pPr>
      <w:r>
        <w:t>na koje se pozivaju:</w:t>
      </w:r>
    </w:p>
    <w:p w:rsidRDefault="00BD293A" w:rsidP="00BD293A" w:rsidR="00BD293A">
      <w:pPr>
        <w:ind w:firstLine="708"/>
        <w:jc w:val="both"/>
      </w:pPr>
      <w:r>
        <w:tab/>
      </w:r>
      <w:r>
        <w:tab/>
        <w:t>-  predlagatelj,</w:t>
      </w:r>
    </w:p>
    <w:p w:rsidRDefault="00BD293A" w:rsidP="00BD293A" w:rsidR="00BD293A">
      <w:pPr>
        <w:ind w:firstLine="708"/>
        <w:jc w:val="both"/>
      </w:pPr>
      <w:r>
        <w:tab/>
      </w:r>
      <w:r>
        <w:tab/>
        <w:t xml:space="preserve">-  dužnik, </w:t>
      </w:r>
    </w:p>
    <w:p w:rsidRDefault="00BD293A" w:rsidP="00BD293A" w:rsidR="00BD293A">
      <w:pPr>
        <w:ind w:firstLine="708"/>
        <w:jc w:val="both"/>
      </w:pPr>
      <w:r>
        <w:tab/>
      </w:r>
      <w:r>
        <w:tab/>
        <w:t>- zakonski zastupnik dužnika Bojan Emeršič iz Slovenije, Videm, Belavšek, Belavšek 44.</w:t>
      </w:r>
    </w:p>
    <w:p w:rsidRDefault="00BD293A" w:rsidP="00BD293A" w:rsidR="00BD293A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BD293A" w:rsidP="00BD293A" w:rsidR="00BD293A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BD293A" w:rsidP="00BD293A" w:rsidR="00BD293A">
      <w:pPr>
        <w:ind w:firstLine="708"/>
        <w:jc w:val="both"/>
      </w:pPr>
      <w:r>
        <w:t xml:space="preserve">To je rješenje objavljeno na mrežnoj stranici e-oglasna ploča sudova 24. siječnja 2017., te se dostava smatra obavljenom istekom osmog dana od dana objave, sukladno čl. 12. st. 1. Stečajnog zakona. </w:t>
      </w:r>
    </w:p>
    <w:p w:rsidRDefault="00BD293A" w:rsidP="00BD293A" w:rsidR="00BD293A">
      <w:pPr>
        <w:ind w:firstLine="708"/>
        <w:jc w:val="both"/>
      </w:pPr>
      <w:r>
        <w:tab/>
        <w:t>Na ročište od 22. ožujka 2017. nitko nije pristupio.</w:t>
      </w:r>
    </w:p>
    <w:p w:rsidRDefault="00BD293A" w:rsidP="00BD293A" w:rsidR="00BD293A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D293A" w:rsidP="00BD293A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>
        <w:t>22</w:t>
      </w:r>
      <w:r w:rsidR="00AF2216">
        <w:t>/1</w:t>
      </w:r>
      <w:r w:rsidR="00F504CF">
        <w:t>7</w:t>
      </w:r>
      <w:r w:rsidR="00AF2216">
        <w:t>-</w:t>
      </w:r>
      <w:r>
        <w:t>9</w:t>
      </w:r>
      <w:r w:rsidR="00AF2216">
        <w:t xml:space="preserve"> </w:t>
      </w:r>
      <w:r w:rsidR="00B11E72" w:rsidRPr="008C6C52">
        <w:t xml:space="preserve">od </w:t>
      </w:r>
      <w:r w:rsidR="00F504CF">
        <w:t>2</w:t>
      </w:r>
      <w:r>
        <w:t>2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BD293A" w:rsidR="00BD293A" w:rsidRPr="00063D7A">
      <w:pPr>
        <w:jc w:val="both"/>
      </w:pPr>
      <w:r>
        <w:tab/>
      </w:r>
      <w:r w:rsidR="00B11E72" w:rsidRPr="008C6C52">
        <w:t>„</w:t>
      </w:r>
      <w:r w:rsidR="00BD293A" w:rsidRPr="00063D7A">
        <w:t>I</w:t>
      </w:r>
      <w:r w:rsidR="00BD293A" w:rsidRPr="00063D7A">
        <w:tab/>
        <w:t xml:space="preserve">Pozivaju se osobe koje imaju pravni interes za provedbom stečajnog postupka nad </w:t>
      </w:r>
      <w:r w:rsidR="00BD293A" w:rsidRPr="00786017">
        <w:t xml:space="preserve">GP </w:t>
      </w:r>
      <w:r w:rsidR="00BD293A" w:rsidRPr="004E3A98">
        <w:t>SHELL HOCH &amp; TIEF BAU d.o.o. Poreč, Dalmatinska 7, OIB 91293811368</w:t>
      </w:r>
      <w:r w:rsidR="00BD293A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BD293A">
        <w:t>22</w:t>
      </w:r>
      <w:r w:rsidR="00BD293A" w:rsidRPr="00063D7A">
        <w:t>-1</w:t>
      </w:r>
      <w:r w:rsidR="00BD293A">
        <w:t>7</w:t>
      </w:r>
      <w:r w:rsidR="00BD293A">
        <w:rPr>
          <w:bCs/>
        </w:rPr>
        <w:t>, te da o tome dostave dokaz u spis ovog predmeta.</w:t>
      </w:r>
    </w:p>
    <w:p w:rsidRDefault="00BD293A" w:rsidP="00BD293A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F504CF">
        <w:t>2</w:t>
      </w:r>
      <w:r w:rsidR="00BD293A">
        <w:t>2</w:t>
      </w:r>
      <w:r w:rsidR="00845C3A">
        <w:t xml:space="preserve">. </w:t>
      </w:r>
      <w:r w:rsidR="00AC66E8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F504CF">
        <w:t>6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3A737D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C35E04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A56" w:rsidR="00170A56">
      <w:r>
        <w:separator/>
      </w:r>
    </w:p>
  </w:endnote>
  <w:endnote w:id="0" w:type="continuationSeparator">
    <w:p w:rsidRDefault="00170A56" w:rsidR="00170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A56" w:rsidR="00170A56">
      <w:r>
        <w:separator/>
      </w:r>
    </w:p>
  </w:footnote>
  <w:footnote w:id="0" w:type="continuationSeparator">
    <w:p w:rsidRDefault="00170A56" w:rsidR="00170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37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691054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BD293A" w:rsidRPr="00BD293A">
      <w:t>Posl. br. 10 St-22/17-12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54446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4446B">
      <w:rPr>
        <w:sz w:val="23"/>
        <w:szCs w:val="23"/>
      </w:rPr>
      <w:t>Posl. br. 10 St-</w:t>
    </w:r>
    <w:r w:rsidR="00BD293A">
      <w:rPr>
        <w:sz w:val="23"/>
        <w:szCs w:val="23"/>
      </w:rPr>
      <w:t>22</w:t>
    </w:r>
    <w:r w:rsidRPr="0054446B">
      <w:rPr>
        <w:sz w:val="23"/>
        <w:szCs w:val="23"/>
      </w:rPr>
      <w:t>/1</w:t>
    </w:r>
    <w:r w:rsidR="00F504CF">
      <w:rPr>
        <w:sz w:val="23"/>
        <w:szCs w:val="23"/>
      </w:rPr>
      <w:t>7</w:t>
    </w:r>
    <w:r w:rsidRPr="0054446B">
      <w:rPr>
        <w:sz w:val="23"/>
        <w:szCs w:val="23"/>
      </w:rPr>
      <w:t>-</w:t>
    </w:r>
    <w:r w:rsidR="00BD293A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70A56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A737D"/>
    <w:rsid w:val="003B1933"/>
    <w:rsid w:val="003F1E0F"/>
    <w:rsid w:val="003F3DA0"/>
    <w:rsid w:val="004173B6"/>
    <w:rsid w:val="004277F1"/>
    <w:rsid w:val="004478D5"/>
    <w:rsid w:val="0045218A"/>
    <w:rsid w:val="004536C1"/>
    <w:rsid w:val="00453E5D"/>
    <w:rsid w:val="004B44C2"/>
    <w:rsid w:val="004C5944"/>
    <w:rsid w:val="004E1C80"/>
    <w:rsid w:val="004E6771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33CBF"/>
    <w:rsid w:val="00C35E04"/>
    <w:rsid w:val="00C4180B"/>
    <w:rsid w:val="00C474D6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SHELL HOCH &amp; TIEF BAU d.o.o. POREČ</izvorni_sadrzaj>
    <derivirana_varijabla naziv="DomainObject.Predmet.ProtustrankaFormated_1">  SHELL HOCH &amp; TIEF BAU d.o.o. POREČ</derivirana_varijabla>
  </DomainObject.Predmet.ProtustrankaFormated>
  <DomainObject.Predmet.ProtustrankaFormatedOIB>
    <izvorni_sadrzaj>  SHELL HOCH &amp; TIEF BAU d.o.o. POREČ, OIB 91293811368</izvorni_sadrzaj>
    <derivirana_varijabla naziv="DomainObject.Predmet.ProtustrankaFormatedOIB_1">  SHELL HOCH &amp; TIEF BAU d.o.o. POREČ, OIB 91293811368</derivirana_varijabla>
  </DomainObject.Predmet.ProtustrankaFormatedOIB>
  <DomainObject.Predmet.ProtustrankaFormatedWithAdress>
    <izvorni_sadrzaj> SHELL HOCH &amp; TIEF BAU d.o.o. POREČ, Dalmatinska 7, 52440 Poreč</izvorni_sadrzaj>
    <derivirana_varijabla naziv="DomainObject.Predmet.ProtustrankaFormatedWithAdress_1"> SHELL HOCH &amp; TIEF BAU d.o.o. POREČ, Dalmatinska 7, 52440 Poreč</derivirana_varijabla>
  </DomainObject.Predmet.ProtustrankaFormatedWithAdress>
  <DomainObject.Predmet.ProtustrankaFormatedWithAdressOIB>
    <izvorni_sadrzaj> SHELL HOCH &amp; TIEF BAU d.o.o. POREČ, OIB 91293811368, Dalmatinska 7, 52440 Poreč</izvorni_sadrzaj>
    <derivirana_varijabla naziv="DomainObject.Predmet.ProtustrankaFormatedWithAdressOIB_1"> SHELL HOCH &amp; TIEF BAU d.o.o. POREČ, OIB 91293811368, Dalmatinska 7, 52440 Poreč</derivirana_varijabla>
  </DomainObject.Predmet.ProtustrankaFormatedWithAdressOIB>
  <DomainObject.Predmet.ProtustrankaWithAdress>
    <izvorni_sadrzaj>SHELL HOCH &amp; TIEF BAU d.o.o. POREČ Dalmatinska 7, 52440 Poreč</izvorni_sadrzaj>
    <derivirana_varijabla naziv="DomainObject.Predmet.ProtustrankaWithAdress_1">SHELL HOCH &amp; TIEF BAU d.o.o. POREČ Dalmatinska 7, 52440 Poreč</derivirana_varijabla>
  </DomainObject.Predmet.ProtustrankaWithAdress>
  <DomainObject.Predmet.ProtustrankaWithAdressOIB>
    <izvorni_sadrzaj>SHELL HOCH &amp; TIEF BAU d.o.o. POREČ, OIB 91293811368, Dalmatinska 7, 52440 Poreč</izvorni_sadrzaj>
    <derivirana_varijabla naziv="DomainObject.Predmet.ProtustrankaWithAdressOIB_1">SHELL HOCH &amp; TIEF BAU d.o.o. POREČ, OIB 91293811368, Dalmatinska 7, 52440 Poreč</derivirana_varijabla>
  </DomainObject.Predmet.ProtustrankaWithAdressOIB>
  <DomainObject.Predmet.ProtustrankaNazivFormated>
    <izvorni_sadrzaj>SHELL HOCH &amp; TIEF BAU d.o.o. POREČ</izvorni_sadrzaj>
    <derivirana_varijabla naziv="DomainObject.Predmet.ProtustrankaNazivFormated_1">SHELL HOCH &amp; TIEF BAU d.o.o. POREČ</derivirana_varijabla>
  </DomainObject.Predmet.ProtustrankaNazivFormated>
  <DomainObject.Predmet.ProtustrankaNazivFormatedOIB>
    <izvorni_sadrzaj>SHELL HOCH &amp; TIEF BAU d.o.o. POREČ, OIB 91293811368</izvorni_sadrzaj>
    <derivirana_varijabla naziv="DomainObject.Predmet.ProtustrankaNazivFormatedOIB_1">SHELL HOCH &amp; TIEF BAU d.o.o. POREČ, OIB 91293811368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34051.90</izvorni_sadrzaj>
    <derivirana_varijabla naziv="DomainObject.Predmet.TrenutnaVrijednost_1">34051.90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SHELL HOCH &amp; TIEF BAU d.o.o. POREČ</item>
    </izvorni_sadrzaj>
    <derivirana_varijabla naziv="DomainObject.Predmet.ProtuStrankaListFormated_1">
      <item>SHELL HOCH &amp; TIEF BAU d.o.o. POREČ</item>
    </derivirana_varijabla>
  </DomainObject.Predmet.ProtuStrankaListFormated>
  <DomainObject.Predmet.ProtuStrankaListFormatedOIB>
    <izvorni_sadrzaj>
      <item>SHELL HOCH &amp; TIEF BAU d.o.o. POREČ, OIB 91293811368</item>
    </izvorni_sadrzaj>
    <derivirana_varijabla naziv="DomainObject.Predmet.ProtuStrankaListFormatedOIB_1">
      <item>SHELL HOCH &amp; TIEF BAU d.o.o. POREČ, OIB 91293811368</item>
    </derivirana_varijabla>
  </DomainObject.Predmet.ProtuStrankaListFormatedOIB>
  <DomainObject.Predmet.ProtuStrankaListFormatedWithAdress>
    <izvorni_sadrzaj>
      <item>SHELL HOCH &amp; TIEF BAU d.o.o. POREČ, Dalmatinska 7, 52440 Poreč</item>
    </izvorni_sadrzaj>
    <derivirana_varijabla naziv="DomainObject.Predmet.ProtuStrankaListFormatedWithAdress_1">
      <item>SHELL HOCH &amp; TIEF BAU d.o.o. POREČ, Dalmatinska 7, 52440 Poreč</item>
    </derivirana_varijabla>
  </DomainObject.Predmet.ProtuStrankaListFormatedWithAdress>
  <DomainObject.Predmet.ProtuStrankaListFormatedWithAdressOIB>
    <izvorni_sadrzaj>
      <item>SHELL HOCH &amp; TIEF BAU d.o.o. POREČ, OIB 91293811368, Dalmatinska 7, 52440 Poreč</item>
    </izvorni_sadrzaj>
    <derivirana_varijabla naziv="DomainObject.Predmet.ProtuStrankaListFormatedWithAdressOIB_1">
      <item>SHELL HOCH &amp; TIEF BAU d.o.o. POREČ, OIB 91293811368, Dalmatinska 7, 52440 Poreč</item>
    </derivirana_varijabla>
  </DomainObject.Predmet.ProtuStrankaListFormatedWithAdressOIB>
  <DomainObject.Predmet.ProtuStrankaListNazivFormated>
    <izvorni_sadrzaj>
      <item>SHELL HOCH &amp; TIEF BAU d.o.o. POREČ</item>
    </izvorni_sadrzaj>
    <derivirana_varijabla naziv="DomainObject.Predmet.ProtuStrankaListNazivFormated_1">
      <item>SHELL HOCH &amp; TIEF BAU d.o.o. POREČ</item>
    </derivirana_varijabla>
  </DomainObject.Predmet.ProtuStrankaListNazivFormated>
  <DomainObject.Predmet.ProtuStrankaListNazivFormatedOIB>
    <izvorni_sadrzaj>
      <item>SHELL HOCH &amp; TIEF BAU d.o.o. POREČ, OIB 91293811368</item>
    </izvorni_sadrzaj>
    <derivirana_varijabla naziv="DomainObject.Predmet.ProtuStrankaListNazivFormatedOIB_1">
      <item>SHELL HOCH &amp; TIEF BAU d.o.o. POREČ, OIB 91293811368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SHELL HOCH &amp; TIEF BAU d.o.o. POREČ</izvorni_sadrzaj>
    <derivirana_varijabla naziv="DomainObject.Predmet.ProtustrankaIDrugi_1">SHELL HOCH &amp; TIEF BAU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SHELL HOCH &amp; TIEF BAU d.o.o. POREČ, OIB 91293811368, Dalmatinska 7, 52440 Poreč</izvorni_sadrzaj>
    <derivirana_varijabla naziv="DomainObject.Predmet.ProtustrankaIDrugiAdressOIB_1">SHELL HOCH &amp; TIEF BAU d.o.o. POREČ, OIB 91293811368, Dalmatinska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SHELL HOCH &amp; TIEF BAU d.o.o. POREČ</item>
    </izvorni_sadrzaj>
    <derivirana_varijabla naziv="DomainObject.Predmet.SudioniciListNaziv_1">
      <item>FINANCIJSKA AGENCIJA, RC RIJEKA, PODRUŽNICA PULA, PULA</item>
      <item>SHELL HOCH &amp; TIEF BAU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SHELL HOCH &amp; TIEF BAU d.o.o. POREČ, OIB 91293811368, Dalmatinska 7,52440 Poreč</item>
    </izvorni_sadrzaj>
    <derivirana_varijabla naziv="DomainObject.Predmet.SudioniciListAdressOIB_1">
      <item>FINANCIJSKA AGENCIJA, RC RIJEKA, PODRUŽNICA PULA, PULA, OIB 85821130368, Giardini 5,52100 Pula</item>
      <item>SHELL HOCH &amp; TIEF BAU d.o.o. POREČ, OIB 91293811368, Dalmatinska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91293811368</item>
    </izvorni_sadrzaj>
    <derivirana_varijabla naziv="DomainObject.Predmet.SudioniciListNazivOIB_1">
      <item>, OIB 85821130368</item>
      <item>, OIB 91293811368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967A6-5E1C-4AD3-9183-56C9724A1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807</properties:Words>
  <properties:Characters>4240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2017-04-26T12:09:00Z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