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194f" w14:paraId="7f9194f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B63E9E">
        <w:rPr>
          <w:b/>
        </w:rPr>
        <w:t>867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2038E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038E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E</w:t>
      </w:r>
      <w:r w:rsidR="00D2038E">
        <w:rPr>
          <w:b/>
        </w:rPr>
        <w:t xml:space="preserve"> </w:t>
      </w:r>
      <w:r w:rsidRPr="008F7C03">
        <w:rPr>
          <w:b/>
        </w:rPr>
        <w:t>P</w:t>
      </w:r>
      <w:r w:rsidR="00D2038E">
        <w:rPr>
          <w:b/>
        </w:rPr>
        <w:t xml:space="preserve"> </w:t>
      </w:r>
      <w:r w:rsidRPr="008F7C03">
        <w:rPr>
          <w:b/>
        </w:rPr>
        <w:t>U</w:t>
      </w:r>
      <w:r w:rsidR="00D2038E">
        <w:rPr>
          <w:b/>
        </w:rPr>
        <w:t xml:space="preserve"> </w:t>
      </w:r>
      <w:r w:rsidRPr="008F7C03">
        <w:rPr>
          <w:b/>
        </w:rPr>
        <w:t>B</w:t>
      </w:r>
      <w:r w:rsidR="00D2038E">
        <w:rPr>
          <w:b/>
        </w:rPr>
        <w:t xml:space="preserve"> </w:t>
      </w:r>
      <w:r w:rsidRPr="008F7C03">
        <w:rPr>
          <w:b/>
        </w:rPr>
        <w:t>L</w:t>
      </w:r>
      <w:r w:rsidR="00D2038E">
        <w:rPr>
          <w:b/>
        </w:rPr>
        <w:t xml:space="preserve"> </w:t>
      </w:r>
      <w:r w:rsidRPr="008F7C03">
        <w:rPr>
          <w:b/>
        </w:rPr>
        <w:t>I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 xml:space="preserve"> H</w:t>
      </w:r>
      <w:r w:rsidR="00D2038E">
        <w:rPr>
          <w:b/>
        </w:rPr>
        <w:t xml:space="preserve"> </w:t>
      </w: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V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>T</w:t>
      </w:r>
      <w:r w:rsidR="00D2038E">
        <w:rPr>
          <w:b/>
        </w:rPr>
        <w:t xml:space="preserve"> </w:t>
      </w:r>
      <w:r w:rsidRPr="008F7C03">
        <w:rPr>
          <w:b/>
        </w:rPr>
        <w:t>S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</w:p>
    <w:p w:rsidRDefault="00D2038E" w:rsidP="00451E27" w:rsidR="00D2038E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3C03E8" w:rsidP="00D2038E" w:rsidR="00D2038E" w:rsidRPr="007303A9">
      <w:pPr>
        <w:ind w:firstLine="708"/>
        <w:jc w:val="both"/>
      </w:pPr>
      <w:r w:rsidRPr="007303A9">
        <w:t xml:space="preserve">Trgovački sud u Splitu, po sucu tog suda Katarini Franković, kao sucu pojedincu, </w:t>
      </w:r>
      <w:r>
        <w:t xml:space="preserve">u stečajnom postupku nad </w:t>
      </w:r>
      <w:r w:rsidRPr="007303A9">
        <w:t xml:space="preserve">dužnikom </w:t>
      </w:r>
      <w:r w:rsidR="001E568F">
        <w:t>STIPANA ŽIGO</w:t>
      </w:r>
      <w:r w:rsidR="001E568F" w:rsidRPr="007303A9">
        <w:t xml:space="preserve"> </w:t>
      </w:r>
      <w:r w:rsidR="001E568F">
        <w:t>j.</w:t>
      </w:r>
      <w:r w:rsidR="001E568F" w:rsidRPr="007303A9">
        <w:t xml:space="preserve">d.o.o., </w:t>
      </w:r>
      <w:r w:rsidR="001E568F">
        <w:t>Split, Vjekoslava Paraća 7,</w:t>
      </w:r>
      <w:r w:rsidR="001E568F" w:rsidRPr="007303A9">
        <w:t xml:space="preserve"> MBS: </w:t>
      </w:r>
      <w:r w:rsidR="001E568F">
        <w:t>060325808</w:t>
      </w:r>
      <w:r w:rsidR="001E568F" w:rsidRPr="007303A9">
        <w:t xml:space="preserve">, OIB: </w:t>
      </w:r>
      <w:r w:rsidR="001E568F">
        <w:t>71119839309</w:t>
      </w:r>
      <w:r w:rsidRPr="007303A9">
        <w:t xml:space="preserve">, dana </w:t>
      </w:r>
      <w:r>
        <w:t>10. lipnja</w:t>
      </w:r>
      <w:r w:rsidRPr="007303A9">
        <w:t xml:space="preserve"> 2016. godine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E568F">
        <w:t>STIPANA ŽIGO</w:t>
      </w:r>
      <w:r w:rsidR="001E568F" w:rsidRPr="007303A9">
        <w:t xml:space="preserve"> </w:t>
      </w:r>
      <w:r w:rsidR="001E568F">
        <w:t>j.</w:t>
      </w:r>
      <w:r w:rsidR="001E568F" w:rsidRPr="007303A9">
        <w:t xml:space="preserve">d.o.o., </w:t>
      </w:r>
      <w:r w:rsidR="001E568F">
        <w:t>Split, Vjekoslava Paraća 7,</w:t>
      </w:r>
      <w:r w:rsidR="001E568F" w:rsidRPr="007303A9">
        <w:t xml:space="preserve"> MBS: </w:t>
      </w:r>
      <w:r w:rsidR="001E568F">
        <w:t>060325808</w:t>
      </w:r>
      <w:r w:rsidR="001E568F" w:rsidRPr="007303A9">
        <w:t xml:space="preserve">, OIB: </w:t>
      </w:r>
      <w:r w:rsidR="001E568F">
        <w:t>71119839309</w:t>
      </w:r>
      <w:r w:rsidRPr="008F7C03">
        <w:t>, da u roku od 15 dana solidarno uplate na sudski depozit ovog suda br. HR1623900011300000664, otvoren kod Hrvatske poštanske banke d.d. Zagreb, pozivom na broj 10-</w:t>
      </w:r>
      <w:r w:rsidR="001E568F">
        <w:t>867</w:t>
      </w:r>
      <w:r w:rsidR="00024555">
        <w:t>2016</w:t>
      </w:r>
      <w:r w:rsidRPr="008F7C03">
        <w:t xml:space="preserve">, model 02,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1E568F">
        <w:t>867</w:t>
      </w:r>
      <w:r w:rsidR="00024555" w:rsidRPr="00024555">
        <w:t>/2016</w:t>
      </w:r>
      <w:r w:rsidRPr="008F7C03">
        <w:t xml:space="preserve">.  </w:t>
      </w:r>
      <w:r w:rsidR="00D2038E">
        <w:t xml:space="preserve"> </w:t>
      </w:r>
      <w:r w:rsidR="001E568F">
        <w:t xml:space="preserve">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>
      <w:pPr>
        <w:jc w:val="both"/>
      </w:pPr>
    </w:p>
    <w:p w:rsidRDefault="00D2038E" w:rsidP="00451E27" w:rsidR="00D2038E">
      <w:pPr>
        <w:jc w:val="both"/>
      </w:pPr>
    </w:p>
    <w:p w:rsidRDefault="00D2038E" w:rsidP="00451E27" w:rsidR="00D2038E">
      <w:pPr>
        <w:jc w:val="both"/>
      </w:pPr>
    </w:p>
    <w:p w:rsidRDefault="001E568F" w:rsidP="00451E27" w:rsidR="001E568F">
      <w:pPr>
        <w:jc w:val="both"/>
      </w:pPr>
    </w:p>
    <w:p w:rsidRDefault="00D2038E" w:rsidP="00451E27" w:rsidR="00D2038E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1E568F" w:rsidP="001E568F" w:rsidR="001E568F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24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1A7F0D">
        <w:t>STIPANA ŽIGO j.d.o.o., Split, Vjekoslava Paraća 7, MBS: 060325808, OIB: 71119839309</w:t>
      </w:r>
      <w:r w:rsidRPr="007303A9">
        <w:t xml:space="preserve">. </w:t>
      </w:r>
      <w:r w:rsidRPr="00AC3607">
        <w:t xml:space="preserve">U prijedlogu se u bitnome navodi da temeljem čl. </w:t>
      </w:r>
      <w:r>
        <w:t>110. st. 1</w:t>
      </w:r>
      <w:r w:rsidRPr="00AC3607">
        <w:t xml:space="preserve">. SZ-a podnosi prijedlog, te da na dan </w:t>
      </w:r>
      <w:r>
        <w:t>18.03.2016</w:t>
      </w:r>
      <w:r w:rsidRPr="00AC3607">
        <w:t xml:space="preserve">.g. dužnik ima u očevidniku redoslijeda osnova za plaćanje evidentirane osnove za plaćanje u neprekinutom razdoblju od </w:t>
      </w:r>
      <w:r>
        <w:t>120</w:t>
      </w:r>
      <w:r w:rsidRPr="00AC3607">
        <w:t xml:space="preserve"> dana u ukupnom iznosu od </w:t>
      </w:r>
      <w:r>
        <w:t>26.364,66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otvoren račun kod Splitske banke d.d.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1E568F">
        <w:t>867</w:t>
      </w:r>
      <w:r w:rsidR="00024555">
        <w:t>/2016</w:t>
      </w:r>
      <w:r w:rsidR="00C466B5" w:rsidRPr="008F7C03">
        <w:t xml:space="preserve"> od </w:t>
      </w:r>
      <w:r w:rsidR="00D2038E">
        <w:t>0</w:t>
      </w:r>
      <w:r w:rsidR="001E568F">
        <w:t>5</w:t>
      </w:r>
      <w:r w:rsidR="00D2038E">
        <w:t>.05.2016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 xml:space="preserve">Na ročištu dana </w:t>
      </w:r>
      <w:r w:rsidR="001E568F">
        <w:t>9</w:t>
      </w:r>
      <w:r w:rsidR="00D2038E">
        <w:t>. lipnja</w:t>
      </w:r>
      <w:r>
        <w:t xml:space="preserve"> 2016.g. zastupnik po zakonu dužnika </w:t>
      </w:r>
      <w:r w:rsidR="001E568F">
        <w:t>Stipana Ivandić je navela</w:t>
      </w:r>
      <w:r w:rsidR="00D2038E">
        <w:t xml:space="preserve"> da</w:t>
      </w:r>
      <w:r w:rsidR="00D2038E">
        <w:rPr>
          <w:color w:val="000000"/>
        </w:rPr>
        <w:t xml:space="preserve"> </w:t>
      </w:r>
      <w:r w:rsidR="003C03E8">
        <w:rPr>
          <w:color w:val="000000"/>
        </w:rPr>
        <w:t>je društvo u blokadi</w:t>
      </w:r>
      <w:r w:rsidR="001E568F">
        <w:rPr>
          <w:color w:val="000000"/>
        </w:rPr>
        <w:t xml:space="preserve"> i da se</w:t>
      </w:r>
      <w:r w:rsidR="003C03E8">
        <w:rPr>
          <w:color w:val="000000"/>
        </w:rPr>
        <w:t xml:space="preserve"> ne protivi</w:t>
      </w:r>
      <w:r w:rsidR="001E568F">
        <w:rPr>
          <w:color w:val="000000"/>
        </w:rPr>
        <w:t xml:space="preserve"> </w:t>
      </w:r>
      <w:r w:rsidR="003C03E8">
        <w:rPr>
          <w:color w:val="000000"/>
        </w:rPr>
        <w:t xml:space="preserve">otvaranju stečaja. </w:t>
      </w:r>
      <w:r w:rsidR="001E568F">
        <w:rPr>
          <w:color w:val="000000"/>
        </w:rPr>
        <w:t>Navodi da društvo nema nikakvu imovinu, niti nekretnine, niti pokretnine niti potraživanja</w:t>
      </w:r>
      <w:r w:rsidR="00D2038E">
        <w:rPr>
          <w:color w:val="000000"/>
        </w:rPr>
        <w:t xml:space="preserve">.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D2038E">
        <w:t>0</w:t>
      </w:r>
      <w:r w:rsidR="001E568F">
        <w:t>9</w:t>
      </w:r>
      <w:r w:rsidR="00D2038E">
        <w:t>.06</w:t>
      </w:r>
      <w:r w:rsidR="00C466B5" w:rsidRPr="008F7C03">
        <w:t xml:space="preserve">.2016.g. (l.s. </w:t>
      </w:r>
      <w:r w:rsidR="003C03E8">
        <w:t>12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1E568F">
        <w:t>202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451E27" w:rsidP="003573D7" w:rsidR="00451E27" w:rsidRPr="008F7C03">
      <w:pPr>
        <w:ind w:firstLine="708"/>
        <w:jc w:val="both"/>
      </w:pPr>
      <w:r w:rsidRPr="008F7C03">
        <w:t xml:space="preserve">Društvo nema imovine koja bi činila </w:t>
      </w:r>
      <w:r w:rsidR="00CF4226">
        <w:t xml:space="preserve">dostatnu </w:t>
      </w:r>
      <w:r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D2038E">
        <w:t>Splitu</w:t>
      </w:r>
      <w:r>
        <w:t xml:space="preserve"> privremenog/stečajnog upravitelja koji se automatski kroz sustav biraju za područje</w:t>
      </w:r>
      <w:r w:rsidR="00D2038E">
        <w:t xml:space="preserve"> Splitsko-dalmatinske i Dubrovačko-Neretvanske županije</w:t>
      </w:r>
      <w:r>
        <w:t xml:space="preserve"> od oko </w:t>
      </w:r>
      <w:r w:rsidR="00D2038E">
        <w:t>3</w:t>
      </w:r>
      <w:r>
        <w:t xml:space="preserve">.000,00 kuna, za nagradu  privremenog/stečajnog upravitelja oko </w:t>
      </w:r>
      <w:r w:rsidR="00D2038E">
        <w:t>8</w:t>
      </w:r>
      <w:r>
        <w:t>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D2038E">
        <w:rPr>
          <w:b/>
        </w:rPr>
        <w:t>Splitu</w:t>
      </w:r>
      <w:r w:rsidRPr="00024555">
        <w:rPr>
          <w:b/>
        </w:rPr>
        <w:t xml:space="preserve">, </w:t>
      </w:r>
      <w:r w:rsidR="00D2038E">
        <w:rPr>
          <w:b/>
        </w:rPr>
        <w:t>10</w:t>
      </w:r>
      <w:r w:rsidRPr="00024555">
        <w:rPr>
          <w:b/>
        </w:rPr>
        <w:t>. lipnja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D2038E" w:rsidP="00024555" w:rsidR="00D2038E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D2038E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B8E" w:rsidR="00562B8E">
      <w:r>
        <w:separator/>
      </w:r>
    </w:p>
  </w:endnote>
  <w:endnote w:id="0" w:type="continuationSeparator">
    <w:p w:rsidRDefault="00562B8E" w:rsidR="0056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B8E" w:rsidR="00562B8E">
      <w:r>
        <w:separator/>
      </w:r>
    </w:p>
  </w:footnote>
  <w:footnote w:id="0" w:type="continuationSeparator">
    <w:p w:rsidRDefault="00562B8E" w:rsidR="00562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056D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63E9E">
      <w:rPr>
        <w:rFonts w:hAnsi="Book Antiqua" w:ascii="Book Antiqua"/>
        <w:b/>
        <w:sz w:val="20"/>
        <w:szCs w:val="20"/>
      </w:rPr>
      <w:t>867</w:t>
    </w:r>
    <w:r w:rsidR="000437A1">
      <w:rPr>
        <w:rFonts w:hAnsi="Book Antiqua" w:ascii="Book Antiqua"/>
        <w:b/>
        <w:sz w:val="20"/>
        <w:szCs w:val="20"/>
      </w:rPr>
      <w:t>/201</w:t>
    </w:r>
    <w:r w:rsidR="00D2038E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68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03E8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B8E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056DC"/>
    <w:rsid w:val="00B13CD1"/>
    <w:rsid w:val="00B313D8"/>
    <w:rsid w:val="00B3737E"/>
    <w:rsid w:val="00B414F0"/>
    <w:rsid w:val="00B423C7"/>
    <w:rsid w:val="00B50A1E"/>
    <w:rsid w:val="00B637D0"/>
    <w:rsid w:val="00B63E9E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38E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5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6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6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6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6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5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6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6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6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6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STIPANA ŽIGO jednostavno društvo s ograničenom odgovornošću za ugostiteljstvo i usluge</izvorni_sadrzaj>
    <derivirana_varijabla naziv="DomainObject.Predmet.ProtustrankaFormated_1">  STIPANA ŽIGO jednostavno društvo s ograničenom odgovornošću za ugostiteljstvo i usluge</derivirana_varijabla>
  </DomainObject.Predmet.ProtustrankaFormated>
  <DomainObject.Predmet.ProtustrankaFormatedOIB>
    <izvorni_sadrzaj>  STIPANA ŽIGO jednostavno društvo s ograničenom odgovornošću za ugostiteljstvo i usluge, OIB 71119839309</izvorni_sadrzaj>
    <derivirana_varijabla naziv="DomainObject.Predmet.ProtustrankaFormatedOIB_1">  STIPANA ŽIGO jednostavno društvo s ograničenom odgovornošću za ugostiteljstvo i usluge, OIB 71119839309</derivirana_varijabla>
  </DomainObject.Predmet.ProtustrankaFormatedOIB>
  <DomainObject.Predmet.ProtustrankaFormatedWithAdress>
    <izvorni_sadrzaj> STIPANA ŽIGO jednostavno društvo s ograničenom odgovornošću za ugostiteljstvo i usluge, Vjekoslava Paraća 7, 21000 Split</izvorni_sadrzaj>
    <derivirana_varijabla naziv="DomainObject.Predmet.ProtustrankaFormatedWithAdress_1"> STIPANA ŽIGO jednostavno društvo s ograničenom odgovornošću za ugostiteljstvo i usluge, Vjekoslava Paraća 7, 21000 Split</derivirana_varijabla>
  </DomainObject.Predmet.ProtustrankaFormatedWithAdress>
  <DomainObject.Predmet.ProtustrankaFormatedWithAdressOIB>
    <izvorni_sadrzaj> STIPANA ŽIGO jednostavno društvo s ograničenom odgovornošću za ugostiteljstvo i usluge, OIB 71119839309, Vjekoslava Paraća 7, 21000 Split</izvorni_sadrzaj>
    <derivirana_varijabla naziv="DomainObject.Predmet.ProtustrankaFormatedWithAdressOIB_1"> STIPANA ŽIGO jednostavno društvo s ograničenom odgovornošću za ugostiteljstvo i usluge, OIB 71119839309, Vjekoslava Paraća 7, 21000 Split</derivirana_varijabla>
  </DomainObject.Predmet.ProtustrankaFormatedWithAdressOIB>
  <DomainObject.Predmet.ProtustrankaWithAdress>
    <izvorni_sadrzaj>STIPANA ŽIGO jednostavno društvo s ograničenom odgovornošću za ugostiteljstvo i usluge Vjekoslava Paraća 7, 21000 Split</izvorni_sadrzaj>
    <derivirana_varijabla naziv="DomainObject.Predmet.ProtustrankaWithAdress_1">STIPANA ŽIGO jednostavno društvo s ograničenom odgovornošću za ugostiteljstvo i usluge Vjekoslava Paraća 7, 21000 Split</derivirana_varijabla>
  </DomainObject.Predmet.ProtustrankaWithAdress>
  <DomainObject.Predmet.ProtustrankaWithAdressOIB>
    <izvorni_sadrzaj>STIPANA ŽIGO jednostavno društvo s ograničenom odgovornošću za ugostiteljstvo i usluge, OIB 71119839309, Vjekoslava Paraća 7, 21000 Split</izvorni_sadrzaj>
    <derivirana_varijabla naziv="DomainObject.Predmet.ProtustrankaWithAdressOIB_1">STIPANA ŽIGO jednostavno društvo s ograničenom odgovornošću za ugostiteljstvo i usluge, OIB 71119839309, Vjekoslava Paraća 7, 21000 Split</derivirana_varijabla>
  </DomainObject.Predmet.ProtustrankaWithAdressOIB>
  <DomainObject.Predmet.ProtustrankaNazivFormated>
    <izvorni_sadrzaj>STIPANA ŽIGO jednostavno društvo s ograničenom odgovornošću za ugostiteljstvo i usluge</izvorni_sadrzaj>
    <derivirana_varijabla naziv="DomainObject.Predmet.ProtustrankaNazivFormated_1">STIPANA ŽIGO jednostavno društvo s ograničenom odgovornošću za ugostiteljstvo i usluge</derivirana_varijabla>
  </DomainObject.Predmet.ProtustrankaNazivFormated>
  <DomainObject.Predmet.ProtustrankaNazivFormatedOIB>
    <izvorni_sadrzaj>STIPANA ŽIGO jednostavno društvo s ograničenom odgovornošću za ugostiteljstvo i usluge, OIB 71119839309</izvorni_sadrzaj>
    <derivirana_varijabla naziv="DomainObject.Predmet.ProtustrankaNazivFormatedOIB_1">STIPANA ŽIGO jednostavno društvo s ograničenom odgovornošću za ugostiteljstvo i usluge, OIB 71119839309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26364.66</izvorni_sadrzaj>
    <derivirana_varijabla naziv="DomainObject.Predmet.TrenutnaVrijednost_1">26364.66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STIPANA ŽIGO jednostavno društvo s ograničenom odgovornošću za ugostiteljstvo i usluge</item>
    </izvorni_sadrzaj>
    <derivirana_varijabla naziv="DomainObject.Predmet.ProtuStrankaListFormated_1">
      <item>STIPANA ŽIGO jednostavno društvo s ograničenom odgovornošću za ugostiteljstvo i usluge</item>
    </derivirana_varijabla>
  </DomainObject.Predmet.ProtuStrankaListFormated>
  <DomainObject.Predmet.ProtuStrankaListFormatedOIB>
    <izvorni_sadrzaj>
      <item>STIPANA ŽIGO jednostavno društvo s ograničenom odgovornošću za ugostiteljstvo i usluge, OIB 71119839309</item>
    </izvorni_sadrzaj>
    <derivirana_varijabla naziv="DomainObject.Predmet.ProtuStrankaListFormatedOIB_1">
      <item>STIPANA ŽIGO jednostavno društvo s ograničenom odgovornošću za ugostiteljstvo i usluge, OIB 71119839309</item>
    </derivirana_varijabla>
  </DomainObject.Predmet.ProtuStrankaListFormatedOIB>
  <DomainObject.Predmet.ProtuStrankaListFormatedWithAdress>
    <izvorni_sadrzaj>
      <item>STIPANA ŽIGO jednostavno društvo s ograničenom odgovornošću za ugostiteljstvo i usluge, Vjekoslava Paraća 7, 21000 Split</item>
    </izvorni_sadrzaj>
    <derivirana_varijabla naziv="DomainObject.Predmet.ProtuStrankaListFormatedWithAdress_1">
      <item>STIPANA ŽIGO jednostavno društvo s ograničenom odgovornošću za ugostiteljstvo i usluge, Vjekoslava Paraća 7, 21000 Split</item>
    </derivirana_varijabla>
  </DomainObject.Predmet.ProtuStrankaListFormatedWithAdress>
  <DomainObject.Predmet.ProtuStrankaListFormatedWithAdressOIB>
    <izvorni_sadrzaj>
      <item>STIPANA ŽIGO jednostavno društvo s ograničenom odgovornošću za ugostiteljstvo i usluge, OIB 71119839309, Vjekoslava Paraća 7, 21000 Split</item>
    </izvorni_sadrzaj>
    <derivirana_varijabla naziv="DomainObject.Predmet.ProtuStrankaListFormatedWithAdressOIB_1">
      <item>STIPANA ŽIGO jednostavno društvo s ograničenom odgovornošću za ugostiteljstvo i usluge, OIB 71119839309, Vjekoslava Paraća 7, 21000 Split</item>
    </derivirana_varijabla>
  </DomainObject.Predmet.ProtuStrankaListFormatedWithAdressOIB>
  <DomainObject.Predmet.ProtuStrankaListNazivFormated>
    <izvorni_sadrzaj>
      <item>STIPANA ŽIGO jednostavno društvo s ograničenom odgovornošću za ugostiteljstvo i usluge</item>
    </izvorni_sadrzaj>
    <derivirana_varijabla naziv="DomainObject.Predmet.ProtuStrankaListNazivFormated_1">
      <item>STIPANA ŽIGO jednostavno društvo s ograničenom odgovornošću za ugostiteljstvo i usluge</item>
    </derivirana_varijabla>
  </DomainObject.Predmet.ProtuStrankaListNazivFormated>
  <DomainObject.Predmet.ProtuStrankaListNazivFormatedOIB>
    <izvorni_sadrzaj>
      <item>STIPANA ŽIGO jednostavno društvo s ograničenom odgovornošću za ugostiteljstvo i usluge, OIB 71119839309</item>
    </izvorni_sadrzaj>
    <derivirana_varijabla naziv="DomainObject.Predmet.ProtuStrankaListNazivFormatedOIB_1">
      <item>STIPANA ŽIGO jednostavno društvo s ograničenom odgovornošću za ugostiteljstvo i usluge, OIB 71119839309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STIPANA ŽIGO jednostavno društvo s ograničenom odgovornošću za ugostiteljstvo i usluge</izvorni_sadrzaj>
    <derivirana_varijabla naziv="DomainObject.Predmet.ProtustrankaIDrugi_1">STIPANA ŽIGO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STIPANA ŽIGO jednostavno društvo s ograničenom odgovornošću za ugostiteljstvo i usluge, OIB 71119839309, Vjekoslava Paraća 7, 21000 Split</izvorni_sadrzaj>
    <derivirana_varijabla naziv="DomainObject.Predmet.ProtustrankaIDrugiAdressOIB_1">STIPANA ŽIGO jednostavno društvo s ograničenom odgovornošću za ugostiteljstvo i usluge, OIB 71119839309, Vjekoslava Paraća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STIPANA ŽIGO jednostavno društvo s ograničenom odgovornošću za ugostiteljstvo i usluge</item>
      <item>FINANCIJSKA AGENCIJA, RC SPLIT</item>
    </izvorni_sadrzaj>
    <derivirana_varijabla naziv="DomainObject.Predmet.SudioniciListNaziv_1">
      <item>STIPANA ŽIGO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STIPANA ŽIGO jednostavno društvo s ograničenom odgovornošću za ugostiteljstvo i usluge, OIB 71119839309, Vjekoslava Paraća 7,21000 Split</item>
      <item>FINANCIJSKA AGENCIJA, RC SPLIT, OIB 85821130368, Mažuranićevo šetalište 24 b,21000 Split</item>
    </izvorni_sadrzaj>
    <derivirana_varijabla naziv="DomainObject.Predmet.SudioniciListAdressOIB_1">
      <item>STIPANA ŽIGO jednostavno društvo s ograničenom odgovornošću za ugostiteljstvo i usluge, OIB 71119839309, Vjekoslava Paraća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71119839309</item>
      <item>, OIB 85821130368</item>
    </izvorni_sadrzaj>
    <derivirana_varijabla naziv="DomainObject.Predmet.SudioniciListNazivOIB_1">
      <item>, OIB 71119839309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901</properties:Words>
  <properties:Characters>5001</properties:Characters>
  <properties:Lines>132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2016-06-10T11:56:00Z</dcterms:created>
  <dc:creator>Katarina Franković</dc:creator>
  <cp:lastModifiedBy>Paško Bačić</cp:lastModifiedBy>
  <cp:lastPrinted>2016-06-10T12:06:00Z</cp:lastPrinted>
  <dcterms:modified xmlns:xsi="http://www.w3.org/2001/XMLSchema-instance" xsi:type="dcterms:W3CDTF">2016-06-10T12:21:00Z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