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3fed" w14:paraId="a223fed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231</w:t>
      </w:r>
      <w:r>
        <w:t>/1</w:t>
      </w:r>
      <w:r w:rsidR="00EB6BC5">
        <w:t>5</w:t>
      </w:r>
      <w:r>
        <w:t>-</w:t>
      </w:r>
      <w:r w:rsidR="001740B2">
        <w:t>2</w:t>
      </w:r>
      <w:r w:rsidR="00901C06">
        <w:t>3</w:t>
      </w:r>
      <w:r w:rsidR="001740B2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="004E292C"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1740B2">
        <w:t>1</w:t>
      </w:r>
      <w:r w:rsidR="00901C06">
        <w:t>8</w:t>
      </w:r>
      <w:r>
        <w:t>.</w:t>
      </w:r>
      <w:r w:rsidRPr="000B1DB2">
        <w:t xml:space="preserve"> </w:t>
      </w:r>
      <w:r w:rsidR="00901C06">
        <w:t>prosinc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F1044C" w:rsidP="00F1044C" w:rsidR="00F1044C">
      <w:pPr>
        <w:numPr>
          <w:ilvl w:val="0"/>
          <w:numId w:val="6"/>
        </w:numPr>
        <w:jc w:val="both"/>
        <w:rPr>
          <w:lang w:eastAsia="zh-CN"/>
        </w:rPr>
      </w:pPr>
      <w:r>
        <w:t xml:space="preserve">Kupcu </w:t>
      </w:r>
      <w:r w:rsidRPr="001740B2">
        <w:rPr>
          <w:bCs/>
        </w:rPr>
        <w:t>RADLOVAC d.d. Orahovica, Trg Plemenitih Mihalovića 12, OIB 19862947689</w:t>
      </w:r>
      <w:r>
        <w:t xml:space="preserve">, predaje se u posjed nekretnine </w:t>
      </w:r>
      <w:r>
        <w:rPr>
          <w:lang w:eastAsia="zh-CN"/>
        </w:rPr>
        <w:t>upisane i to:</w:t>
      </w:r>
    </w:p>
    <w:p w:rsidRDefault="00F1044C" w:rsidP="00F1044C" w:rsidR="00F1044C">
      <w:pPr>
        <w:ind w:left="1425"/>
        <w:jc w:val="both"/>
        <w:rPr>
          <w:lang w:eastAsia="zh-CN"/>
        </w:rPr>
      </w:pPr>
    </w:p>
    <w:p w:rsidRDefault="00090DD1" w:rsidP="00657260" w:rsidR="00090DD1">
      <w:pPr>
        <w:pStyle w:val="Odlomakpopisa"/>
        <w:numPr>
          <w:ilvl w:val="0"/>
          <w:numId w:val="37"/>
        </w:numPr>
        <w:tabs>
          <w:tab w:pos="1985" w:val="left"/>
        </w:tabs>
        <w:jc w:val="both"/>
      </w:pPr>
      <w:r w:rsidRPr="00BB47E7">
        <w:t>nekretnina upisana u zk.ul.br. 506, k.o. Zoljan,  kč.br. 1517, oranica Gradac Našički, površine 8.424,00 m</w:t>
      </w:r>
      <w:r w:rsidRPr="00090DD1">
        <w:rPr>
          <w:vertAlign w:val="superscript"/>
        </w:rPr>
        <w:t>2</w:t>
      </w:r>
    </w:p>
    <w:p w:rsidRDefault="00090DD1" w:rsidP="00657260" w:rsidR="00090DD1">
      <w:pPr>
        <w:pStyle w:val="Odlomakpopisa"/>
        <w:numPr>
          <w:ilvl w:val="0"/>
          <w:numId w:val="37"/>
        </w:numPr>
        <w:tabs>
          <w:tab w:pos="1985" w:val="left"/>
        </w:tabs>
        <w:jc w:val="both"/>
      </w:pPr>
      <w:r w:rsidRPr="00BB47E7">
        <w:t>nekretnina upisana u zk.ul.br. 729, k.o. Zoljan,  kč.br. 1553, oranica, Gradac Našički, površine 4.253,00 m</w:t>
      </w:r>
      <w:r w:rsidRPr="00480DB0">
        <w:rPr>
          <w:vertAlign w:val="superscript"/>
        </w:rPr>
        <w:t>2</w:t>
      </w:r>
      <w:r w:rsidR="00894E47">
        <w:rPr>
          <w:vertAlign w:val="superscript"/>
        </w:rPr>
        <w:t xml:space="preserve"> </w:t>
      </w:r>
      <w:r w:rsidR="00894E47">
        <w:t>i</w:t>
      </w:r>
    </w:p>
    <w:p w:rsidRDefault="00894E47" w:rsidP="00657260" w:rsidR="00F1044C" w:rsidRPr="00AB5190">
      <w:pPr>
        <w:numPr>
          <w:ilvl w:val="0"/>
          <w:numId w:val="37"/>
        </w:numPr>
        <w:jc w:val="both"/>
      </w:pPr>
      <w:r>
        <w:t>nekretnina upisana u zk.ul.br. 722 k.o. Zoljan, kč.br. 1537, ku</w:t>
      </w:r>
      <w:r w:rsidR="006D4DA9">
        <w:t>ć</w:t>
      </w:r>
      <w:r>
        <w:t>a, jedna zgrada, dvorište, oranica, pašnjak Gradac Našički, površine 6277 m</w:t>
      </w:r>
      <w:r>
        <w:rPr>
          <w:vertAlign w:val="superscript"/>
        </w:rPr>
        <w:t>2</w:t>
      </w:r>
    </w:p>
    <w:p w:rsidRDefault="00F1044C" w:rsidP="00F1044C" w:rsidR="00F1044C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F1044C" w:rsidP="00F1044C" w:rsidR="00F1044C">
      <w:pPr>
        <w:ind w:firstLine="720" w:left="720"/>
        <w:jc w:val="both"/>
      </w:pPr>
      <w:r>
        <w:t>kao vlasništvo kupca.</w:t>
      </w:r>
    </w:p>
    <w:p w:rsidRDefault="00F1044C" w:rsidP="00F1044C" w:rsidR="00F1044C">
      <w:pPr>
        <w:ind w:left="2160"/>
        <w:jc w:val="both"/>
      </w:pPr>
    </w:p>
    <w:p w:rsidRDefault="00F1044C" w:rsidP="00F1044C" w:rsidR="00F1044C">
      <w:pPr>
        <w:pStyle w:val="Odlomakpopisa"/>
        <w:numPr>
          <w:ilvl w:val="0"/>
          <w:numId w:val="6"/>
        </w:numPr>
        <w:jc w:val="both"/>
      </w:pPr>
      <w:r>
        <w:t>Zemljišno-knjižnom odjelu Općinskog suda u Osijeku zemljišno knjižni odjel Našice nalaže se prijenos prava vlasništva na nekretninama iz točke 1. ovoga zaključka, na kupca, kao i brisanje upisanih prava, tereta i zabilježbi i to:</w:t>
      </w:r>
    </w:p>
    <w:p w:rsidRDefault="007C6E31" w:rsidP="007C6E31" w:rsidR="007C6E31">
      <w:pPr>
        <w:pStyle w:val="Odlomakpopisa"/>
        <w:ind w:left="1425"/>
        <w:jc w:val="both"/>
      </w:pPr>
    </w:p>
    <w:p w:rsidRDefault="007C6E31" w:rsidP="007C6E31" w:rsidR="007C6E31">
      <w:pPr>
        <w:pStyle w:val="Odlomakpopisa"/>
        <w:numPr>
          <w:ilvl w:val="0"/>
          <w:numId w:val="38"/>
        </w:numPr>
        <w:tabs>
          <w:tab w:pos="1418" w:val="left"/>
        </w:tabs>
        <w:jc w:val="both"/>
      </w:pPr>
      <w:r w:rsidRPr="00BB47E7">
        <w:t>nekretnina upisana u zk.ul.br. 506, k.o. Zoljan,  kč.br. 1517, oranica Gradac Našički, površine 8.424,00 m</w:t>
      </w:r>
      <w:r w:rsidRPr="00657260">
        <w:rPr>
          <w:vertAlign w:val="superscript"/>
        </w:rPr>
        <w:t>2</w:t>
      </w:r>
    </w:p>
    <w:p w:rsidRDefault="007C6E31" w:rsidP="007C6E31" w:rsidR="007C6E31">
      <w:pPr>
        <w:ind w:left="1785"/>
        <w:jc w:val="both"/>
      </w:pPr>
    </w:p>
    <w:p w:rsidRDefault="007C6E31" w:rsidP="007C6E31" w:rsidR="007C6E31">
      <w:pPr>
        <w:ind w:firstLine="720" w:left="720"/>
      </w:pPr>
      <w:r>
        <w:t>Na listu „B“ - Vlastovnica</w:t>
      </w:r>
    </w:p>
    <w:p w:rsidRDefault="007C6E31" w:rsidP="007C6E31" w:rsidR="007C6E31">
      <w:pPr>
        <w:ind w:left="1418"/>
        <w:jc w:val="both"/>
      </w:pPr>
    </w:p>
    <w:p w:rsidRDefault="007C6E31" w:rsidP="007C6E31" w:rsidR="007C6E31">
      <w:pPr>
        <w:ind w:left="1418"/>
        <w:jc w:val="both"/>
      </w:pPr>
      <w:r>
        <w:t xml:space="preserve">1. Vlasnički dio: 1/1   </w:t>
      </w:r>
    </w:p>
    <w:p w:rsidRDefault="007C6E31" w:rsidP="007C6E31" w:rsidR="007C6E31">
      <w:pPr>
        <w:ind w:left="1418"/>
        <w:jc w:val="both"/>
      </w:pPr>
      <w:r>
        <w:t xml:space="preserve">KAMENOLOM GRADAC D.D., OIB: 31674999329, GRADAC NAŠIČKI, N. TESLE 33.   </w:t>
      </w:r>
    </w:p>
    <w:p w:rsidRDefault="007C6E31" w:rsidP="007C6E31" w:rsidR="007C6E31">
      <w:pPr>
        <w:ind w:left="1418"/>
        <w:jc w:val="both"/>
      </w:pPr>
      <w:r>
        <w:lastRenderedPageBreak/>
        <w:t xml:space="preserve">   </w:t>
      </w:r>
    </w:p>
    <w:p w:rsidRDefault="007C6E31" w:rsidP="007C6E31" w:rsidR="007C6E31">
      <w:pPr>
        <w:ind w:left="1418"/>
        <w:jc w:val="both"/>
      </w:pPr>
      <w:r>
        <w:t>3.1 Zaprimljeno 08.09.2015. broj Z-1850/15</w:t>
      </w:r>
    </w:p>
    <w:p w:rsidRDefault="007C6E31" w:rsidP="007C6E31" w:rsidR="007C6E31">
      <w:pPr>
        <w:ind w:left="1418"/>
        <w:jc w:val="both"/>
      </w:pPr>
      <w:r>
        <w:t xml:space="preserve">Na temelju rješenja Trgovačkog suda u Osijeku od 03. rujna 2015. godine, broj: 14 St-231/15-3, na nekretninama upisanim u A, zabilježuje se otvaranje stečajnog postupka.  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ind w:left="1418"/>
        <w:jc w:val="both"/>
      </w:pPr>
      <w:r>
        <w:t>1.2 Zaprimljeno 19.12.2016.g. pod brojem Z-28552/2016</w:t>
      </w:r>
    </w:p>
    <w:p w:rsidRDefault="007C6E31" w:rsidP="007C6E31" w:rsidR="007C6E31">
      <w:pPr>
        <w:ind w:left="1418"/>
        <w:jc w:val="both"/>
      </w:pPr>
    </w:p>
    <w:p w:rsidRDefault="007C6E31" w:rsidP="007C6E31" w:rsidR="007C6E31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pStyle w:val="Odlomakpopisa"/>
        <w:ind w:hanging="425" w:left="1843"/>
        <w:jc w:val="both"/>
      </w:pPr>
      <w:r w:rsidRPr="00E86F41">
        <w:t>2.</w:t>
      </w:r>
      <w:r w:rsidRPr="00E86F41">
        <w:tab/>
        <w:t>nekretnina upisana u zk.ul.br. 729, k.o. Zoljan,  kč.br. 1553, oranica, Gradac Našički, površine 4.253,00 m</w:t>
      </w:r>
      <w:r w:rsidRPr="002506C3">
        <w:rPr>
          <w:vertAlign w:val="superscript"/>
        </w:rPr>
        <w:t>2</w:t>
      </w:r>
    </w:p>
    <w:p w:rsidRDefault="007C6E31" w:rsidP="007C6E31" w:rsidR="007C6E31">
      <w:pPr>
        <w:pStyle w:val="Odlomakpopisa"/>
        <w:ind w:left="720"/>
      </w:pPr>
      <w:r>
        <w:tab/>
      </w:r>
    </w:p>
    <w:p w:rsidRDefault="007C6E31" w:rsidP="007C6E31" w:rsidR="007C6E31">
      <w:pPr>
        <w:pStyle w:val="Odlomakpopisa"/>
        <w:ind w:left="720"/>
      </w:pPr>
      <w:r>
        <w:tab/>
        <w:t>Na listu „B“ – Vlastovnica</w:t>
      </w:r>
    </w:p>
    <w:p w:rsidRDefault="007C6E31" w:rsidP="007C6E31" w:rsidR="007C6E31">
      <w:pPr>
        <w:pStyle w:val="Odlomakpopisa"/>
        <w:ind w:left="720"/>
      </w:pPr>
    </w:p>
    <w:p w:rsidRDefault="007C6E31" w:rsidP="007C6E31" w:rsidR="007C6E31">
      <w:pPr>
        <w:jc w:val="both"/>
      </w:pPr>
      <w:r>
        <w:tab/>
      </w:r>
      <w:r>
        <w:tab/>
        <w:t xml:space="preserve">1. Vlasnički dio: 1/1   </w:t>
      </w:r>
    </w:p>
    <w:p w:rsidRDefault="007C6E31" w:rsidP="007C6E31" w:rsidR="007C6E31">
      <w:pPr>
        <w:ind w:left="1418"/>
        <w:jc w:val="both"/>
      </w:pPr>
      <w:r>
        <w:t xml:space="preserve">KAMENOLOM GRADAC D.D., OIB: 31674999329, GRADAC NAŠIČKI, N. TESLE 33.  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ind w:left="1418"/>
        <w:jc w:val="both"/>
      </w:pPr>
      <w:r>
        <w:t>1.2 Zaprimljeno 19.12.2016.g. pod brojem Z-28552/2016</w:t>
      </w:r>
    </w:p>
    <w:p w:rsidRDefault="007C6E31" w:rsidP="007C6E31" w:rsidR="007C6E31">
      <w:pPr>
        <w:ind w:left="1418"/>
        <w:jc w:val="both"/>
      </w:pPr>
    </w:p>
    <w:p w:rsidRDefault="007C6E31" w:rsidP="007C6E31" w:rsidR="007C6E31">
      <w:pPr>
        <w:ind w:left="1418"/>
        <w:jc w:val="both"/>
      </w:pPr>
      <w:r>
        <w:t xml:space="preserve">ZABILJEŽBA, RJEŠENJE TRGOVAČKOG SUDA U OSIJEKU BROJ: ST-231/15-112 15.12.2016, PRODAJA NEKRETNINA U STEČAJNOM POSTUPKU.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pStyle w:val="Odlomakpopisa"/>
        <w:numPr>
          <w:ilvl w:val="0"/>
          <w:numId w:val="6"/>
        </w:numPr>
        <w:tabs>
          <w:tab w:pos="1425" w:val="clear"/>
          <w:tab w:pos="1843" w:val="num"/>
        </w:tabs>
        <w:ind w:hanging="425" w:left="1843"/>
        <w:jc w:val="both"/>
      </w:pPr>
      <w:r w:rsidRPr="006D4DA9">
        <w:t>nekretnina upisana u zk.ul.br. 722 k.o. Zoljan, kč.br. 1537, kuća, jedna zgrada, dvorište, oranica, pašnjak Gradac Našički, površine 6277 m</w:t>
      </w:r>
      <w:r w:rsidRPr="006D4DA9">
        <w:rPr>
          <w:vertAlign w:val="superscript"/>
        </w:rPr>
        <w:t>2</w:t>
      </w:r>
    </w:p>
    <w:p w:rsidRDefault="007C6E31" w:rsidP="007C6E31" w:rsidR="007C6E31">
      <w:pPr>
        <w:jc w:val="both"/>
      </w:pPr>
    </w:p>
    <w:p w:rsidRDefault="007C6E31" w:rsidP="007C6E31" w:rsidR="007C6E31">
      <w:pPr>
        <w:jc w:val="both"/>
      </w:pPr>
      <w:r>
        <w:tab/>
      </w:r>
      <w:r>
        <w:tab/>
        <w:t>Na listu „B“ – Vlastovnica</w:t>
      </w:r>
    </w:p>
    <w:p w:rsidRDefault="007C6E31" w:rsidP="007C6E31" w:rsidR="007C6E31">
      <w:pPr>
        <w:jc w:val="both"/>
      </w:pPr>
    </w:p>
    <w:p w:rsidRDefault="007C6E31" w:rsidP="007C6E31" w:rsidR="007C6E31">
      <w:pPr>
        <w:ind w:left="1418"/>
        <w:jc w:val="both"/>
      </w:pPr>
      <w:r>
        <w:t xml:space="preserve">1. Vlasnički dio: 1/1   </w:t>
      </w:r>
    </w:p>
    <w:p w:rsidRDefault="007C6E31" w:rsidP="007C6E31" w:rsidR="007C6E31">
      <w:pPr>
        <w:ind w:left="1418"/>
        <w:jc w:val="both"/>
      </w:pPr>
      <w:r>
        <w:t xml:space="preserve">KAMENOLOM GRADAC D.D., OIB: 31674999329, GRADAC NAŠIČKI, N. TESLE 33.  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ind w:left="1418"/>
        <w:jc w:val="both"/>
      </w:pPr>
      <w:r>
        <w:t>1.2 Zaprimljeno 15.01.2016.g. pod brojem Z-851/2016</w:t>
      </w:r>
    </w:p>
    <w:p w:rsidRDefault="007C6E31" w:rsidP="007C6E31" w:rsidR="007C6E31">
      <w:pPr>
        <w:ind w:left="1418"/>
        <w:jc w:val="both"/>
      </w:pPr>
    </w:p>
    <w:p w:rsidRDefault="007C6E31" w:rsidP="007C6E31" w:rsidR="007C6E31">
      <w:pPr>
        <w:ind w:left="1418"/>
        <w:jc w:val="both"/>
      </w:pPr>
      <w:r>
        <w:t xml:space="preserve">ZABILJEŽBA, RJEŠENJE TRGOVAČKOG SUDA U OSIJEKU, BROJ: 14 ST-231/15-34 11.01.2016, PRODAJA NEKRETNINA U STEČAJNOM POSTUPKU, U VLASNIŠTVU STEČAJNOG DUŽNIKA   </w:t>
      </w:r>
    </w:p>
    <w:p w:rsidRDefault="007C6E31" w:rsidP="007C6E31" w:rsidR="007C6E31">
      <w:pPr>
        <w:ind w:left="1418"/>
        <w:jc w:val="both"/>
      </w:pPr>
      <w:r>
        <w:t xml:space="preserve">   </w:t>
      </w:r>
    </w:p>
    <w:p w:rsidRDefault="007C6E31" w:rsidP="007C6E31" w:rsidR="007C6E31">
      <w:pPr>
        <w:ind w:left="1418"/>
        <w:jc w:val="both"/>
      </w:pPr>
      <w:r>
        <w:t xml:space="preserve">1.2 Zabilježuje se da je glavna hipoteka u ul. 129 k.o. Gradac , a sporedne u zk. ul. 144, 154 k.o. Gradac i 243 k.o. Londžica.    </w:t>
      </w:r>
    </w:p>
    <w:p w:rsidRDefault="007C6E31" w:rsidP="007C6E31" w:rsidR="007C6E31">
      <w:pPr>
        <w:ind w:left="1418"/>
        <w:jc w:val="both"/>
      </w:pPr>
      <w:r>
        <w:t>1.3 Zaprimljeno 08.07.2008. broj Z-1815/08</w:t>
      </w:r>
    </w:p>
    <w:p w:rsidRDefault="007C6E31" w:rsidP="007C6E31" w:rsidR="007C6E31">
      <w:pPr>
        <w:ind w:left="1418"/>
        <w:jc w:val="both"/>
      </w:pPr>
      <w:r>
        <w:lastRenderedPageBreak/>
        <w:t xml:space="preserve">Na temelju rješenja Općinskog suda u Osijeku od 3. srpnja 2008. broj Z-7926/08. zabilježuje se da je hipoteka upisana pod C-1 , upisana i u PU 12384 k.o. Osijek, kao sporedna hipoteka    </w:t>
      </w:r>
    </w:p>
    <w:p w:rsidRDefault="007C6E31" w:rsidP="000A3C90" w:rsidR="004B7469">
      <w:pPr>
        <w:ind w:left="1418"/>
        <w:jc w:val="both"/>
      </w:pPr>
      <w:r>
        <w:t xml:space="preserve">   </w:t>
      </w:r>
    </w:p>
    <w:p w:rsidRDefault="007C6E31" w:rsidP="008C5AAE" w:rsidR="004B7469" w:rsidRPr="008C5AAE">
      <w:pPr>
        <w:pStyle w:val="Odlomakpopisa"/>
        <w:tabs>
          <w:tab w:pos="1701" w:val="left"/>
        </w:tabs>
        <w:ind w:hanging="284" w:left="1418"/>
        <w:jc w:val="both"/>
        <w:rPr>
          <w:bCs/>
        </w:rPr>
      </w:pPr>
      <w:r>
        <w:rPr>
          <w:bCs/>
        </w:rPr>
        <w:t>3.</w:t>
      </w:r>
      <w:r w:rsidR="00A94E00">
        <w:rPr>
          <w:bCs/>
        </w:rPr>
        <w:t xml:space="preserve"> </w:t>
      </w:r>
      <w:r w:rsidR="004B7469" w:rsidRPr="007C6E31">
        <w:rPr>
          <w:bCs/>
        </w:rPr>
        <w:t xml:space="preserve">Kupac je u cijelosti platio kupovninu u iznosu od 349.600,00 kn za sve 23 nekretnine iz rješenja ovoga suda poslovnog broja </w:t>
      </w:r>
      <w:r w:rsidR="004B7469" w:rsidRPr="008A1121">
        <w:t>14 St-231/15-189 od 6. srpnja 2017. godine</w:t>
      </w:r>
      <w:r w:rsidR="004B7469">
        <w:t>, a što je već utvrđeno zaključkom ovoga suda poslovnog broja 14 St-231/15-215 od 19. listopada 2017</w:t>
      </w:r>
      <w:r w:rsidR="000A3C90">
        <w:rPr>
          <w:bCs/>
        </w:rPr>
        <w:t>., u koji iznos je sadržan i iznos od 70.425,00 kn za kupovinu tri nekretnine iz t. 1. izreke ovoga zaključka.</w:t>
      </w:r>
    </w:p>
    <w:p w:rsidRDefault="00F1044C" w:rsidP="00F1044C" w:rsidR="00F1044C" w:rsidRPr="003F44FC">
      <w:pPr>
        <w:jc w:val="both"/>
        <w:rPr>
          <w:bCs/>
        </w:rPr>
      </w:pPr>
    </w:p>
    <w:p w:rsidRDefault="00F1044C" w:rsidP="00F1044C" w:rsidR="00F1044C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F1044C" w:rsidP="00F1044C" w:rsidR="00F1044C">
      <w:pPr>
        <w:jc w:val="both"/>
      </w:pPr>
    </w:p>
    <w:p w:rsidRDefault="00F1044C" w:rsidP="00F1044C" w:rsidR="00F1044C">
      <w:pPr>
        <w:jc w:val="both"/>
      </w:pPr>
      <w:r>
        <w:tab/>
      </w:r>
      <w:r w:rsidRPr="00071835">
        <w:t xml:space="preserve">Kako je rješenje ovoga suda </w:t>
      </w:r>
      <w:r>
        <w:t xml:space="preserve">poslovnog </w:t>
      </w:r>
      <w:r w:rsidRPr="00071835">
        <w:t>broj 14 St-</w:t>
      </w:r>
      <w:r>
        <w:t>231</w:t>
      </w:r>
      <w:r w:rsidRPr="00071835">
        <w:t>/1</w:t>
      </w:r>
      <w:r>
        <w:t>5</w:t>
      </w:r>
      <w:r w:rsidRPr="00071835">
        <w:t>-</w:t>
      </w:r>
      <w:r>
        <w:t>189</w:t>
      </w:r>
      <w:r w:rsidRPr="00071835">
        <w:t xml:space="preserve"> od </w:t>
      </w:r>
      <w:r>
        <w:t>6</w:t>
      </w:r>
      <w:r w:rsidRPr="00071835">
        <w:t>.</w:t>
      </w:r>
      <w:r>
        <w:t>07</w:t>
      </w:r>
      <w:r w:rsidRPr="00071835">
        <w:t>.201</w:t>
      </w:r>
      <w:r>
        <w:t>7</w:t>
      </w:r>
      <w:r w:rsidRPr="00071835">
        <w:t>. godine, kojim se dosuđuj</w:t>
      </w:r>
      <w:r>
        <w:t xml:space="preserve">u </w:t>
      </w:r>
      <w:r w:rsidRPr="00071835">
        <w:t>nekretnin</w:t>
      </w:r>
      <w:r>
        <w:t>e</w:t>
      </w:r>
      <w:r w:rsidRPr="00071835">
        <w:t xml:space="preserve"> iz t. 1. izreke ovoga zaključka kupc</w:t>
      </w:r>
      <w:r>
        <w:t>u</w:t>
      </w:r>
      <w:r w:rsidRPr="00071835">
        <w:t xml:space="preserve">, postalo pravomoćno dana </w:t>
      </w:r>
      <w:r>
        <w:t>13</w:t>
      </w:r>
      <w:r w:rsidRPr="00071835">
        <w:t>.</w:t>
      </w:r>
      <w:r>
        <w:t>09</w:t>
      </w:r>
      <w:r w:rsidRPr="00071835">
        <w:t>.201</w:t>
      </w:r>
      <w:r>
        <w:t>7</w:t>
      </w:r>
      <w:r w:rsidRPr="00071835">
        <w:t xml:space="preserve">. godine, te kako </w:t>
      </w:r>
      <w:r>
        <w:t>je</w:t>
      </w:r>
      <w:r w:rsidRPr="00071835">
        <w:t xml:space="preserve"> kup</w:t>
      </w:r>
      <w:r>
        <w:t>a</w:t>
      </w:r>
      <w:r w:rsidRPr="00071835">
        <w:t xml:space="preserve">c </w:t>
      </w:r>
      <w:r>
        <w:t>u cijelosti uplatio kupovninu</w:t>
      </w:r>
      <w:r>
        <w:rPr>
          <w:bCs/>
        </w:rPr>
        <w:t xml:space="preserve"> FINI u iznosu od </w:t>
      </w:r>
      <w:r w:rsidRPr="00704A28">
        <w:rPr>
          <w:bCs/>
        </w:rPr>
        <w:t xml:space="preserve">349.600,00 </w:t>
      </w:r>
      <w:r w:rsidRPr="00DB2D3E">
        <w:rPr>
          <w:bCs/>
        </w:rPr>
        <w:t xml:space="preserve"> </w:t>
      </w:r>
      <w:r>
        <w:rPr>
          <w:bCs/>
        </w:rPr>
        <w:t>kn, a FINA</w:t>
      </w:r>
      <w:r w:rsidRPr="00071835">
        <w:t xml:space="preserve"> </w:t>
      </w:r>
      <w:r>
        <w:t>dana 12.10.2017. ukupan iznos doznačila ovome sudu</w:t>
      </w:r>
      <w:r w:rsidRPr="00071835">
        <w:t xml:space="preserve">, </w:t>
      </w:r>
      <w:r w:rsidR="008715AC">
        <w:t>sud</w:t>
      </w:r>
      <w:r w:rsidRPr="00071835">
        <w:t xml:space="preserve"> je zaključk</w:t>
      </w:r>
      <w:r w:rsidR="008715AC">
        <w:t>om poslovnog broja 14 St-231/15-215 od 19.10.2017. predao u posjed 20 nekretnina</w:t>
      </w:r>
      <w:r w:rsidRPr="00071835">
        <w:t xml:space="preserve">, </w:t>
      </w:r>
      <w:r w:rsidRPr="000B5269">
        <w:t>a temeljem čl. 108. st. 4. Ovršnog zakona</w:t>
      </w:r>
      <w:r>
        <w:t xml:space="preserve"> (NN 112/12, 25/13, 93/14, 55/16 i 73/17)</w:t>
      </w:r>
      <w:r w:rsidRPr="000B5269">
        <w:t xml:space="preserve">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F1044C" w:rsidP="00F1044C" w:rsidR="00F1044C">
      <w:pPr>
        <w:jc w:val="both"/>
      </w:pPr>
    </w:p>
    <w:p w:rsidRDefault="00F1044C" w:rsidP="00F1044C" w:rsidR="00F1044C" w:rsidRPr="00EA1991">
      <w:pPr>
        <w:ind w:firstLine="720"/>
        <w:jc w:val="both"/>
      </w:pPr>
      <w:r w:rsidRPr="00EA1991">
        <w:t>Preostale tri nekretnine (upisane u zk.ul.br. 506, k.o. Zoljan, kč.br. 1517, u zk.ul.br. 729, k.o. Zoljan, kč.br. 1553 i u zk.ul.br. 722 k.o. Zoljan, kč.br. 1537) iz predmetnog rješenja o dosudi od 6.07.2017.</w:t>
      </w:r>
      <w:r>
        <w:t xml:space="preserve">, koje su plaćene u cijelosti u iznosu od 70.425,00 kn a koji iznos je sadržan u iznosu u točki 3. izreke </w:t>
      </w:r>
      <w:r w:rsidR="0087385A">
        <w:t>predmetnog</w:t>
      </w:r>
      <w:r>
        <w:t xml:space="preserve"> rješenja</w:t>
      </w:r>
      <w:r w:rsidR="0087385A">
        <w:t xml:space="preserve"> o dosudi</w:t>
      </w:r>
      <w:r w:rsidR="008C5AAE">
        <w:t>,</w:t>
      </w:r>
      <w:r w:rsidR="0087385A">
        <w:t xml:space="preserve"> </w:t>
      </w:r>
      <w:r w:rsidRPr="00EA1991">
        <w:t>preda</w:t>
      </w:r>
      <w:r w:rsidR="0087385A">
        <w:t>ju se</w:t>
      </w:r>
      <w:r w:rsidRPr="00EA1991">
        <w:t xml:space="preserve"> u posjed kupcu </w:t>
      </w:r>
      <w:r w:rsidR="0087385A">
        <w:t>ovim zaključkom, a nakon</w:t>
      </w:r>
      <w:r w:rsidRPr="00EA1991">
        <w:t xml:space="preserve"> zaprimanj</w:t>
      </w:r>
      <w:r w:rsidR="0087385A">
        <w:t>a</w:t>
      </w:r>
      <w:r w:rsidRPr="00EA1991">
        <w:t xml:space="preserve"> isprava o odricanju od prava prvokupa sukladno odredbama Zakona o zaštiti i očuvanju kulturnih dobara (NN </w:t>
      </w:r>
      <w:hyperlink r:id="rId11" w:history="true">
        <w:r w:rsidRPr="00EA1991">
          <w:rPr>
            <w:rStyle w:val="Hiperveza"/>
            <w:b w:val="false"/>
            <w:color w:val="auto"/>
          </w:rPr>
          <w:t>69/99</w:t>
        </w:r>
      </w:hyperlink>
      <w:r w:rsidRPr="00EA1991">
        <w:rPr>
          <w:b/>
        </w:rPr>
        <w:t xml:space="preserve">, </w:t>
      </w:r>
      <w:hyperlink r:id="rId12" w:history="true">
        <w:r w:rsidRPr="00EA1991">
          <w:rPr>
            <w:rStyle w:val="Hiperveza"/>
            <w:b w:val="false"/>
            <w:color w:val="auto"/>
          </w:rPr>
          <w:t>151/03</w:t>
        </w:r>
      </w:hyperlink>
      <w:r w:rsidRPr="00EA1991">
        <w:rPr>
          <w:b/>
        </w:rPr>
        <w:t xml:space="preserve">, </w:t>
      </w:r>
      <w:hyperlink r:id="rId13" w:history="true">
        <w:r w:rsidRPr="00EA1991">
          <w:rPr>
            <w:rStyle w:val="Hiperveza"/>
            <w:b w:val="false"/>
            <w:color w:val="auto"/>
          </w:rPr>
          <w:t>157/03</w:t>
        </w:r>
      </w:hyperlink>
      <w:r w:rsidRPr="00EA1991">
        <w:rPr>
          <w:b/>
        </w:rPr>
        <w:t xml:space="preserve">, </w:t>
      </w:r>
      <w:hyperlink r:id="rId14" w:history="true">
        <w:r w:rsidRPr="00EA1991">
          <w:rPr>
            <w:rStyle w:val="Hiperveza"/>
            <w:b w:val="false"/>
            <w:color w:val="auto"/>
          </w:rPr>
          <w:t>100/04</w:t>
        </w:r>
      </w:hyperlink>
      <w:r w:rsidRPr="00EA1991">
        <w:rPr>
          <w:b/>
        </w:rPr>
        <w:t xml:space="preserve">, </w:t>
      </w:r>
      <w:hyperlink r:id="rId15" w:history="true">
        <w:r w:rsidRPr="00EA1991">
          <w:rPr>
            <w:rStyle w:val="Hiperveza"/>
            <w:b w:val="false"/>
            <w:color w:val="auto"/>
          </w:rPr>
          <w:t>87/09</w:t>
        </w:r>
      </w:hyperlink>
      <w:r w:rsidRPr="00EA1991">
        <w:rPr>
          <w:b/>
        </w:rPr>
        <w:t xml:space="preserve">, </w:t>
      </w:r>
      <w:hyperlink r:id="rId16" w:history="true">
        <w:r w:rsidRPr="00EA1991">
          <w:rPr>
            <w:rStyle w:val="Hiperveza"/>
            <w:b w:val="false"/>
            <w:color w:val="auto"/>
          </w:rPr>
          <w:t>88/10</w:t>
        </w:r>
      </w:hyperlink>
      <w:r w:rsidRPr="00EA1991">
        <w:rPr>
          <w:b/>
        </w:rPr>
        <w:t xml:space="preserve">, </w:t>
      </w:r>
      <w:hyperlink r:id="rId17" w:history="true">
        <w:r w:rsidRPr="00EA1991">
          <w:rPr>
            <w:rStyle w:val="Hiperveza"/>
            <w:b w:val="false"/>
            <w:color w:val="auto"/>
          </w:rPr>
          <w:t>61/11</w:t>
        </w:r>
      </w:hyperlink>
      <w:r w:rsidRPr="00EA1991">
        <w:rPr>
          <w:b/>
        </w:rPr>
        <w:t xml:space="preserve">, </w:t>
      </w:r>
      <w:hyperlink r:id="rId18" w:history="true">
        <w:r w:rsidRPr="00EA1991">
          <w:rPr>
            <w:rStyle w:val="Hiperveza"/>
            <w:b w:val="false"/>
            <w:color w:val="auto"/>
          </w:rPr>
          <w:t>25/12</w:t>
        </w:r>
      </w:hyperlink>
      <w:r w:rsidRPr="00EA1991">
        <w:rPr>
          <w:b/>
        </w:rPr>
        <w:t xml:space="preserve">, </w:t>
      </w:r>
      <w:hyperlink r:id="rId19" w:history="true">
        <w:r w:rsidRPr="00EA1991">
          <w:rPr>
            <w:rStyle w:val="Hiperveza"/>
            <w:b w:val="false"/>
            <w:color w:val="auto"/>
          </w:rPr>
          <w:t>136/12</w:t>
        </w:r>
      </w:hyperlink>
      <w:r w:rsidRPr="00EA1991">
        <w:rPr>
          <w:b/>
        </w:rPr>
        <w:t xml:space="preserve">, </w:t>
      </w:r>
      <w:hyperlink r:id="rId20" w:history="true">
        <w:r w:rsidRPr="00EA1991">
          <w:rPr>
            <w:rStyle w:val="Hiperveza"/>
            <w:b w:val="false"/>
            <w:color w:val="auto"/>
          </w:rPr>
          <w:t>157/13</w:t>
        </w:r>
      </w:hyperlink>
      <w:r w:rsidRPr="00EA1991">
        <w:rPr>
          <w:b/>
        </w:rPr>
        <w:t xml:space="preserve">, </w:t>
      </w:r>
      <w:hyperlink r:id="rId21" w:history="true">
        <w:r w:rsidRPr="00EA1991">
          <w:rPr>
            <w:rStyle w:val="Hiperveza"/>
            <w:b w:val="false"/>
            <w:color w:val="auto"/>
          </w:rPr>
          <w:t>152/14</w:t>
        </w:r>
      </w:hyperlink>
      <w:r w:rsidRPr="00EA1991">
        <w:rPr>
          <w:b/>
        </w:rPr>
        <w:t xml:space="preserve">, </w:t>
      </w:r>
      <w:hyperlink r:id="rId22" w:history="true">
        <w:r w:rsidRPr="00EA1991">
          <w:rPr>
            <w:rStyle w:val="Hiperveza"/>
            <w:b w:val="false"/>
            <w:color w:val="auto"/>
          </w:rPr>
          <w:t>98/15</w:t>
        </w:r>
      </w:hyperlink>
      <w:r w:rsidRPr="00EA1991">
        <w:rPr>
          <w:b/>
        </w:rPr>
        <w:t xml:space="preserve"> </w:t>
      </w:r>
      <w:r w:rsidRPr="00EA1991">
        <w:t>i</w:t>
      </w:r>
      <w:r w:rsidRPr="00EA1991">
        <w:rPr>
          <w:b/>
        </w:rPr>
        <w:t xml:space="preserve"> </w:t>
      </w:r>
      <w:hyperlink r:id="rId23" w:history="true" w:tgtFrame="_blank">
        <w:r w:rsidRPr="00EA1991">
          <w:rPr>
            <w:rStyle w:val="Hiperveza"/>
            <w:b w:val="false"/>
            <w:color w:val="auto"/>
          </w:rPr>
          <w:t>44/17</w:t>
        </w:r>
      </w:hyperlink>
      <w:r w:rsidRPr="00EA1991">
        <w:t>)</w:t>
      </w:r>
      <w:r>
        <w:t>.</w:t>
      </w:r>
    </w:p>
    <w:p w:rsidRDefault="00F1044C" w:rsidP="00F1044C" w:rsidR="00F1044C">
      <w:pPr>
        <w:jc w:val="both"/>
      </w:pPr>
    </w:p>
    <w:p w:rsidRDefault="00F1044C" w:rsidP="00F1044C" w:rsidR="00F1044C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87385A" w:rsidRPr="0087385A">
        <w:rPr>
          <w:bCs/>
        </w:rPr>
        <w:t xml:space="preserve">18. prosinca </w:t>
      </w:r>
      <w:r w:rsidRPr="004948B8">
        <w:rPr>
          <w:bCs/>
        </w:rPr>
        <w:t>201</w:t>
      </w:r>
      <w:r>
        <w:rPr>
          <w:bCs/>
        </w:rPr>
        <w:t>7</w:t>
      </w:r>
      <w:r w:rsidRPr="004948B8">
        <w:rPr>
          <w:bCs/>
        </w:rPr>
        <w:t xml:space="preserve">. </w:t>
      </w:r>
    </w:p>
    <w:p w:rsidRDefault="00F1044C" w:rsidP="00F1044C" w:rsidR="00F1044C" w:rsidRPr="004948B8">
      <w:pPr>
        <w:jc w:val="center"/>
        <w:rPr>
          <w:bCs/>
        </w:rPr>
      </w:pPr>
    </w:p>
    <w:p w:rsidRDefault="00F1044C" w:rsidP="00F1044C" w:rsidR="00F1044C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F1044C" w:rsidP="00F1044C" w:rsidR="00F1044C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F1044C" w:rsidP="00F1044C" w:rsidR="00F1044C" w:rsidRPr="004948B8">
      <w:pPr>
        <w:jc w:val="both"/>
        <w:rPr>
          <w:bCs/>
        </w:rPr>
      </w:pPr>
    </w:p>
    <w:p w:rsidRDefault="00F1044C" w:rsidP="00F1044C" w:rsidR="00F1044C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stečajna upraviteljica Snježana Sudarević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 w:rsidRPr="00B64EA1">
        <w:t>RADLOVAC d.d. Orahovica, Trg Plemenitih Mihalovića 12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ŽDO GUO Osijek</w:t>
      </w:r>
    </w:p>
    <w:p w:rsidRDefault="00847A71" w:rsidP="00F1044C" w:rsidR="00F1044C">
      <w:pPr>
        <w:pStyle w:val="Odlomakpopisa"/>
        <w:numPr>
          <w:ilvl w:val="0"/>
          <w:numId w:val="24"/>
        </w:numPr>
        <w:jc w:val="both"/>
      </w:pPr>
      <w:r>
        <w:t>EUROKAMEN d.o.o. Osijek</w:t>
      </w:r>
      <w:r w:rsidR="00F1044C">
        <w:t xml:space="preserve"> po OD Žu</w:t>
      </w:r>
      <w:r>
        <w:t>p</w:t>
      </w:r>
      <w:r w:rsidR="00F1044C">
        <w:t>ić i Partneri</w:t>
      </w:r>
      <w:r>
        <w:t xml:space="preserve"> d.o.o. Zagreb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F1044C" w:rsidP="00F1044C" w:rsidR="00F1044C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F1044C" w:rsidP="00F1044C" w:rsidR="009C53A7">
      <w:pPr>
        <w:pStyle w:val="Odlomakpopisa"/>
        <w:numPr>
          <w:ilvl w:val="0"/>
          <w:numId w:val="24"/>
        </w:numPr>
        <w:jc w:val="both"/>
      </w:pPr>
      <w:r>
        <w:t>Financijska agencija radi objave na mrežnim stranicama</w:t>
      </w:r>
      <w:r w:rsidR="009C53A7">
        <w:t xml:space="preserve"> 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24"/>
      <w:headerReference w:type="default" r:id="rId25"/>
      <w:headerReference w:type="first" r:id="rId2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C06" w:rsidR="00901C06">
      <w:r>
        <w:separator/>
      </w:r>
    </w:p>
  </w:endnote>
  <w:endnote w:id="0" w:type="continuationSeparator">
    <w:p w:rsidRDefault="00901C06" w:rsidR="00901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C06" w:rsidR="00901C06">
      <w:r>
        <w:separator/>
      </w:r>
    </w:p>
  </w:footnote>
  <w:footnote w:id="0" w:type="continuationSeparator">
    <w:p w:rsidRDefault="00901C06" w:rsidR="00901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E333AD" w:rsidR="00901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1C06" w:rsidR="00901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E333AD" w:rsidR="00901C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2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1C06" w:rsidR="00901C06">
    <w:pPr>
      <w:pStyle w:val="Zaglavlje"/>
    </w:pPr>
  </w:p>
  <w:p w:rsidRDefault="00901C06" w:rsidP="00B54A69" w:rsidR="00901C06">
    <w:pPr>
      <w:pStyle w:val="Zaglavlje"/>
    </w:pPr>
    <w:r>
      <w:tab/>
    </w:r>
    <w:r>
      <w:tab/>
    </w:r>
    <w:r w:rsidRPr="00EB6BC5">
      <w:t>14 St-231/15-</w:t>
    </w:r>
    <w:r>
      <w:t>235</w:t>
    </w:r>
  </w:p>
  <w:p w:rsidRDefault="00901C06" w:rsidR="00901C06">
    <w:pPr>
      <w:pStyle w:val="Zaglavlje"/>
    </w:pPr>
  </w:p>
  <w:p w:rsidRDefault="00901C06" w:rsidR="00901C0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C06" w:rsidP="0025773B" w:rsidR="00901C0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5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6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12B2943"/>
    <w:multiLevelType w:val="hybridMultilevel"/>
    <w:tmpl w:val="5B320168"/>
    <w:lvl w:tplc="C580747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35113D1"/>
    <w:multiLevelType w:val="hybridMultilevel"/>
    <w:tmpl w:val="4CF26F88"/>
    <w:lvl w:tplc="47CE0446" w:ilvl="0">
      <w:start w:val="17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2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4F4AB0"/>
    <w:multiLevelType w:val="hybridMultilevel"/>
    <w:tmpl w:val="4B6CEC90"/>
    <w:lvl w:tplc="AA1A16AC" w:ilvl="0">
      <w:start w:val="23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6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2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3">
    <w:nsid w:val="4B49691B"/>
    <w:multiLevelType w:val="hybridMultilevel"/>
    <w:tmpl w:val="F1AAAEB4"/>
    <w:lvl w:tplc="041A000F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CF1247"/>
    <w:multiLevelType w:val="hybridMultilevel"/>
    <w:tmpl w:val="0706CDEE"/>
    <w:lvl w:tplc="AD5057A0" w:ilvl="0">
      <w:start w:val="17"/>
      <w:numFmt w:val="decimal"/>
      <w:lvlText w:val="%1)"/>
      <w:lvlJc w:val="left"/>
      <w:pPr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30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31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2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3">
    <w:nsid w:val="751503DB"/>
    <w:multiLevelType w:val="hybridMultilevel"/>
    <w:tmpl w:val="98904A7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6">
    <w:nsid w:val="77567A12"/>
    <w:multiLevelType w:val="hybridMultilevel"/>
    <w:tmpl w:val="261438F2"/>
    <w:lvl w:tplc="5B9CE3F0" w:ilvl="0">
      <w:start w:val="20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7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2"/>
  </w:num>
  <w:num w:numId="2">
    <w:abstractNumId w:val="34"/>
  </w:num>
  <w:num w:numId="3">
    <w:abstractNumId w:val="17"/>
  </w:num>
  <w:num w:numId="4">
    <w:abstractNumId w:val="14"/>
  </w:num>
  <w:num w:numId="5">
    <w:abstractNumId w:val="26"/>
  </w:num>
  <w:num w:numId="6">
    <w:abstractNumId w:val="33"/>
  </w:num>
  <w:num w:numId="7">
    <w:abstractNumId w:val="28"/>
  </w:num>
  <w:num w:numId="8">
    <w:abstractNumId w:val="30"/>
  </w:num>
  <w:num w:numId="9">
    <w:abstractNumId w:val="31"/>
  </w:num>
  <w:num w:numId="10">
    <w:abstractNumId w:val="13"/>
  </w:num>
  <w:num w:numId="11">
    <w:abstractNumId w:val="32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5"/>
  </w:num>
  <w:num w:numId="15">
    <w:abstractNumId w:val="25"/>
  </w:num>
  <w:num w:numId="16">
    <w:abstractNumId w:val="16"/>
  </w:num>
  <w:num w:numId="17">
    <w:abstractNumId w:val="2"/>
  </w:num>
  <w:num w:numId="18">
    <w:abstractNumId w:val="21"/>
  </w:num>
  <w:num w:numId="19">
    <w:abstractNumId w:val="3"/>
  </w:num>
  <w:num w:numId="20">
    <w:abstractNumId w:val="6"/>
  </w:num>
  <w:num w:numId="21">
    <w:abstractNumId w:val="18"/>
  </w:num>
  <w:num w:numId="22">
    <w:abstractNumId w:val="27"/>
  </w:num>
  <w:num w:numId="23">
    <w:abstractNumId w:val="8"/>
  </w:num>
  <w:num w:numId="24">
    <w:abstractNumId w:val="24"/>
  </w:num>
  <w:num w:numId="25">
    <w:abstractNumId w:val="19"/>
  </w:num>
  <w:num w:numId="26">
    <w:abstractNumId w:val="20"/>
  </w:num>
  <w:num w:numId="27">
    <w:abstractNumId w:val="9"/>
  </w:num>
  <w:num w:numId="28">
    <w:abstractNumId w:val="4"/>
  </w:num>
  <w:num w:numId="29">
    <w:abstractNumId w:val="7"/>
  </w:num>
  <w:num w:numId="30">
    <w:abstractNumId w:val="5"/>
  </w:num>
  <w:num w:numId="31">
    <w:abstractNumId w:val="22"/>
  </w:num>
  <w:num w:numId="32">
    <w:abstractNumId w:val="37"/>
  </w:num>
  <w:num w:numId="33">
    <w:abstractNumId w:val="15"/>
  </w:num>
  <w:num w:numId="34">
    <w:abstractNumId w:val="11"/>
  </w:num>
  <w:num w:numId="35">
    <w:abstractNumId w:val="29"/>
  </w:num>
  <w:num w:numId="36">
    <w:abstractNumId w:val="36"/>
  </w:num>
  <w:num w:numId="37">
    <w:abstractNumId w:val="23"/>
  </w:num>
  <w:num w:numId="3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90DD1"/>
    <w:rsid w:val="000A0960"/>
    <w:rsid w:val="000A1EFE"/>
    <w:rsid w:val="000A3C90"/>
    <w:rsid w:val="000A7A5C"/>
    <w:rsid w:val="000B5269"/>
    <w:rsid w:val="000B6FA4"/>
    <w:rsid w:val="000B7214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1F3940"/>
    <w:rsid w:val="00203A4A"/>
    <w:rsid w:val="0021403D"/>
    <w:rsid w:val="0022794F"/>
    <w:rsid w:val="002506C3"/>
    <w:rsid w:val="00251854"/>
    <w:rsid w:val="002519B9"/>
    <w:rsid w:val="002553C3"/>
    <w:rsid w:val="0025773B"/>
    <w:rsid w:val="00285F0B"/>
    <w:rsid w:val="002A1B72"/>
    <w:rsid w:val="002A1F58"/>
    <w:rsid w:val="002B3EAF"/>
    <w:rsid w:val="002D68D9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F285B"/>
    <w:rsid w:val="003F44FC"/>
    <w:rsid w:val="00402A0B"/>
    <w:rsid w:val="00405AEC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810D4"/>
    <w:rsid w:val="004845BB"/>
    <w:rsid w:val="00484EBD"/>
    <w:rsid w:val="004948B8"/>
    <w:rsid w:val="004A1730"/>
    <w:rsid w:val="004A4B84"/>
    <w:rsid w:val="004B135F"/>
    <w:rsid w:val="004B7469"/>
    <w:rsid w:val="004C5128"/>
    <w:rsid w:val="004C5333"/>
    <w:rsid w:val="004C7864"/>
    <w:rsid w:val="004D6F16"/>
    <w:rsid w:val="004E292C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6B65"/>
    <w:rsid w:val="005873C5"/>
    <w:rsid w:val="0059054B"/>
    <w:rsid w:val="005916A9"/>
    <w:rsid w:val="0059696D"/>
    <w:rsid w:val="005B53EC"/>
    <w:rsid w:val="005C66BD"/>
    <w:rsid w:val="005D455B"/>
    <w:rsid w:val="005F1E9A"/>
    <w:rsid w:val="005F2261"/>
    <w:rsid w:val="00615022"/>
    <w:rsid w:val="00625242"/>
    <w:rsid w:val="006300FA"/>
    <w:rsid w:val="0063711C"/>
    <w:rsid w:val="00657260"/>
    <w:rsid w:val="006607FF"/>
    <w:rsid w:val="00662158"/>
    <w:rsid w:val="00664DD1"/>
    <w:rsid w:val="00670BD7"/>
    <w:rsid w:val="0069336B"/>
    <w:rsid w:val="00694C4B"/>
    <w:rsid w:val="006A0DC8"/>
    <w:rsid w:val="006A2FD7"/>
    <w:rsid w:val="006B4FDF"/>
    <w:rsid w:val="006C19C5"/>
    <w:rsid w:val="006C67D0"/>
    <w:rsid w:val="006C7AFF"/>
    <w:rsid w:val="006D0927"/>
    <w:rsid w:val="006D371F"/>
    <w:rsid w:val="006D4DA9"/>
    <w:rsid w:val="006D61B1"/>
    <w:rsid w:val="006E2A56"/>
    <w:rsid w:val="006E6F68"/>
    <w:rsid w:val="006E7E85"/>
    <w:rsid w:val="007005D1"/>
    <w:rsid w:val="00704A28"/>
    <w:rsid w:val="007251A7"/>
    <w:rsid w:val="00730472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B60EB"/>
    <w:rsid w:val="007C465C"/>
    <w:rsid w:val="007C6E31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1A96"/>
    <w:rsid w:val="00832032"/>
    <w:rsid w:val="00833D07"/>
    <w:rsid w:val="00834CAD"/>
    <w:rsid w:val="00845AFC"/>
    <w:rsid w:val="00847A71"/>
    <w:rsid w:val="008715AC"/>
    <w:rsid w:val="0087204D"/>
    <w:rsid w:val="0087385A"/>
    <w:rsid w:val="00874D71"/>
    <w:rsid w:val="008752D0"/>
    <w:rsid w:val="00881A85"/>
    <w:rsid w:val="00894E47"/>
    <w:rsid w:val="008A0C9E"/>
    <w:rsid w:val="008C5AAE"/>
    <w:rsid w:val="008D033B"/>
    <w:rsid w:val="008D2504"/>
    <w:rsid w:val="008D30F8"/>
    <w:rsid w:val="008D603B"/>
    <w:rsid w:val="00901C06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A1A86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57545"/>
    <w:rsid w:val="00A63E76"/>
    <w:rsid w:val="00A73999"/>
    <w:rsid w:val="00A80C48"/>
    <w:rsid w:val="00A90482"/>
    <w:rsid w:val="00A94E00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3283"/>
    <w:rsid w:val="00B54A69"/>
    <w:rsid w:val="00B6319C"/>
    <w:rsid w:val="00B64EA1"/>
    <w:rsid w:val="00B7022D"/>
    <w:rsid w:val="00B73243"/>
    <w:rsid w:val="00B73883"/>
    <w:rsid w:val="00B839FD"/>
    <w:rsid w:val="00B8564B"/>
    <w:rsid w:val="00B8672F"/>
    <w:rsid w:val="00B92719"/>
    <w:rsid w:val="00B93EE6"/>
    <w:rsid w:val="00B95943"/>
    <w:rsid w:val="00BA2E4C"/>
    <w:rsid w:val="00BA6F2B"/>
    <w:rsid w:val="00BA7642"/>
    <w:rsid w:val="00BB746F"/>
    <w:rsid w:val="00BC71BE"/>
    <w:rsid w:val="00BD3533"/>
    <w:rsid w:val="00BE50EE"/>
    <w:rsid w:val="00BE7015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93B06"/>
    <w:rsid w:val="00CB5537"/>
    <w:rsid w:val="00CC62F9"/>
    <w:rsid w:val="00CE56F9"/>
    <w:rsid w:val="00CE7333"/>
    <w:rsid w:val="00CF617D"/>
    <w:rsid w:val="00CF644D"/>
    <w:rsid w:val="00D2048B"/>
    <w:rsid w:val="00D258FD"/>
    <w:rsid w:val="00D2645A"/>
    <w:rsid w:val="00D34E3F"/>
    <w:rsid w:val="00D42C63"/>
    <w:rsid w:val="00D53A3A"/>
    <w:rsid w:val="00D8020B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86F41"/>
    <w:rsid w:val="00E94F52"/>
    <w:rsid w:val="00E9703B"/>
    <w:rsid w:val="00EB6BC5"/>
    <w:rsid w:val="00EB72E5"/>
    <w:rsid w:val="00EB7BBC"/>
    <w:rsid w:val="00ED232D"/>
    <w:rsid w:val="00ED5B3E"/>
    <w:rsid w:val="00EE3DA7"/>
    <w:rsid w:val="00EF1E9B"/>
    <w:rsid w:val="00F01A99"/>
    <w:rsid w:val="00F1044C"/>
    <w:rsid w:val="00F118C9"/>
    <w:rsid w:val="00F3695C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53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Hiperveza" w:type="character">
    <w:name w:val="Hyperlink"/>
    <w:basedOn w:val="Zadanifontodlomka"/>
    <w:uiPriority w:val="99"/>
    <w:unhideWhenUsed/>
    <w:rsid w:val="00F1044C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53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225" TargetMode="External"/><Relationship Id="rId18" Type="http://schemas.openxmlformats.org/officeDocument/2006/relationships/hyperlink" Target="http://www.zakon.hr/cms.htm?id=230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://www.zakon.hr/cms.htm?id=167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224" TargetMode="External"/><Relationship Id="rId17" Type="http://schemas.openxmlformats.org/officeDocument/2006/relationships/hyperlink" Target="http://www.zakon.hr/cms.htm?id=229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28" TargetMode="External"/><Relationship Id="rId20" Type="http://schemas.openxmlformats.org/officeDocument/2006/relationships/hyperlink" Target="http://www.zakon.hr/cms.htm?id=60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223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27" TargetMode="External"/><Relationship Id="rId23" Type="http://schemas.openxmlformats.org/officeDocument/2006/relationships/hyperlink" Target="https://www.zakon.hr/cms.htm?id=1803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23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26" TargetMode="External"/><Relationship Id="rId22" Type="http://schemas.openxmlformats.org/officeDocument/2006/relationships/hyperlink" Target="http://www.zakon.hr/cms.htm?id=12778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VS ZAGREB</izvorni_sadrzaj>
    <derivirana_varijabla naziv="DomainObject.Predmet.PrimjedbaSuca_1">VS ZAGREB</derivirana_varijabla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2017.</izvorni_sadrzaj>
    <derivirana_varijabla naziv="DomainObject.Predmet.SpisIzvanSuda.DatumIzlazaSpisa_1">16.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PO REVIZIJI</izvorni_sadrzaj>
    <derivirana_varijabla naziv="DomainObject.Predmet.SpisIzvanSuda.RazlogIzlaskaSpisa_1">PO REVIZIJI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3DD11-6ED3-480E-A2D6-154BBBD8A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781</properties:Words>
  <properties:Characters>4285</properties:Characters>
  <properties:Lines>132</properties:Lines>
  <properties:Paragraphs>50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2017-12-18T10:28:00Z</dcterms:created>
  <dc:creator>jbekavac</dc:creator>
  <cp:lastModifiedBy>Elizabeta Đeke</cp:lastModifiedBy>
  <cp:lastPrinted>2017-10-19T09:22:00Z</cp:lastPrinted>
  <dcterms:modified xmlns:xsi="http://www.w3.org/2001/XMLSchema-instance" xsi:type="dcterms:W3CDTF">2017-12-18T13:46:00Z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