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037c" w14:paraId="83d037c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F22CA9">
        <w:t>1489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OSIJEK,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r w:rsidR="00F22CA9">
        <w:t>HELP AT HOME</w:t>
      </w:r>
      <w:r w:rsidR="00F97180">
        <w:t xml:space="preserve"> d.o.o. </w:t>
      </w:r>
      <w:r w:rsidR="00F22CA9">
        <w:t>za graditeljstvo</w:t>
      </w:r>
      <w:r w:rsidR="00F97180">
        <w:t>,</w:t>
      </w:r>
      <w:r w:rsidR="00F22CA9">
        <w:t xml:space="preserve"> usluge i trgovinu,</w:t>
      </w:r>
      <w:r w:rsidR="00F97180">
        <w:t xml:space="preserve"> </w:t>
      </w:r>
      <w:r w:rsidR="00F22CA9">
        <w:t>Osijek</w:t>
      </w:r>
      <w:r w:rsidR="00F97180">
        <w:t xml:space="preserve">, </w:t>
      </w:r>
      <w:r w:rsidR="00F22CA9">
        <w:t>Banova 44</w:t>
      </w:r>
      <w:r w:rsidR="00F97180">
        <w:t>, MBS: 0301</w:t>
      </w:r>
      <w:r w:rsidR="00F22CA9">
        <w:t>64258</w:t>
      </w:r>
      <w:r w:rsidR="00F97180">
        <w:t xml:space="preserve">, OIB: </w:t>
      </w:r>
      <w:r w:rsidR="00F22CA9">
        <w:t>84285475463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F22CA9">
        <w:t>24</w:t>
      </w:r>
      <w:r w:rsidR="00373C29">
        <w:t>. listopada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22CA9" w:rsidRPr="00F22CA9">
        <w:t>HELP AT HOME d.o.o. za graditeljstvo, usluge i trgovinu, Osijek, Banova 44, MBS: 030164258, OIB: 84285475463</w:t>
      </w:r>
      <w:r w:rsidR="00D43EFC">
        <w:t xml:space="preserve">, </w:t>
      </w:r>
      <w:r>
        <w:t xml:space="preserve">iznosi </w:t>
      </w:r>
      <w:r w:rsidR="00F22CA9">
        <w:t>6.390,00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F22CA9">
        <w:t xml:space="preserve">Marko </w:t>
      </w:r>
      <w:proofErr w:type="spellStart"/>
      <w:r w:rsidR="00F22CA9">
        <w:t>Barać</w:t>
      </w:r>
      <w:proofErr w:type="spellEnd"/>
      <w:r w:rsidR="00F97180">
        <w:t xml:space="preserve">, OIB: </w:t>
      </w:r>
      <w:r w:rsidR="00F22CA9">
        <w:t>67853762562</w:t>
      </w:r>
      <w:r w:rsidR="00F97180">
        <w:t xml:space="preserve">, </w:t>
      </w:r>
      <w:r w:rsidR="00F22CA9">
        <w:t>Osijek</w:t>
      </w:r>
      <w:r w:rsidR="00F97180">
        <w:t xml:space="preserve">, </w:t>
      </w:r>
      <w:r w:rsidR="00F22CA9">
        <w:t>Vijenac Jakova Gotovca 8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F22CA9">
        <w:t>1489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528F8">
        <w:t>2</w:t>
      </w:r>
      <w:r w:rsidR="00F22CA9">
        <w:t>4</w:t>
      </w:r>
      <w:r w:rsidR="00D528F8">
        <w:t>. listopada</w:t>
      </w:r>
      <w:r>
        <w:t xml:space="preserve"> 2017.</w:t>
      </w:r>
      <w:r w:rsidR="00F22CA9">
        <w:t>g.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F22CA9">
        <w:t>20/12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96A73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96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A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96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A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St-1489/2017</izvorni_sadrzaj>
    <derivirana_varijabla naziv="DomainObject.Predmet.OznakaBroj_1">St-1489/2017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HELP AT HOME društvo s ograničenom odgovornošću za graditeljstvo, usluge i trgovinu</izvorni_sadrzaj>
    <derivirana_varijabla naziv="DomainObject.Predmet.ProtustrankaFormated_1">  HELP AT HOME društvo s ograničenom odgovornošću za graditeljstvo, usluge i trgovinu</derivirana_varijabla>
  </DomainObject.Predmet.ProtustrankaFormated>
  <DomainObject.Predmet.ProtustrankaFormatedOIB>
    <izvorni_sadrzaj>  HELP AT HOME društvo s ograničenom odgovornošću za graditeljstvo, usluge i trgovinu, OIB 84285475463</izvorni_sadrzaj>
    <derivirana_varijabla naziv="DomainObject.Predmet.ProtustrankaFormatedOIB_1">  HELP AT HOME društvo s ograničenom odgovornošću za graditeljstvo, usluge i trgovinu, OIB 84285475463</derivirana_varijabla>
  </DomainObject.Predmet.ProtustrankaFormatedOIB>
  <DomainObject.Predmet.ProtustrankaFormatedWithAdress>
    <izvorni_sadrzaj> HELP AT HOME društvo s ograničenom odgovornošću za graditeljstvo, usluge i trgovinu, Banova 44, 31000 Osijek</izvorni_sadrzaj>
    <derivirana_varijabla naziv="DomainObject.Predmet.ProtustrankaFormatedWithAdress_1"> HELP AT HOME društvo s ograničenom odgovornošću za graditeljstvo, usluge i trgovinu, Banova 44, 31000 Osijek</derivirana_varijabla>
  </DomainObject.Predmet.ProtustrankaFormatedWithAdress>
  <DomainObject.Predmet.ProtustrankaFormatedWithAdressOIB>
    <izvorni_sadrzaj> HELP AT HOME društvo s ograničenom odgovornošću za graditeljstvo, usluge i trgovinu, OIB 84285475463, Banova 44, 31000 Osijek</izvorni_sadrzaj>
    <derivirana_varijabla naziv="DomainObject.Predmet.ProtustrankaFormatedWithAdressOIB_1"> HELP AT HOME društvo s ograničenom odgovornošću za graditeljstvo, usluge i trgovinu, OIB 84285475463, Banova 44, 31000 Osijek</derivirana_varijabla>
  </DomainObject.Predmet.ProtustrankaFormatedWithAdressOIB>
  <DomainObject.Predmet.ProtustrankaWithAdress>
    <izvorni_sadrzaj>HELP AT HOME društvo s ograničenom odgovornošću za graditeljstvo, usluge i trgovinu Banova 44, 31000 Osijek</izvorni_sadrzaj>
    <derivirana_varijabla naziv="DomainObject.Predmet.ProtustrankaWithAdress_1">HELP AT HOME društvo s ograničenom odgovornošću za graditeljstvo, usluge i trgovinu Banova 44, 31000 Osijek</derivirana_varijabla>
  </DomainObject.Predmet.ProtustrankaWithAdress>
  <DomainObject.Predmet.ProtustrankaWithAdressOIB>
    <izvorni_sadrzaj>HELP AT HOME društvo s ograničenom odgovornošću za graditeljstvo, usluge i trgovinu, OIB 84285475463, Banova 44, 31000 Osijek</izvorni_sadrzaj>
    <derivirana_varijabla naziv="DomainObject.Predmet.ProtustrankaWithAdressOIB_1">HELP AT HOME društvo s ograničenom odgovornošću za graditeljstvo, usluge i trgovinu, OIB 84285475463, Banova 44, 31000 Osijek</derivirana_varijabla>
  </DomainObject.Predmet.ProtustrankaWithAdressOIB>
  <DomainObject.Predmet.ProtustrankaNazivFormated>
    <izvorni_sadrzaj>HELP AT HOME društvo s ograničenom odgovornošću za graditeljstvo, usluge i trgovinu</izvorni_sadrzaj>
    <derivirana_varijabla naziv="DomainObject.Predmet.ProtustrankaNazivFormated_1">HELP AT HOME društvo s ograničenom odgovornošću za graditeljstvo, usluge i trgovinu</derivirana_varijabla>
  </DomainObject.Predmet.ProtustrankaNazivFormated>
  <DomainObject.Predmet.ProtustrankaNazivFormatedOIB>
    <izvorni_sadrzaj>HELP AT HOME društvo s ograničenom odgovornošću za graditeljstvo, usluge i trgovinu, OIB 84285475463</izvorni_sadrzaj>
    <derivirana_varijabla naziv="DomainObject.Predmet.ProtustrankaNazivFormatedOIB_1">HELP AT HOME društvo s ograničenom odgovornošću za graditeljstvo, usluge i trgovinu, OIB 84285475463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HELP AT HOME društvo s ograničenom odgovornošću za graditeljstvo, usluge i trgovinu</item>
    </izvorni_sadrzaj>
    <derivirana_varijabla naziv="DomainObject.Predmet.ProtuStrankaListFormated_1">
      <item>HELP AT HOME društvo s ograničenom odgovornošću za graditeljstvo, usluge i trgovinu</item>
    </derivirana_varijabla>
  </DomainObject.Predmet.ProtuStrankaListFormated>
  <DomainObject.Predmet.ProtuStrankaListFormatedOIB>
    <izvorni_sadrzaj>
      <item>HELP AT HOME društvo s ograničenom odgovornošću za graditeljstvo, usluge i trgovinu, OIB 84285475463</item>
    </izvorni_sadrzaj>
    <derivirana_varijabla naziv="DomainObject.Predmet.ProtuStrankaListFormatedOIB_1">
      <item>HELP AT HOME društvo s ograničenom odgovornošću za graditeljstvo, usluge i trgovinu, OIB 84285475463</item>
    </derivirana_varijabla>
  </DomainObject.Predmet.ProtuStrankaListFormatedOIB>
  <DomainObject.Predmet.ProtuStrankaListFormatedWithAdress>
    <izvorni_sadrzaj>
      <item>HELP AT HOME društvo s ograničenom odgovornošću za graditeljstvo, usluge i trgovinu, Banova 44, 31000 Osijek</item>
    </izvorni_sadrzaj>
    <derivirana_varijabla naziv="DomainObject.Predmet.ProtuStrankaListFormatedWithAdress_1">
      <item>HELP AT HOME društvo s ograničenom odgovornošću za graditeljstvo, usluge i trgovinu, Banova 44, 31000 Osijek</item>
    </derivirana_varijabla>
  </DomainObject.Predmet.ProtuStrankaListFormatedWithAdress>
  <DomainObject.Predmet.ProtuStrankaListFormatedWithAdressOIB>
    <izvorni_sadrzaj>
      <item>HELP AT HOME društvo s ograničenom odgovornošću za graditeljstvo, usluge i trgovinu, OIB 84285475463, Banova 44, 31000 Osijek</item>
    </izvorni_sadrzaj>
    <derivirana_varijabla naziv="DomainObject.Predmet.ProtuStrankaListFormatedWithAdressOIB_1">
      <item>HELP AT HOME društvo s ograničenom odgovornošću za graditeljstvo, usluge i trgovinu, OIB 84285475463, Banova 44, 31000 Osijek</item>
    </derivirana_varijabla>
  </DomainObject.Predmet.ProtuStrankaListFormatedWithAdressOIB>
  <DomainObject.Predmet.ProtuStrankaListNazivFormated>
    <izvorni_sadrzaj>
      <item>HELP AT HOME društvo s ograničenom odgovornošću za graditeljstvo, usluge i trgovinu</item>
    </izvorni_sadrzaj>
    <derivirana_varijabla naziv="DomainObject.Predmet.ProtuStrankaListNazivFormated_1">
      <item>HELP AT HOME društvo s ograničenom odgovornošću za graditeljstvo, usluge i trgovinu</item>
    </derivirana_varijabla>
  </DomainObject.Predmet.ProtuStrankaListNazivFormated>
  <DomainObject.Predmet.ProtuStrankaListNazivFormatedOIB>
    <izvorni_sadrzaj>
      <item>HELP AT HOME društvo s ograničenom odgovornošću za graditeljstvo, usluge i trgovinu, OIB 84285475463</item>
    </izvorni_sadrzaj>
    <derivirana_varijabla naziv="DomainObject.Predmet.ProtuStrankaListNazivFormatedOIB_1">
      <item>HELP AT HOME društvo s ograničenom odgovornošću za graditeljstvo, usluge i trgovinu, OIB 84285475463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HELP AT HOME društvo s ograničenom odgovornošću za graditeljstvo, usluge i trgovinu</izvorni_sadrzaj>
    <derivirana_varijabla naziv="DomainObject.Predmet.ProtustrankaIDrugi_1">HELP AT HOME društvo s ograničenom odgovornošću za graditeljstvo,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HELP AT HOME društvo s ograničenom odgovornošću za graditeljstvo, usluge i trgovinu, OIB 84285475463, Banova 44, 31000 Osijek</izvorni_sadrzaj>
    <derivirana_varijabla naziv="DomainObject.Predmet.ProtustrankaIDrugiAdressOIB_1">HELP AT HOME društvo s ograničenom odgovornošću za graditeljstvo, usluge i trgovinu, OIB 84285475463, Banova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HELP AT HOME društvo s ograničenom odgovornošću za graditeljstvo, usluge i trgovinu</item>
    </izvorni_sadrzaj>
    <derivirana_varijabla naziv="DomainObject.Predmet.SudioniciListNaziv_1">
      <item>FINA RC OSIJEK</item>
      <item>HELP AT HOME društvo s ograničenom odgovornošću za graditeljstvo, usluge i trgovinu</item>
    </derivirana_varijabla>
  </DomainObject.Predmet.SudioniciListNaziv>
  <DomainObject.Predmet.SudioniciListAdressOIB>
    <izvorni_sadrzaj>
      <item>FINA RC OSIJEK, OIB 85821130368</item>
      <item>HELP AT HOME društvo s ograničenom odgovornošću za graditeljstvo, usluge i trgovinu, OIB 84285475463, Banova 44,31000 Osijek</item>
    </izvorni_sadrzaj>
    <derivirana_varijabla naziv="DomainObject.Predmet.SudioniciListAdressOIB_1">
      <item>FINA RC OSIJEK, OIB 85821130368</item>
      <item>HELP AT HOME društvo s ograničenom odgovornošću za graditeljstvo, usluge i trgovinu, OIB 84285475463, Banova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84285475463</item>
    </izvorni_sadrzaj>
    <derivirana_varijabla naziv="DomainObject.Predmet.SudioniciListNazivOIB_1">
      <item>, OIB 85821130368</item>
      <item>, OIB 84285475463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1988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2017-10-24T11:46:00Z</dcterms:created>
  <dc:creator>Korisnik</dc:creator>
  <cp:lastModifiedBy>Žana Bem</cp:lastModifiedBy>
  <cp:lastPrinted>2017-08-08T10:58:00Z</cp:lastPrinted>
  <dcterms:modified xmlns:xsi="http://www.w3.org/2001/XMLSchema-instance" xsi:type="dcterms:W3CDTF">2017-10-24T11:49:00Z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