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d914" w14:paraId="f6dd914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382053">
        <w:rPr>
          <w:bCs/>
        </w:rPr>
        <w:t>79</w:t>
      </w:r>
      <w:r>
        <w:rPr>
          <w:bCs/>
        </w:rPr>
        <w:t>/</w:t>
      </w:r>
      <w:r w:rsidR="002E7B16">
        <w:rPr>
          <w:bCs/>
        </w:rPr>
        <w:t>2018-</w:t>
      </w:r>
      <w:r w:rsidR="00382053">
        <w:rPr>
          <w:bCs/>
        </w:rPr>
        <w:t>6</w:t>
      </w:r>
    </w:p>
    <w:p w:rsidRDefault="00213EAE" w:rsidP="00AE47E0" w:rsidR="00213EAE">
      <w:pPr>
        <w:jc w:val="both"/>
        <w:rPr>
          <w:bCs/>
        </w:rPr>
      </w:pPr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382053">
        <w:t>EKO-AMBIJENT d.o.o., Šibenik, Ulica 113. šibenske brigade HV-a, kbr. 181, OIB: 79514978943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382053">
        <w:t>28</w:t>
      </w:r>
      <w:r>
        <w:t xml:space="preserve">. </w:t>
      </w:r>
      <w:r w:rsidR="00E05CD6">
        <w:t>veljače</w:t>
      </w:r>
      <w:r w:rsidR="00213EAE">
        <w:t xml:space="preserve"> 2018</w:t>
      </w:r>
      <w:r>
        <w:t xml:space="preserve">., </w:t>
      </w:r>
      <w:r w:rsidR="00B73FF9">
        <w:t>11</w:t>
      </w:r>
      <w:r w:rsidR="00382053">
        <w:t>. travnja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382053">
        <w:t>EKO-AMBIJENT d.o.o., Šibenik, Ulica 113. šibenske brigade HV-a, kbr. 181, OIB: 79514978943</w:t>
      </w:r>
      <w:r>
        <w:t xml:space="preserve">, na temelju neizvršenih osnova za plaćanje iznosi </w:t>
      </w:r>
      <w:r w:rsidR="00382053">
        <w:t>106.437,34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 w:rsidR="00382053" w:rsidRPr="00382053">
        <w:rPr>
          <w:color w:themeColor="text1" w:val="000000"/>
        </w:rPr>
        <w:t>Pavol</w:t>
      </w:r>
      <w:proofErr w:type="spellEnd"/>
      <w:r w:rsidR="00382053" w:rsidRPr="00382053">
        <w:rPr>
          <w:color w:themeColor="text1" w:val="000000"/>
        </w:rPr>
        <w:t xml:space="preserve"> </w:t>
      </w:r>
      <w:proofErr w:type="spellStart"/>
      <w:r w:rsidR="00382053" w:rsidRPr="00382053">
        <w:rPr>
          <w:color w:themeColor="text1" w:val="000000"/>
        </w:rPr>
        <w:t>Kertész</w:t>
      </w:r>
      <w:proofErr w:type="spellEnd"/>
      <w:r w:rsidR="00382053" w:rsidRPr="00382053">
        <w:rPr>
          <w:color w:themeColor="text1" w:val="000000"/>
        </w:rPr>
        <w:t xml:space="preserve"> 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B73FF9">
        <w:t>11</w:t>
      </w:r>
      <w:r w:rsidR="00382053">
        <w:t>. travnja</w:t>
      </w:r>
      <w:r>
        <w:t xml:space="preserve"> 2018.</w:t>
      </w:r>
    </w:p>
    <w:p w:rsidRDefault="00195C56" w:rsidP="00195C56" w:rsidR="00AE47E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AE47E0">
        <w:t xml:space="preserve">  </w:t>
      </w:r>
      <w:r>
        <w:t xml:space="preserve"> </w:t>
      </w:r>
      <w:r w:rsidR="00AE47E0">
        <w:t xml:space="preserve">Sudska savjetnica     </w:t>
      </w:r>
    </w:p>
    <w:p w:rsidRDefault="00195C56" w:rsidP="00195C56" w:rsidR="00AE47E0">
      <w:pPr>
        <w:jc w:val="both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47E0">
        <w:t>Anamarija Kovačić Milković</w:t>
      </w:r>
      <w:r>
        <w:t>, v .r.</w:t>
      </w:r>
      <w:r w:rsidR="00AE47E0">
        <w:tab/>
      </w:r>
      <w:r w:rsidR="00AE47E0">
        <w:tab/>
      </w:r>
      <w:r w:rsidR="00AE47E0"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95C56"/>
    <w:rsid w:val="001F48E3"/>
    <w:rsid w:val="00213EAE"/>
    <w:rsid w:val="00231683"/>
    <w:rsid w:val="002E7B16"/>
    <w:rsid w:val="002F6247"/>
    <w:rsid w:val="00382053"/>
    <w:rsid w:val="00516762"/>
    <w:rsid w:val="005E2AD6"/>
    <w:rsid w:val="00622122"/>
    <w:rsid w:val="00867D4C"/>
    <w:rsid w:val="009C4B72"/>
    <w:rsid w:val="009D203A"/>
    <w:rsid w:val="009D68E3"/>
    <w:rsid w:val="00AE47E0"/>
    <w:rsid w:val="00B73FF9"/>
    <w:rsid w:val="00CE0D07"/>
    <w:rsid w:val="00D77F88"/>
    <w:rsid w:val="00E05CD6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B7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B7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B7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B7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B7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B7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B7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B7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EKO-AMBIJENT d.o.o. za usluge</izvorni_sadrzaj>
    <derivirana_varijabla naziv="DomainObject.Predmet.ProtustrankaFormated_1">  EKO-AMBIJENT d.o.o. za usluge</derivirana_varijabla>
  </DomainObject.Predmet.ProtustrankaFormated>
  <DomainObject.Predmet.ProtustrankaFormatedOIB>
    <izvorni_sadrzaj>  EKO-AMBIJENT d.o.o. za usluge, OIB 79514978943</izvorni_sadrzaj>
    <derivirana_varijabla naziv="DomainObject.Predmet.ProtustrankaFormatedOIB_1">  EKO-AMBIJENT d.o.o. za usluge, OIB 79514978943</derivirana_varijabla>
  </DomainObject.Predmet.ProtustrankaFormatedOIB>
  <DomainObject.Predmet.ProtustrankaFormatedWithAdress>
    <izvorni_sadrzaj> EKO-AMBIJENT d.o.o. za usluge, Ulica 113. šibenske brigade HV-a, kbr. 181 , 22000 Šibenik</izvorni_sadrzaj>
    <derivirana_varijabla naziv="DomainObject.Predmet.ProtustrankaFormatedWithAdress_1"> EKO-AMBIJENT d.o.o. za usluge, Ulica 113. šibenske brigade HV-a, kbr. 181 , 22000 Šibenik</derivirana_varijabla>
  </DomainObject.Predmet.ProtustrankaFormatedWithAdress>
  <DomainObject.Predmet.ProtustrankaFormatedWithAdressOIB>
    <izvorni_sadrzaj> EKO-AMBIJENT d.o.o. za usluge, OIB 79514978943, Ulica 113. šibenske brigade HV-a, kbr. 181 , 22000 Šibenik</izvorni_sadrzaj>
    <derivirana_varijabla naziv="DomainObject.Predmet.ProtustrankaFormatedWithAdressOIB_1"> EKO-AMBIJENT d.o.o. za usluge, OIB 79514978943, Ulica 113. šibenske brigade HV-a, kbr. 181 , 22000 Šibenik</derivirana_varijabla>
  </DomainObject.Predmet.ProtustrankaFormatedWithAdressOIB>
  <DomainObject.Predmet.ProtustrankaWithAdress>
    <izvorni_sadrzaj>EKO-AMBIJENT d.o.o. za usluge Ulica 113. šibenske brigade HV-a, kbr. 181 , 22000 Šibenik</izvorni_sadrzaj>
    <derivirana_varijabla naziv="DomainObject.Predmet.ProtustrankaWithAdress_1">EKO-AMBIJENT d.o.o. za usluge Ulica 113. šibenske brigade HV-a, kbr. 181 , 22000 Šibenik</derivirana_varijabla>
  </DomainObject.Predmet.ProtustrankaWithAdress>
  <DomainObject.Predmet.ProtustrankaWithAdressOIB>
    <izvorni_sadrzaj>EKO-AMBIJENT d.o.o. za usluge, OIB 79514978943, Ulica 113. šibenske brigade HV-a, kbr. 181 , 22000 Šibenik</izvorni_sadrzaj>
    <derivirana_varijabla naziv="DomainObject.Predmet.ProtustrankaWithAdressOIB_1">EKO-AMBIJENT d.o.o. za usluge, OIB 79514978943, Ulica 113. šibenske brigade HV-a, kbr. 181 , 22000 Šibenik</derivirana_varijabla>
  </DomainObject.Predmet.ProtustrankaWithAdressOIB>
  <DomainObject.Predmet.ProtustrankaNazivFormated>
    <izvorni_sadrzaj>EKO-AMBIJENT d.o.o. za usluge</izvorni_sadrzaj>
    <derivirana_varijabla naziv="DomainObject.Predmet.ProtustrankaNazivFormated_1">EKO-AMBIJENT d.o.o. za usluge</derivirana_varijabla>
  </DomainObject.Predmet.ProtustrankaNazivFormated>
  <DomainObject.Predmet.ProtustrankaNazivFormatedOIB>
    <izvorni_sadrzaj>EKO-AMBIJENT d.o.o. za usluge, OIB 79514978943</izvorni_sadrzaj>
    <derivirana_varijabla naziv="DomainObject.Predmet.ProtustrankaNazivFormatedOIB_1">EKO-AMBIJENT d.o.o. za usluge, OIB 79514978943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EKO-AMBIJENT d.o.o. za usluge</item>
    </izvorni_sadrzaj>
    <derivirana_varijabla naziv="DomainObject.Predmet.ProtuStrankaListFormated_1">
      <item>EKO-AMBIJENT d.o.o. za usluge</item>
    </derivirana_varijabla>
  </DomainObject.Predmet.ProtuStrankaListFormated>
  <DomainObject.Predmet.ProtuStrankaListFormatedOIB>
    <izvorni_sadrzaj>
      <item>EKO-AMBIJENT d.o.o. za usluge, OIB 79514978943</item>
    </izvorni_sadrzaj>
    <derivirana_varijabla naziv="DomainObject.Predmet.ProtuStrankaListFormatedOIB_1">
      <item>EKO-AMBIJENT d.o.o. za usluge, OIB 79514978943</item>
    </derivirana_varijabla>
  </DomainObject.Predmet.ProtuStrankaListFormatedOIB>
  <DomainObject.Predmet.ProtuStrankaListFormatedWithAdress>
    <izvorni_sadrzaj>
      <item>EKO-AMBIJENT d.o.o. za usluge, Ulica 113. šibenske brigade HV-a, kbr. 181 , 22000 Šibenik</item>
    </izvorni_sadrzaj>
    <derivirana_varijabla naziv="DomainObject.Predmet.ProtuStrankaListFormatedWithAdress_1">
      <item>EKO-AMBIJENT d.o.o. za usluge, Ulica 113. šibenske brigade HV-a, kbr. 181 , 22000 Šibenik</item>
    </derivirana_varijabla>
  </DomainObject.Predmet.ProtuStrankaListFormatedWithAdress>
  <DomainObject.Predmet.ProtuStrankaListFormatedWithAdressOIB>
    <izvorni_sadrzaj>
      <item>EKO-AMBIJENT d.o.o. za usluge, OIB 79514978943, Ulica 113. šibenske brigade HV-a, kbr. 181 , 22000 Šibenik</item>
    </izvorni_sadrzaj>
    <derivirana_varijabla naziv="DomainObject.Predmet.ProtuStrankaListFormatedWithAdressOIB_1">
      <item>EKO-AMBIJENT d.o.o. za usluge, OIB 79514978943, Ulica 113. šibenske brigade HV-a, kbr. 181 , 22000 Šibenik</item>
    </derivirana_varijabla>
  </DomainObject.Predmet.ProtuStrankaListFormatedWithAdressOIB>
  <DomainObject.Predmet.ProtuStrankaListNazivFormated>
    <izvorni_sadrzaj>
      <item>EKO-AMBIJENT d.o.o. za usluge</item>
    </izvorni_sadrzaj>
    <derivirana_varijabla naziv="DomainObject.Predmet.ProtuStrankaListNazivFormated_1">
      <item>EKO-AMBIJENT d.o.o. za usluge</item>
    </derivirana_varijabla>
  </DomainObject.Predmet.ProtuStrankaListNazivFormated>
  <DomainObject.Predmet.ProtuStrankaListNazivFormatedOIB>
    <izvorni_sadrzaj>
      <item>EKO-AMBIJENT d.o.o. za usluge, OIB 79514978943</item>
    </izvorni_sadrzaj>
    <derivirana_varijabla naziv="DomainObject.Predmet.ProtuStrankaListNazivFormatedOIB_1">
      <item>EKO-AMBIJENT d.o.o. za usluge, OIB 79514978943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EKO-AMBIJENT d.o.o. za usluge</izvorni_sadrzaj>
    <derivirana_varijabla naziv="DomainObject.Predmet.ProtustrankaIDrugi_1">EKO-AMBIJENT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EKO-AMBIJENT d.o.o. za usluge, OIB 79514978943, Ulica 113. šibenske brigade HV-a, kbr. 181 , 22000 Šibenik</izvorni_sadrzaj>
    <derivirana_varijabla naziv="DomainObject.Predmet.ProtustrankaIDrugiAdressOIB_1">EKO-AMBIJENT d.o.o. za usluge, OIB 79514978943, Ulica 113. šibenske brigade HV-a, kbr. 181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EKO-AMBIJENT d.o.o. za usluge</item>
    </izvorni_sadrzaj>
    <derivirana_varijabla naziv="DomainObject.Predmet.SudioniciListNaziv_1">
      <item>FINA - Podružnica Šibenik</item>
      <item>EKO-AMBIJENT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EKO-AMBIJENT d.o.o. za usluge, OIB 79514978943, Ulica 113. šibenske brigade HV-a, kbr. 181 ,22000 Šibenik</item>
    </izvorni_sadrzaj>
    <derivirana_varijabla naziv="DomainObject.Predmet.SudioniciListAdressOIB_1">
      <item>FINA - Podružnica Šibenik, OIB 85821130368, Perivoj L. Marune 1,22000 Šibenik</item>
      <item>EKO-AMBIJENT d.o.o. za usluge, OIB 79514978943, Ulica 113. šibenske brigade HV-a, kbr. 181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79514978943</item>
    </izvorni_sadrzaj>
    <derivirana_varijabla naziv="DomainObject.Predmet.SudioniciListNazivOIB_1">
      <item>, OIB 85821130368</item>
      <item>, OIB 79514978943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2129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2018-04-09T12:16:00Z</dcterms:created>
  <dc:creator>Anamarija Kovačić Milković</dc:creator>
  <cp:lastModifiedBy>Anita Ivandić</cp:lastModifiedBy>
  <cp:lastPrinted>2018-04-11T08:08:00Z</cp:lastPrinted>
  <dcterms:modified xmlns:xsi="http://www.w3.org/2001/XMLSchema-instance" xsi:type="dcterms:W3CDTF">2018-04-11T10:56:00Z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(St-79-18-oglas-ŠIBENIK.docx)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