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e37d" w14:paraId="4c1e37d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156466">
        <w:t>DAMIR GRAĐENJE d.o.o. Split, Vukovarska 52, OIB: 45670457306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156466">
        <w:t>DAMIR GRAĐENJE d.o.o. Split, Vukovarska 52, OIB: 45670457306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155F75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C56B0B">
        <w:rPr>
          <w:lang w:val="hr-HR"/>
        </w:rPr>
        <w:t>Stjepan Lović, Preradovićeva 13, Zagreb, OIB: 25964288839.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156466">
        <w:t>DAMIR GRAĐENJE d.o.o. Split, Vukovarska 52, OIB: 45670457306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E4F51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156466">
        <w:t>DAMIR GRAĐENJE d.o.o. Split, Vukovarska 52, OIB: 45670457306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156466">
        <w:rPr>
          <w:lang w:val="hr-HR"/>
        </w:rPr>
        <w:t>2820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156466">
        <w:rPr>
          <w:lang w:val="hr-HR"/>
        </w:rPr>
        <w:t>229.106,75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E4F51">
        <w:rPr>
          <w:lang w:val="hr-HR"/>
        </w:rPr>
        <w:t>28.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C56B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4B8" w:rsidP="003734BE" w:rsidR="00B914B8">
      <w:r>
        <w:separator/>
      </w:r>
    </w:p>
  </w:endnote>
  <w:endnote w:id="0" w:type="continuationSeparator">
    <w:p w:rsidRDefault="00B914B8" w:rsidP="003734BE" w:rsidR="00B9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4B8" w:rsidP="003734BE" w:rsidR="00B914B8">
      <w:r>
        <w:separator/>
      </w:r>
    </w:p>
  </w:footnote>
  <w:footnote w:id="0" w:type="continuationSeparator">
    <w:p w:rsidRDefault="00B914B8" w:rsidP="003734BE" w:rsidR="00B9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156466">
      <w:t>870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156466">
      <w:t>870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55F75"/>
    <w:rsid w:val="00156466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7C53E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914B8"/>
    <w:rsid w:val="00BB1553"/>
    <w:rsid w:val="00BD03FF"/>
    <w:rsid w:val="00BD256B"/>
    <w:rsid w:val="00BE5DD9"/>
    <w:rsid w:val="00BF59DA"/>
    <w:rsid w:val="00BF6161"/>
    <w:rsid w:val="00C16E6A"/>
    <w:rsid w:val="00C30FC8"/>
    <w:rsid w:val="00C435B4"/>
    <w:rsid w:val="00C5093E"/>
    <w:rsid w:val="00C56B0B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GRAĐENJE za građenje, društvo s ograničenom odgovornošću</izvorni_sadrzaj>
    <derivirana_varijabla naziv="DomainObject.Predmet.ProtustrankaFormated_1">  DAMIR GRAĐENJE za građenje, društvo s ograničenom odgovornošću</derivirana_varijabla>
  </DomainObject.Predmet.ProtustrankaFormated>
  <DomainObject.Predmet.ProtustrankaFormatedOIB>
    <izvorni_sadrzaj>  DAMIR GRAĐENJE za građenje, društvo s ograničenom odgovornošću, OIB 45670457306</izvorni_sadrzaj>
    <derivirana_varijabla naziv="DomainObject.Predmet.ProtustrankaFormatedOIB_1">  DAMIR GRAĐENJE za građenje, društvo s ograničenom odgovornošću, OIB 45670457306</derivirana_varijabla>
  </DomainObject.Predmet.ProtustrankaFormatedOIB>
  <DomainObject.Predmet.ProtustrankaFormatedWithAdress>
    <izvorni_sadrzaj> DAMIR GRAĐENJE za građenje, društvo s ograničenom odgovornošću, Vukovarska 52, 21000 Split</izvorni_sadrzaj>
    <derivirana_varijabla naziv="DomainObject.Predmet.ProtustrankaFormatedWithAdress_1"> DAMIR GRAĐENJE za građenje, društvo s ograničenom odgovornošću, Vukovarska 52, 21000 Split</derivirana_varijabla>
  </DomainObject.Predmet.ProtustrankaFormatedWithAdress>
  <DomainObject.Predmet.ProtustrankaFormatedWithAdressOIB>
    <izvorni_sadrzaj> DAMIR GRAĐENJE za građenje, društvo s ograničenom odgovornošću, OIB 45670457306, Vukovarska 52, 21000 Split</izvorni_sadrzaj>
    <derivirana_varijabla naziv="DomainObject.Predmet.ProtustrankaFormatedWithAdressOIB_1"> DAMIR GRAĐENJE za građenje, društvo s ograničenom odgovornošću, OIB 45670457306, Vukovarska 52, 21000 Split</derivirana_varijabla>
  </DomainObject.Predmet.ProtustrankaFormatedWithAdressOIB>
  <DomainObject.Predmet.ProtustrankaWithAdress>
    <izvorni_sadrzaj>DAMIR GRAĐENJE za građenje, društvo s ograničenom odgovornošću Vukovarska 52, 21000 Split</izvorni_sadrzaj>
    <derivirana_varijabla naziv="DomainObject.Predmet.ProtustrankaWithAdress_1">DAMIR GRAĐENJE za građenje, društvo s ograničenom odgovornošću Vukovarska 52, 21000 Split</derivirana_varijabla>
  </DomainObject.Predmet.ProtustrankaWithAdress>
  <DomainObject.Predmet.ProtustrankaWithAdressOIB>
    <izvorni_sadrzaj>DAMIR GRAĐENJE za građenje, društvo s ograničenom odgovornošću, OIB 45670457306, Vukovarska 52, 21000 Split</izvorni_sadrzaj>
    <derivirana_varijabla naziv="DomainObject.Predmet.ProtustrankaWithAdressOIB_1">DAMIR GRAĐENJE za građenje, društvo s ograničenom odgovornošću, OIB 45670457306, Vukovarska 52, 21000 Split</derivirana_varijabla>
  </DomainObject.Predmet.ProtustrankaWithAdressOIB>
  <DomainObject.Predmet.ProtustrankaNazivFormated>
    <izvorni_sadrzaj>DAMIR GRAĐENJE za građenje, društvo s ograničenom odgovornošću</izvorni_sadrzaj>
    <derivirana_varijabla naziv="DomainObject.Predmet.ProtustrankaNazivFormated_1">DAMIR GRAĐENJE za građenje, društvo s ograničenom odgovornošću</derivirana_varijabla>
  </DomainObject.Predmet.ProtustrankaNazivFormated>
  <DomainObject.Predmet.ProtustrankaNazivFormatedOIB>
    <izvorni_sadrzaj>DAMIR GRAĐENJE za građenje, društvo s ograničenom odgovornošću, OIB 45670457306</izvorni_sadrzaj>
    <derivirana_varijabla naziv="DomainObject.Predmet.ProtustrankaNazivFormatedOIB_1">DAMIR GRAĐENJE za građenje, društvo s ograničenom odgovornošću, OIB 45670457306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229106.75</izvorni_sadrzaj>
    <derivirana_varijabla naziv="DomainObject.Predmet.TrenutnaVrijednost_1">229106.75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DAMIR GRAĐENJE za građenje, društvo s ograničenom odgovornošću</item>
    </izvorni_sadrzaj>
    <derivirana_varijabla naziv="DomainObject.Predmet.ProtuStrankaListFormated_1">
      <item>DAMIR GRAĐENJE za građenje, društvo s ograničenom odgovornošću</item>
    </derivirana_varijabla>
  </DomainObject.Predmet.ProtuStrankaListFormated>
  <DomainObject.Predmet.ProtuStrankaListFormatedOIB>
    <izvorni_sadrzaj>
      <item>DAMIR GRAĐENJE za građenje, društvo s ograničenom odgovornošću, OIB 45670457306</item>
    </izvorni_sadrzaj>
    <derivirana_varijabla naziv="DomainObject.Predmet.ProtuStrankaListFormatedOIB_1">
      <item>DAMIR GRAĐENJE za građenje, društvo s ograničenom odgovornošću, OIB 45670457306</item>
    </derivirana_varijabla>
  </DomainObject.Predmet.ProtuStrankaListFormatedOIB>
  <DomainObject.Predmet.ProtuStrankaListFormatedWithAdress>
    <izvorni_sadrzaj>
      <item>DAMIR GRAĐENJE za građenje, društvo s ograničenom odgovornošću, Vukovarska 52, 21000 Split</item>
    </izvorni_sadrzaj>
    <derivirana_varijabla naziv="DomainObject.Predmet.ProtuStrankaListFormatedWithAdress_1">
      <item>DAMIR GRAĐENJE za građenje, društvo s ograničenom odgovornošću, Vukovarska 52, 21000 Split</item>
    </derivirana_varijabla>
  </DomainObject.Predmet.ProtuStrankaListFormatedWithAdress>
  <DomainObject.Predmet.ProtuStrankaListFormatedWithAdressOIB>
    <izvorni_sadrzaj>
      <item>DAMIR GRAĐENJE za građenje, društvo s ograničenom odgovornošću, OIB 45670457306, Vukovarska 52, 21000 Split</item>
    </izvorni_sadrzaj>
    <derivirana_varijabla naziv="DomainObject.Predmet.ProtuStrankaListFormatedWithAdressOIB_1">
      <item>DAMIR GRAĐENJE za građenje, društvo s ograničenom odgovornošću, OIB 45670457306, Vukovarska 52, 21000 Split</item>
    </derivirana_varijabla>
  </DomainObject.Predmet.ProtuStrankaListFormatedWithAdressOIB>
  <DomainObject.Predmet.ProtuStrankaListNazivFormated>
    <izvorni_sadrzaj>
      <item>DAMIR GRAĐENJE za građenje, društvo s ograničenom odgovornošću</item>
    </izvorni_sadrzaj>
    <derivirana_varijabla naziv="DomainObject.Predmet.ProtuStrankaListNazivFormated_1">
      <item>DAMIR GRAĐENJE za građenje, društvo s ograničenom odgovornošću</item>
    </derivirana_varijabla>
  </DomainObject.Predmet.ProtuStrankaListNazivFormated>
  <DomainObject.Predmet.ProtuStrankaListNazivFormatedOIB>
    <izvorni_sadrzaj>
      <item>DAMIR GRAĐENJE za građenje, društvo s ograničenom odgovornošću, OIB 45670457306</item>
    </izvorni_sadrzaj>
    <derivirana_varijabla naziv="DomainObject.Predmet.ProtuStrankaListNazivFormatedOIB_1">
      <item>DAMIR GRAĐENJE za građenje, društvo s ograničenom odgovornošću, OIB 45670457306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DAMIR GRAĐENJE za građenje, društvo s ograničenom odgovornošću</izvorni_sadrzaj>
    <derivirana_varijabla naziv="DomainObject.Predmet.ProtustrankaIDrugi_1">DAMIR GRAĐENJE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DAMIR GRAĐENJE za građenje, društvo s ograničenom odgovornošću, OIB 45670457306, Vukovarska 52, 21000 Split</izvorni_sadrzaj>
    <derivirana_varijabla naziv="DomainObject.Predmet.ProtustrankaIDrugiAdressOIB_1">DAMIR GRAĐENJE za građenje, društvo s ograničenom odgovornošću, OIB 45670457306, Vukovarska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GRAĐENJE za građenje, društvo s ograničenom odgovornošću</item>
      <item>FINANCIJSKA AGENCIJA, RC SPLIT</item>
    </izvorni_sadrzaj>
    <derivirana_varijabla naziv="DomainObject.Predmet.SudioniciListNaziv_1">
      <item>DAMIR GRAĐENJE za građenje, društvo s ograničenom odgovornošću</item>
      <item>FINANCIJSKA AGENCIJA, RC SPLIT</item>
    </derivirana_varijabla>
  </DomainObject.Predmet.SudioniciListNaziv>
  <DomainObject.Predmet.SudioniciListAdressOIB>
    <izvorni_sadrzaj>
      <item>DAMIR GRAĐENJE za građenje, društvo s ograničenom odgovornošću, OIB 45670457306, Vukovarska 52,21000 Split</item>
      <item>FINANCIJSKA AGENCIJA, RC SPLIT, OIB 85821130368, Mažuranićevo šetalište 24 b,21000 Split</item>
    </izvorni_sadrzaj>
    <derivirana_varijabla naziv="DomainObject.Predmet.SudioniciListAdressOIB_1">
      <item>DAMIR GRAĐENJE za građenje, društvo s ograničenom odgovornošću, OIB 45670457306, Vukovarska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45670457306</item>
      <item>, OIB 85821130368</item>
    </izvorni_sadrzaj>
    <derivirana_varijabla naziv="DomainObject.Predmet.SudioniciListNazivOIB_1">
      <item>, OIB 45670457306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95563-1369-471C-806C-246F7F85A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4110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2016-05-02T11:22:00Z</cp:lastPrinted>
  <dcterms:modified xmlns:xsi="http://www.w3.org/2001/XMLSchema-instance" xsi:type="dcterms:W3CDTF">2016-05-02T12:15:00Z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