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5f60" w14:paraId="2d55f60" w:rsidRDefault="00FB1548" w:rsidP="00FB1548" w:rsidR="00FB154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B1548" w:rsidP="00FB1548" w:rsidR="00FB1548">
      <w:pPr>
        <w:spacing w:after="0"/>
        <w:jc w:val="both"/>
      </w:pPr>
      <w:r>
        <w:t xml:space="preserve">       REPUBLIKA HRVATSKA</w:t>
      </w:r>
    </w:p>
    <w:p w:rsidRDefault="00FB1548" w:rsidP="00FB1548" w:rsidR="00FB154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B1548" w:rsidP="00FB1548" w:rsidR="00FB154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B1548" w:rsidP="00FB1548" w:rsidR="00FB1548">
      <w:pPr>
        <w:spacing w:after="0"/>
        <w:rPr>
          <w:bCs/>
        </w:rPr>
      </w:pPr>
    </w:p>
    <w:p w:rsidRDefault="00FB1548" w:rsidP="00FB1548" w:rsidR="00FB1548">
      <w:pPr>
        <w:spacing w:after="0"/>
        <w:ind w:left="5664"/>
      </w:pPr>
      <w:r>
        <w:t>Poslovni broj: 3 St-596/16-4</w:t>
      </w:r>
    </w:p>
    <w:p w:rsidRDefault="00FB1548" w:rsidP="00FB1548" w:rsidR="00FB1548">
      <w:pPr>
        <w:spacing w:after="0"/>
        <w:rPr>
          <w:b/>
        </w:rPr>
      </w:pPr>
    </w:p>
    <w:p w:rsidRDefault="00FB1548" w:rsidP="00FB1548" w:rsidR="00FB1548">
      <w:pPr>
        <w:spacing w:after="0"/>
        <w:rPr>
          <w:b/>
        </w:rPr>
      </w:pPr>
    </w:p>
    <w:p w:rsidRDefault="00FB1548" w:rsidP="00FB1548" w:rsidR="00FB1548">
      <w:pPr>
        <w:spacing w:after="0"/>
        <w:jc w:val="center"/>
      </w:pPr>
      <w:r>
        <w:t>R E P U B L I K A   H R V A T S K A</w:t>
      </w:r>
    </w:p>
    <w:p w:rsidRDefault="00FB1548" w:rsidP="00FB1548" w:rsidR="00FB1548">
      <w:pPr>
        <w:spacing w:after="0"/>
        <w:rPr>
          <w:b/>
        </w:rPr>
      </w:pPr>
    </w:p>
    <w:p w:rsidRDefault="00FB1548" w:rsidP="00FB1548" w:rsidR="00FB1548">
      <w:pPr>
        <w:spacing w:after="0"/>
        <w:jc w:val="center"/>
      </w:pPr>
      <w:r>
        <w:t>R J E Š E N J E</w:t>
      </w:r>
    </w:p>
    <w:p w:rsidRDefault="00FB1548" w:rsidP="00FB1548" w:rsidR="00FB1548">
      <w:pPr>
        <w:spacing w:after="0"/>
        <w:jc w:val="center"/>
      </w:pPr>
    </w:p>
    <w:p w:rsidRDefault="00FB1548" w:rsidP="00FB1548" w:rsidR="00FB1548">
      <w:pPr>
        <w:spacing w:after="0"/>
        <w:jc w:val="both"/>
        <w:rPr>
          <w:b/>
        </w:rPr>
      </w:pPr>
    </w:p>
    <w:p w:rsidRDefault="00FB1548" w:rsidP="00FB1548" w:rsidR="00FB1548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PORINA društvo s ograničenom odgovornošću za proizvodnju, građevinarstvo, trgovinu i turizam, skraćena tvrtka PORINA d.o.o. Mihovljan, Vladimira Nazora 21, MBS: 070084980, OIB: 65193393256, radi otvaranja stečajnog postupka nad dužnikom, dana 11. svibnja 2016. godine, </w:t>
      </w:r>
    </w:p>
    <w:p w:rsidRDefault="00FB1548" w:rsidP="00FB1548" w:rsidR="00FB1548">
      <w:pPr>
        <w:spacing w:after="0"/>
        <w:jc w:val="both"/>
      </w:pPr>
    </w:p>
    <w:p w:rsidRDefault="00FB1548" w:rsidP="00FB1548" w:rsidR="00FB1548">
      <w:pPr>
        <w:spacing w:after="0"/>
        <w:jc w:val="both"/>
      </w:pPr>
    </w:p>
    <w:p w:rsidRDefault="00FB1548" w:rsidP="00FB1548" w:rsidR="00FB1548">
      <w:pPr>
        <w:spacing w:after="0"/>
        <w:jc w:val="center"/>
      </w:pPr>
      <w:r>
        <w:t>r i j e š i o     j e</w:t>
      </w:r>
    </w:p>
    <w:p w:rsidRDefault="00FB1548" w:rsidP="00FB1548" w:rsidR="00FB1548">
      <w:pPr>
        <w:spacing w:after="0"/>
        <w:jc w:val="center"/>
      </w:pPr>
    </w:p>
    <w:p w:rsidRDefault="00FB1548" w:rsidP="00FB1548" w:rsidR="00FB1548">
      <w:pPr>
        <w:spacing w:after="0"/>
      </w:pPr>
    </w:p>
    <w:p w:rsidRDefault="00FB1548" w:rsidP="00FB1548" w:rsidR="00FB1548">
      <w:pPr>
        <w:spacing w:after="0"/>
        <w:jc w:val="both"/>
      </w:pPr>
      <w:r>
        <w:tab/>
        <w:t>I/ Pokreće se prethodni postupak radi utvrđivanja uvjeta za otvaranje stečajnog postupka nad dužnikom PORINA društvo s ograničenom odgovornošću za proizvodnju, građevinarstvo, trgovinu i turizam, skraćena tvrtka PORINA d.o.o. Mihovljan, Vladimira Nazora 21, MBS: 070084980, OIB: 65193393256.</w:t>
      </w:r>
    </w:p>
    <w:p w:rsidRDefault="00FB1548" w:rsidP="00FB1548" w:rsidR="00FB1548">
      <w:pPr>
        <w:spacing w:after="0"/>
        <w:jc w:val="both"/>
      </w:pPr>
    </w:p>
    <w:p w:rsidRDefault="00FB1548" w:rsidP="00FB1548" w:rsidR="00FB1548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</w:t>
      </w:r>
    </w:p>
    <w:p w:rsidRDefault="00FB1548" w:rsidP="00FB1548" w:rsidR="00FB1548">
      <w:pPr>
        <w:spacing w:after="0"/>
        <w:jc w:val="both"/>
      </w:pPr>
    </w:p>
    <w:p w:rsidRDefault="00FB1548" w:rsidP="00FB1548" w:rsidR="00FB1548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04. srpnja 2016. u 09,15 sati</w:t>
      </w:r>
    </w:p>
    <w:p w:rsidRDefault="00FB1548" w:rsidP="00FB1548" w:rsidR="00FB1548">
      <w:pPr>
        <w:spacing w:after="0"/>
        <w:rPr>
          <w:b/>
          <w:u w:val="single"/>
        </w:rPr>
      </w:pPr>
    </w:p>
    <w:p w:rsidRDefault="00FB1548" w:rsidP="00FB1548" w:rsidR="00FB1548">
      <w:pPr>
        <w:spacing w:after="0"/>
        <w:ind w:firstLine="708"/>
        <w:jc w:val="both"/>
      </w:pPr>
      <w:r>
        <w:t>III/ Na ročište se pozivaju:</w:t>
      </w:r>
    </w:p>
    <w:p w:rsidRDefault="00FB1548" w:rsidP="00FB1548" w:rsidR="00FB1548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PORINA d.o.o. Mihovljan, Vladimira Nazora 21, Čakovec, uz prijedlog  </w:t>
      </w:r>
    </w:p>
    <w:p w:rsidRDefault="00FB1548" w:rsidP="00FB1548" w:rsidR="00FB1548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</w:t>
      </w:r>
    </w:p>
    <w:p w:rsidRDefault="00FB1548" w:rsidP="00FB1548" w:rsidR="00FB1548">
      <w:pPr>
        <w:spacing w:after="0"/>
        <w:jc w:val="both"/>
      </w:pPr>
    </w:p>
    <w:p w:rsidRDefault="00FB1548" w:rsidP="00FB1548" w:rsidR="00FB1548">
      <w:pPr>
        <w:spacing w:after="0"/>
        <w:jc w:val="both"/>
      </w:pPr>
    </w:p>
    <w:p w:rsidRDefault="00FB1548" w:rsidP="00FB1548" w:rsidR="00FB1548">
      <w:pPr>
        <w:spacing w:after="0"/>
        <w:jc w:val="center"/>
        <w:outlineLvl w:val="0"/>
      </w:pPr>
      <w:r>
        <w:t>Obrazloženje</w:t>
      </w:r>
    </w:p>
    <w:p w:rsidRDefault="00FB1548" w:rsidP="00FB1548" w:rsidR="00FB1548">
      <w:pPr>
        <w:spacing w:after="0"/>
        <w:jc w:val="center"/>
        <w:outlineLvl w:val="0"/>
      </w:pPr>
    </w:p>
    <w:p w:rsidRDefault="00FB1548" w:rsidP="00FB1548" w:rsidR="00FB1548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922 dana u ukupnom iznosu od 113.951,95 kn u koji iznos je uračunata kamata i naknada Financijske agencije za provedbu ovrhe na novčanim sredstvima. Prema podacima o broju zaposlenih dostavljenim od Hrvatskog zavoda za mirovinsko osiguranje dužnik ima 1 zaposlenih. Dužnik na dan 6.4.2016. u Jedinstvenom registru računa ima otvorene račune i oročena novčana sredstva kod VABA d.d. banke Varaždin i Privredne banke.</w:t>
      </w:r>
    </w:p>
    <w:p w:rsidRDefault="00FB1548" w:rsidP="00FB1548" w:rsidR="00FB1548">
      <w:pPr>
        <w:spacing w:after="0"/>
        <w:ind w:firstLine="720"/>
        <w:jc w:val="both"/>
      </w:pPr>
      <w:r>
        <w:t>Predlagatelj je učinio vjerojatnim postojanje svoje tražbine te postojanje stečajnog razloga nesposobnosti za plaćanje odnosno nelikvidnosti.</w:t>
      </w:r>
    </w:p>
    <w:p w:rsidRDefault="00FB1548" w:rsidP="00FB1548" w:rsidR="00FB1548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FB1548" w:rsidP="00FB1548" w:rsidR="00FB1548">
      <w:pPr>
        <w:spacing w:after="0"/>
        <w:jc w:val="both"/>
      </w:pPr>
      <w:r>
        <w:tab/>
      </w:r>
      <w:r>
        <w:tab/>
        <w:t xml:space="preserve"> </w:t>
      </w:r>
    </w:p>
    <w:p w:rsidRDefault="00FB1548" w:rsidP="00FB1548" w:rsidR="00FB1548">
      <w:pPr>
        <w:spacing w:after="0"/>
        <w:jc w:val="both"/>
      </w:pPr>
    </w:p>
    <w:p w:rsidRDefault="00FB1548" w:rsidP="00FB1548" w:rsidR="00FB1548">
      <w:pPr>
        <w:spacing w:after="0"/>
        <w:jc w:val="both"/>
      </w:pPr>
    </w:p>
    <w:p w:rsidRDefault="00FB1548" w:rsidP="00FB1548" w:rsidR="00FB1548">
      <w:pPr>
        <w:spacing w:after="0"/>
        <w:ind w:firstLine="720"/>
        <w:jc w:val="center"/>
        <w:outlineLvl w:val="0"/>
      </w:pPr>
      <w:r>
        <w:t>U Varaždinu, 11. svibnja 2016. godine</w:t>
      </w:r>
    </w:p>
    <w:p w:rsidRDefault="00FB1548" w:rsidP="00FB1548" w:rsidR="00FB1548">
      <w:pPr>
        <w:spacing w:after="0"/>
        <w:ind w:firstLine="720"/>
        <w:jc w:val="center"/>
        <w:outlineLvl w:val="0"/>
      </w:pPr>
    </w:p>
    <w:p w:rsidRDefault="00FB1548" w:rsidP="00FB1548" w:rsidR="00FB1548">
      <w:pPr>
        <w:spacing w:after="0"/>
        <w:ind w:firstLine="720"/>
        <w:jc w:val="center"/>
      </w:pPr>
    </w:p>
    <w:p w:rsidRDefault="00FB1548" w:rsidP="00FB1548" w:rsidR="00FB1548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FB1548" w:rsidP="00FB1548" w:rsidR="00FB1548">
      <w:pPr>
        <w:spacing w:after="0"/>
        <w:ind w:firstLine="720"/>
        <w:jc w:val="right"/>
      </w:pPr>
    </w:p>
    <w:p w:rsidRDefault="00FB1548" w:rsidP="00FB1548" w:rsidR="00FB1548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</w:p>
    <w:p w:rsidRDefault="00FB1548" w:rsidP="00FB1548" w:rsidR="00FB1548">
      <w:pPr>
        <w:spacing w:after="0"/>
        <w:ind w:firstLine="720"/>
        <w:jc w:val="center"/>
        <w:outlineLvl w:val="0"/>
      </w:pPr>
    </w:p>
    <w:p w:rsidRDefault="00FB1548" w:rsidP="00FB1548" w:rsidR="00FB1548">
      <w:pPr>
        <w:spacing w:after="0"/>
        <w:ind w:firstLine="720"/>
        <w:jc w:val="center"/>
        <w:outlineLvl w:val="0"/>
      </w:pPr>
    </w:p>
    <w:p w:rsidRDefault="00FB1548" w:rsidP="00FB1548" w:rsidR="00FB1548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FB1548" w:rsidP="00FB1548" w:rsidR="00FB1548">
      <w:pPr>
        <w:spacing w:after="0"/>
        <w:ind w:firstLine="720"/>
        <w:jc w:val="right"/>
      </w:pPr>
    </w:p>
    <w:p w:rsidRDefault="00FB1548" w:rsidP="00FB1548" w:rsidR="00FB1548">
      <w:pPr>
        <w:spacing w:after="0"/>
        <w:ind w:firstLine="720"/>
        <w:jc w:val="right"/>
      </w:pPr>
    </w:p>
    <w:p w:rsidRDefault="00FB1548" w:rsidP="00FB1548" w:rsidR="00FB1548">
      <w:pPr>
        <w:spacing w:after="0"/>
        <w:ind w:firstLine="720"/>
        <w:jc w:val="right"/>
      </w:pPr>
    </w:p>
    <w:p w:rsidRDefault="00FB1548" w:rsidP="00FB1548" w:rsidR="00FB1548">
      <w:pPr>
        <w:spacing w:after="0"/>
        <w:ind w:firstLine="720"/>
        <w:jc w:val="right"/>
      </w:pPr>
    </w:p>
    <w:p w:rsidRDefault="00FB1548" w:rsidP="00FB1548" w:rsidR="00FB1548">
      <w:pPr>
        <w:spacing w:after="0"/>
        <w:jc w:val="both"/>
        <w:outlineLvl w:val="0"/>
      </w:pPr>
      <w:r>
        <w:t>POUKA O PRAVNOM LIJEKU:</w:t>
      </w:r>
    </w:p>
    <w:p w:rsidRDefault="00FB1548" w:rsidP="00FB1548" w:rsidR="00FB1548">
      <w:pPr>
        <w:spacing w:after="0"/>
        <w:jc w:val="both"/>
      </w:pPr>
    </w:p>
    <w:p w:rsidRDefault="00FB1548" w:rsidP="00FB1548" w:rsidR="00FB1548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FB1548" w:rsidP="00FB1548" w:rsidR="00FB1548">
      <w:pPr>
        <w:spacing w:after="0"/>
        <w:jc w:val="both"/>
      </w:pPr>
    </w:p>
    <w:p w:rsidRDefault="00FB1548" w:rsidP="00FB1548" w:rsidR="00FB1548">
      <w:pPr>
        <w:spacing w:after="0"/>
        <w:jc w:val="both"/>
      </w:pPr>
    </w:p>
    <w:p w:rsidRDefault="00FB1548" w:rsidP="00FB1548" w:rsidR="00FB1548">
      <w:pPr>
        <w:spacing w:after="0"/>
        <w:jc w:val="both"/>
      </w:pPr>
    </w:p>
    <w:p w:rsidRDefault="00FB1548" w:rsidP="00FB1548" w:rsidR="00FB1548">
      <w:pPr>
        <w:spacing w:after="0"/>
        <w:jc w:val="both"/>
      </w:pPr>
    </w:p>
    <w:p w:rsidRDefault="00FB1548" w:rsidP="00FB1548" w:rsidR="00FB1548">
      <w:pPr>
        <w:spacing w:after="0"/>
        <w:jc w:val="both"/>
      </w:pPr>
      <w:r>
        <w:t>DNA: 1. dužnik PORINA d.o.o. Mihovljan, Vladimira Nazora 21, Čakovec, uz prijedlog</w:t>
      </w:r>
    </w:p>
    <w:p w:rsidRDefault="00FB1548" w:rsidP="00FB1548" w:rsidR="00FB1548">
      <w:pPr>
        <w:spacing w:after="0"/>
        <w:jc w:val="both"/>
      </w:pPr>
      <w:r>
        <w:t xml:space="preserve">           2. ŽDO Varaždin, građansko-upravni odjel </w:t>
      </w:r>
    </w:p>
    <w:p w:rsidRDefault="00FB1548" w:rsidP="00FB1548" w:rsidR="00FB1548">
      <w:pPr>
        <w:spacing w:after="0"/>
        <w:jc w:val="both"/>
      </w:pPr>
      <w:r>
        <w:t xml:space="preserve"> </w:t>
      </w:r>
    </w:p>
    <w:p w:rsidRDefault="00FB1548" w:rsidP="00FB1548" w:rsidR="00FB1548">
      <w:pPr>
        <w:spacing w:after="0"/>
      </w:pPr>
    </w:p>
    <w:p w:rsidRDefault="00AE649C" w:rsidP="00FB1548" w:rsidR="00AE649C" w:rsidRPr="00B76F3C">
      <w:pPr>
        <w:pStyle w:val="Naslov3"/>
        <w:spacing w:after="0"/>
      </w:pPr>
    </w:p>
    <w:p w:rsidRDefault="00A05FC4" w:rsidP="00FB154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FB1548" w:rsidR="00DA0242">
      <w:pPr>
        <w:pStyle w:val="SudSjedite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FC4" w:rsidP="00537B78" w:rsidR="00A05FC4">
      <w:r>
        <w:separator/>
      </w:r>
    </w:p>
  </w:endnote>
  <w:endnote w:id="0" w:type="continuationSeparator">
    <w:p w:rsidRDefault="00A05FC4" w:rsidP="00537B78" w:rsidR="00A05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FC4" w:rsidP="00537B78" w:rsidR="00A05FC4">
      <w:r>
        <w:separator/>
      </w:r>
    </w:p>
  </w:footnote>
  <w:footnote w:id="0" w:type="continuationSeparator">
    <w:p w:rsidRDefault="00A05FC4" w:rsidP="00537B78" w:rsidR="00A05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FC4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90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548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6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St-596/2016-4</izvorni_sadrzaj>
    <derivirana_varijabla naziv="DomainObject.Oznaka_1">St-596/2016-4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PORINA društvo s ograničenom odgovornošću za proizvodnju, građevinarstvo, trgovinu i turizam</izvorni_sadrzaj>
    <derivirana_varijabla naziv="DomainObject.Predmet.ProtustrankaFormated_1">  PORINA društvo s ograničenom odgovornošću za proizvodnju, građevinarstvo, trgovinu i turizam</derivirana_varijabla>
  </DomainObject.Predmet.ProtustrankaFormated>
  <DomainObject.Predmet.ProtustrankaFormatedOIB>
    <izvorni_sadrzaj>  PORINA društvo s ograničenom odgovornošću za proizvodnju, građevinarstvo, trgovinu i turizam, OIB 65193393256</izvorni_sadrzaj>
    <derivirana_varijabla naziv="DomainObject.Predmet.ProtustrankaFormatedOIB_1">  PORINA društvo s ograničenom odgovornošću za proizvodnju, građevinarstvo, trgovinu i turizam, OIB 65193393256</derivirana_varijabla>
  </DomainObject.Predmet.ProtustrankaFormatedOIB>
  <DomainObject.Predmet.ProtustrankaFormatedWithAdress>
    <izvorni_sadrzaj> PORINA društvo s ograničenom odgovornošću za proizvodnju, građevinarstvo, trgovinu i turizam, Vladimira Nazora 21, 40000 Mihovljan</izvorni_sadrzaj>
    <derivirana_varijabla naziv="DomainObject.Predmet.ProtustrankaFormatedWithAdress_1"> PORINA društvo s ograničenom odgovornošću za proizvodnju, građevinarstvo, trgovinu i turizam, Vladimira Nazora 21, 40000 Mihovljan</derivirana_varijabla>
  </DomainObject.Predmet.ProtustrankaFormatedWithAdress>
  <DomainObject.Predmet.ProtustrankaFormatedWithAdressOIB>
    <izvorni_sadrzaj> PORINA društvo s ograničenom odgovornošću za proizvodnju, građevinarstvo, trgovinu i turizam, OIB 65193393256, Vladimira Nazora 21, 40000 Mihovljan</izvorni_sadrzaj>
    <derivirana_varijabla naziv="DomainObject.Predmet.ProtustrankaFormatedWithAdressOIB_1"> PORINA društvo s ograničenom odgovornošću za proizvodnju, građevinarstvo, trgovinu i turizam, OIB 65193393256, Vladimira Nazora 21, 40000 Mihovljan</derivirana_varijabla>
  </DomainObject.Predmet.ProtustrankaFormatedWithAdressOIB>
  <DomainObject.Predmet.ProtustrankaWithAdress>
    <izvorni_sadrzaj>PORINA društvo s ograničenom odgovornošću za proizvodnju, građevinarstvo, trgovinu i turizam Vladimira Nazora 21, 40000 Mihovljan</izvorni_sadrzaj>
    <derivirana_varijabla naziv="DomainObject.Predmet.ProtustrankaWithAdress_1">PORINA društvo s ograničenom odgovornošću za proizvodnju, građevinarstvo, trgovinu i turizam Vladimira Nazora 21, 40000 Mihovljan</derivirana_varijabla>
  </DomainObject.Predmet.ProtustrankaWithAdress>
  <DomainObject.Predmet.ProtustrankaWithAdressOIB>
    <izvorni_sadrzaj>PORINA društvo s ograničenom odgovornošću za proizvodnju, građevinarstvo, trgovinu i turizam, OIB 65193393256, Vladimira Nazora 21, 40000 Mihovljan</izvorni_sadrzaj>
    <derivirana_varijabla naziv="DomainObject.Predmet.ProtustrankaWithAdressOIB_1">PORINA društvo s ograničenom odgovornošću za proizvodnju, građevinarstvo, trgovinu i turizam, OIB 65193393256, Vladimira Nazora 21, 40000 Mihovljan</derivirana_varijabla>
  </DomainObject.Predmet.ProtustrankaWithAdressOIB>
  <DomainObject.Predmet.ProtustrankaNazivFormated>
    <izvorni_sadrzaj>PORINA društvo s ograničenom odgovornošću za proizvodnju, građevinarstvo, trgovinu i turizam</izvorni_sadrzaj>
    <derivirana_varijabla naziv="DomainObject.Predmet.ProtustrankaNazivFormated_1">PORINA društvo s ograničenom odgovornošću za proizvodnju, građevinarstvo, trgovinu i turizam</derivirana_varijabla>
  </DomainObject.Predmet.ProtustrankaNazivFormated>
  <DomainObject.Predmet.ProtustrankaNazivFormatedOIB>
    <izvorni_sadrzaj>PORINA društvo s ograničenom odgovornošću za proizvodnju, građevinarstvo, trgovinu i turizam, OIB 65193393256</izvorni_sadrzaj>
    <derivirana_varijabla naziv="DomainObject.Predmet.ProtustrankaNazivFormatedOIB_1">PORINA društvo s ograničenom odgovornošću za proizvodnju, građevinarstvo, trgovinu i turizam, OIB 65193393256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113951.95</izvorni_sadrzaj>
    <derivirana_varijabla naziv="DomainObject.Predmet.TrenutnaVrijednost_1">113951.95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PORINA društvo s ograničenom odgovornošću za proizvodnju, građevinarstvo, trgovinu i turizam</item>
    </izvorni_sadrzaj>
    <derivirana_varijabla naziv="DomainObject.Predmet.ProtuStrankaListFormated_1">
      <item>PORINA društvo s ograničenom odgovornošću za proizvodnju, građevinarstvo, trgovinu i turizam</item>
    </derivirana_varijabla>
  </DomainObject.Predmet.ProtuStrankaListFormated>
  <DomainObject.Predmet.ProtuStrankaListFormatedOIB>
    <izvorni_sadrzaj>
      <item>PORINA društvo s ograničenom odgovornošću za proizvodnju, građevinarstvo, trgovinu i turizam, OIB 65193393256</item>
    </izvorni_sadrzaj>
    <derivirana_varijabla naziv="DomainObject.Predmet.ProtuStrankaListFormatedOIB_1">
      <item>PORINA društvo s ograničenom odgovornošću za proizvodnju, građevinarstvo, trgovinu i turizam, OIB 65193393256</item>
    </derivirana_varijabla>
  </DomainObject.Predmet.ProtuStrankaListFormatedOIB>
  <DomainObject.Predmet.ProtuStrankaListFormatedWithAdress>
    <izvorni_sadrzaj>
      <item>PORINA društvo s ograničenom odgovornošću za proizvodnju, građevinarstvo, trgovinu i turizam, Vladimira Nazora 21, 40000 Mihovljan</item>
    </izvorni_sadrzaj>
    <derivirana_varijabla naziv="DomainObject.Predmet.ProtuStrankaListFormatedWithAdress_1">
      <item>PORINA društvo s ograničenom odgovornošću za proizvodnju, građevinarstvo, trgovinu i turizam, Vladimira Nazora 21, 40000 Mihovljan</item>
    </derivirana_varijabla>
  </DomainObject.Predmet.ProtuStrankaListFormatedWithAdress>
  <DomainObject.Predmet.ProtuStrankaListFormatedWithAdressOIB>
    <izvorni_sadrzaj>
      <item>PORINA društvo s ograničenom odgovornošću za proizvodnju, građevinarstvo, trgovinu i turizam, OIB 65193393256, Vladimira Nazora 21, 40000 Mihovljan</item>
    </izvorni_sadrzaj>
    <derivirana_varijabla naziv="DomainObject.Predmet.ProtuStrankaListFormatedWithAdressOIB_1">
      <item>PORINA društvo s ograničenom odgovornošću za proizvodnju, građevinarstvo, trgovinu i turizam, OIB 65193393256, Vladimira Nazora 21, 40000 Mihovljan</item>
    </derivirana_varijabla>
  </DomainObject.Predmet.ProtuStrankaListFormatedWithAdressOIB>
  <DomainObject.Predmet.ProtuStrankaListNazivFormated>
    <izvorni_sadrzaj>
      <item>PORINA društvo s ograničenom odgovornošću za proizvodnju, građevinarstvo, trgovinu i turizam</item>
    </izvorni_sadrzaj>
    <derivirana_varijabla naziv="DomainObject.Predmet.ProtuStrankaListNazivFormated_1">
      <item>PORINA društvo s ograničenom odgovornošću za proizvodnju, građevinarstvo, trgovinu i turizam</item>
    </derivirana_varijabla>
  </DomainObject.Predmet.ProtuStrankaListNazivFormated>
  <DomainObject.Predmet.ProtuStrankaListNazivFormatedOIB>
    <izvorni_sadrzaj>
      <item>PORINA društvo s ograničenom odgovornošću za proizvodnju, građevinarstvo, trgovinu i turizam, OIB 65193393256</item>
    </izvorni_sadrzaj>
    <derivirana_varijabla naziv="DomainObject.Predmet.ProtuStrankaListNazivFormatedOIB_1">
      <item>PORINA društvo s ograničenom odgovornošću za proizvodnju, građevinarstvo, trgovinu i turizam, OIB 65193393256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St-596/2016-4</izvorni_sadrzaj>
    <derivirana_varijabla naziv="DomainObject.PoslovniBrojDokumenta_1">St-596/2016-4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PORINA društvo s ograničenom odgovornošću za proizvodnju, građevinarstvo, trgovinu i turizam</izvorni_sadrzaj>
    <derivirana_varijabla naziv="DomainObject.Predmet.ProtustrankaIDrugi_1">PORINA društvo s ograničenom odgovornošću za proizvodnju, građevinarstvo,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PORINA društvo s ograničenom odgovornošću za proizvodnju, građevinarstvo, trgovinu i turizam, OIB 65193393256, Vladimira Nazora 21, 40000 Mihovljan</izvorni_sadrzaj>
    <derivirana_varijabla naziv="DomainObject.Predmet.ProtustrankaIDrugiAdressOIB_1">PORINA društvo s ograničenom odgovornošću za proizvodnju, građevinarstvo, trgovinu i turizam, OIB 65193393256, Vladimira Nazora 21,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PORINA društvo s ograničenom odgovornošću za proizvodnju, građevinarstvo, trgovinu i turizam</item>
      <item>Sudski registar</item>
    </izvorni_sadrzaj>
    <derivirana_varijabla naziv="DomainObject.Predmet.SudioniciListNaziv_1">
      <item>Financijska agencija</item>
      <item>PORINA društvo s ograničenom odgovornošću za proizvodnju, građevinarstvo, trgovinu i turizam</item>
      <item>Sudski registar</item>
    </derivirana_varijabla>
  </DomainObject.Predmet.SudioniciListNaziv>
  <DomainObject.Predmet.SudioniciListAdressOIB>
    <izvorni_sadrzaj>
      <item>Financijska agencija, OIB 85821130368</item>
      <item>PORINA društvo s ograničenom odgovornošću za proizvodnju, građevinarstvo, trgovinu i turizam, OIB 65193393256, Vladimira Nazora 21,40000 Mihovljan</item>
      <item>Sudski registar</item>
    </izvorni_sadrzaj>
    <derivirana_varijabla naziv="DomainObject.Predmet.SudioniciListAdressOIB_1">
      <item>Financijska agencija, OIB 85821130368</item>
      <item>PORINA društvo s ograničenom odgovornošću za proizvodnju, građevinarstvo, trgovinu i turizam, OIB 65193393256, Vladimira Nazora 21,40000 Mihovljan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8ACFC-8054-4474-8010-DF4D36169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2323</properties:Characters>
  <properties:Lines>86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2016-05-11T11:16:00Z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St-596/2016-4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