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ba30" w14:paraId="16fba3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F402F">
        <w:t>2798</w:t>
      </w:r>
      <w:r w:rsidR="00A446AE">
        <w:t>/16</w:t>
      </w:r>
      <w:r w:rsidR="00AF3585">
        <w:t>-20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1536B" w:rsidRPr="0071536B">
        <w:rPr>
          <w:lang w:val="pt-BR"/>
        </w:rPr>
        <w:t>DOBRA USLUGA j.d.o.o., Zagreb, Hermanova 13T, OIB: 45367088439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920E8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1920E8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56189" w:rsidRPr="00B56189">
        <w:rPr>
          <w:lang w:val="pt-BR"/>
        </w:rPr>
        <w:t>DOBRA USLUGA j.d.o.o., Zagreb, Hermanova 13T, OIB: 45367088439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F402F">
        <w:t>2798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E781C" w:rsidRPr="00DE781C">
        <w:rPr>
          <w:lang w:val="pt-BR"/>
        </w:rPr>
        <w:t>DOBRA USLUGA j.d.o.o., Zagreb, Hermanova 13T, OIB: 45367088439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E0C07" w:rsidR="004005AE">
      <w:pPr>
        <w:ind w:firstLine="708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21F2F" w:rsidRPr="00121F2F">
        <w:rPr>
          <w:lang w:val="pt-BR"/>
        </w:rPr>
        <w:t xml:space="preserve">DOBRA USLUGA j.d.o.o., Zagreb, Hermanova 13T, OIB: 45367088439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7E0C07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7E0C07">
        <w:t xml:space="preserve"> je na dan </w:t>
      </w:r>
      <w:r w:rsidR="007E0C07" w:rsidRPr="007E0C07">
        <w:t>1. rujna 2015. dužnik u Očevidniku redoslijeda osnova za plaćanje ima</w:t>
      </w:r>
      <w:r w:rsidR="007E0C07">
        <w:t>o</w:t>
      </w:r>
      <w:r w:rsidR="007E0C07" w:rsidRPr="007E0C07">
        <w:t xml:space="preserve"> evidentirane neizvršene osnove za plaćanje u neprekinutom razdoblju od </w:t>
      </w:r>
      <w:r w:rsidR="00F37ECB" w:rsidRPr="00F37ECB">
        <w:t xml:space="preserve">132 dana, u ukupnom iznosu od 10.260,21 kn, </w:t>
      </w:r>
      <w:r w:rsidR="00F37ECB">
        <w:t>te je</w:t>
      </w:r>
      <w:r w:rsidR="00F37ECB" w:rsidRPr="00F37ECB">
        <w:t xml:space="preserve"> ima</w:t>
      </w:r>
      <w:r w:rsidR="00F37ECB">
        <w:t>o</w:t>
      </w:r>
      <w:r w:rsidR="00F37ECB" w:rsidRPr="00F37ECB">
        <w:t xml:space="preserve"> 1 zaposlenog. Osim toga, </w:t>
      </w:r>
      <w:r w:rsidR="004005AE">
        <w:t xml:space="preserve">uz podnesak od </w:t>
      </w:r>
      <w:r w:rsidR="007E0C07">
        <w:t>1</w:t>
      </w:r>
      <w:r w:rsidR="00F37ECB">
        <w:t>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F37ECB">
        <w:t>3</w:t>
      </w:r>
      <w:r w:rsidR="004005AE" w:rsidRPr="004005AE">
        <w:t>. spisa)</w:t>
      </w:r>
      <w:r w:rsidR="007E0C07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7E0C07">
        <w:t>2</w:t>
      </w:r>
      <w:r w:rsidR="004005AE">
        <w:t>4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7E0C07">
        <w:t>5</w:t>
      </w:r>
      <w:r w:rsidR="008019C2">
        <w:t xml:space="preserve">. </w:t>
      </w:r>
      <w:r w:rsidR="007E0C07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F37ECB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D63FF0">
        <w:t>3</w:t>
      </w:r>
      <w:r w:rsidR="00E757C5" w:rsidRPr="00E757C5">
        <w:t xml:space="preserve">. spisa) proizlazi da </w:t>
      </w:r>
      <w:r w:rsidR="00AF7050">
        <w:t xml:space="preserve">u Očevidniku redoslijeda osnova za plaćanje </w:t>
      </w:r>
      <w:r w:rsidR="00E757C5" w:rsidRPr="00E757C5">
        <w:t xml:space="preserve">dužnik ima evidentirane neizvršene osnove za plaćanje u neprekinutom razdoblju od </w:t>
      </w:r>
      <w:r w:rsidR="00D63FF0">
        <w:t>663</w:t>
      </w:r>
      <w:r w:rsidR="00E757C5" w:rsidRPr="00E757C5">
        <w:t xml:space="preserve"> dana</w:t>
      </w:r>
      <w:r w:rsidR="00AF7050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196CEE" w:rsidP="006D72C2" w:rsidR="008D5709">
      <w:pPr>
        <w:pStyle w:val="Tijeloteksta"/>
        <w:ind w:firstLine="708"/>
      </w:pPr>
      <w:r>
        <w:t>Uvidom u pisano izvješće o financijsko-gospodarskom stanju dužnika od 14. ožujka 2017. (list 19 spisa) utvrđeno je da dužnik nema nema nikakve imovine.</w:t>
      </w:r>
      <w:r w:rsidR="002649AC">
        <w:t xml:space="preserve">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920E8">
        <w:t>5</w:t>
      </w:r>
      <w:r w:rsidR="00563186">
        <w:t xml:space="preserve">. </w:t>
      </w:r>
      <w:r w:rsidR="001920E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F3585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AF3585" w:rsidP="00AF3585" w:rsidR="00AF3585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F3585" w:rsidP="00AF3585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920E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920E8">
          <w:rPr>
            <w:sz w:val="24"/>
            <w:szCs w:val="24"/>
          </w:rPr>
          <w:fldChar w:fldCharType="begin"/>
        </w:r>
        <w:r w:rsidRPr="001920E8">
          <w:rPr>
            <w:sz w:val="24"/>
            <w:szCs w:val="24"/>
          </w:rPr>
          <w:instrText>PAGE   \* MERGEFORMAT</w:instrText>
        </w:r>
        <w:r w:rsidRPr="001920E8">
          <w:rPr>
            <w:sz w:val="24"/>
            <w:szCs w:val="24"/>
          </w:rPr>
          <w:fldChar w:fldCharType="separate"/>
        </w:r>
        <w:r w:rsidR="00AF3585">
          <w:rPr>
            <w:noProof/>
            <w:sz w:val="24"/>
            <w:szCs w:val="24"/>
          </w:rPr>
          <w:t>2</w:t>
        </w:r>
        <w:r w:rsidRPr="001920E8">
          <w:rPr>
            <w:sz w:val="24"/>
            <w:szCs w:val="24"/>
          </w:rPr>
          <w:fldChar w:fldCharType="end"/>
        </w:r>
      </w:sdtContent>
    </w:sdt>
    <w:r w:rsidRPr="001920E8">
      <w:rPr>
        <w:sz w:val="24"/>
        <w:szCs w:val="24"/>
      </w:rPr>
      <w:tab/>
    </w:r>
    <w:r w:rsidR="00060193" w:rsidRPr="001920E8">
      <w:rPr>
        <w:sz w:val="24"/>
        <w:szCs w:val="24"/>
      </w:rPr>
      <w:t>85</w:t>
    </w:r>
    <w:r w:rsidRPr="001920E8">
      <w:rPr>
        <w:sz w:val="24"/>
        <w:szCs w:val="24"/>
      </w:rPr>
      <w:t>. St-</w:t>
    </w:r>
    <w:r w:rsidR="00FF402F">
      <w:rPr>
        <w:sz w:val="24"/>
        <w:szCs w:val="24"/>
      </w:rPr>
      <w:t>2798</w:t>
    </w:r>
    <w:r w:rsidRPr="001920E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21F2F"/>
    <w:rsid w:val="00134F3A"/>
    <w:rsid w:val="00160B46"/>
    <w:rsid w:val="001861A1"/>
    <w:rsid w:val="001920E8"/>
    <w:rsid w:val="00196CEE"/>
    <w:rsid w:val="001A762F"/>
    <w:rsid w:val="001E2FD2"/>
    <w:rsid w:val="0021298E"/>
    <w:rsid w:val="00225613"/>
    <w:rsid w:val="00233208"/>
    <w:rsid w:val="00250A6E"/>
    <w:rsid w:val="00260C00"/>
    <w:rsid w:val="00263FC1"/>
    <w:rsid w:val="002649AC"/>
    <w:rsid w:val="002817DE"/>
    <w:rsid w:val="00297908"/>
    <w:rsid w:val="002C3072"/>
    <w:rsid w:val="002D5087"/>
    <w:rsid w:val="002D60CE"/>
    <w:rsid w:val="002F1B40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1DFD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5597C"/>
    <w:rsid w:val="00561583"/>
    <w:rsid w:val="00563186"/>
    <w:rsid w:val="0059075B"/>
    <w:rsid w:val="00591F57"/>
    <w:rsid w:val="005B004F"/>
    <w:rsid w:val="005F03BD"/>
    <w:rsid w:val="00606CC8"/>
    <w:rsid w:val="006346B0"/>
    <w:rsid w:val="00662884"/>
    <w:rsid w:val="00681B1A"/>
    <w:rsid w:val="006D72C2"/>
    <w:rsid w:val="00704DD0"/>
    <w:rsid w:val="007150E9"/>
    <w:rsid w:val="0071536B"/>
    <w:rsid w:val="0073274A"/>
    <w:rsid w:val="00732F2C"/>
    <w:rsid w:val="00754CF2"/>
    <w:rsid w:val="007B068E"/>
    <w:rsid w:val="007D02E9"/>
    <w:rsid w:val="007D5510"/>
    <w:rsid w:val="007E0C07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F3585"/>
    <w:rsid w:val="00AF7050"/>
    <w:rsid w:val="00B07EF1"/>
    <w:rsid w:val="00B56189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3FF0"/>
    <w:rsid w:val="00D677F7"/>
    <w:rsid w:val="00D803A5"/>
    <w:rsid w:val="00D92741"/>
    <w:rsid w:val="00DD5222"/>
    <w:rsid w:val="00DE0F86"/>
    <w:rsid w:val="00DE781C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37ECB"/>
    <w:rsid w:val="00F46EE9"/>
    <w:rsid w:val="00F60A6C"/>
    <w:rsid w:val="00F617D8"/>
    <w:rsid w:val="00FA08F1"/>
    <w:rsid w:val="00FC7A95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St-2798/2016-20</izvorni_sadrzaj>
    <derivirana_varijabla naziv="DomainObject.Oznaka_1">St-2798/2016-20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St-2798/2016</izvorni_sadrzaj>
    <derivirana_varijabla naziv="DomainObject.Predmet.OznakaBroj_1">St-2798/2016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ref. 
(pom. omot nije formiran)</izvorni_sadrzaj>
    <derivirana_varijabla naziv="DomainObject.Predmet.PrimjedbaSuca_1">original spisa u ref. 
(pom. omot nije formiran)</derivirana_varijabla>
  </DomainObject.Predmet.PrimjedbaSuca>
  <DomainObject.Predmet.ProtustrankaFormated>
    <izvorni_sadrzaj>  DOBRA USLUGA jednostavno društvo s ograničenom odgovornošću za trgovinu i usluge</izvorni_sadrzaj>
    <derivirana_varijabla naziv="DomainObject.Predmet.ProtustrankaFormated_1">  DOBRA USLUGA jednostavno društvo s ograničenom odgovornošću za trgovinu i usluge</derivirana_varijabla>
  </DomainObject.Predmet.ProtustrankaFormated>
  <DomainObject.Predmet.ProtustrankaFormatedOIB>
    <izvorni_sadrzaj>  DOBRA USLUGA jednostavno društvo s ograničenom odgovornošću za trgovinu i usluge, OIB 45367088439</izvorni_sadrzaj>
    <derivirana_varijabla naziv="DomainObject.Predmet.ProtustrankaFormatedOIB_1">  DOBRA USLUGA jednostavno društvo s ograničenom odgovornošću za trgovinu i usluge, OIB 45367088439</derivirana_varijabla>
  </DomainObject.Predmet.ProtustrankaFormatedOIB>
  <DomainObject.Predmet.ProtustrankaFormatedWithAdress>
    <izvorni_sadrzaj> DOBRA USLUGA jednostavno društvo s ograničenom odgovornošću za trgovinu i usluge, Hermanova 13 T, 10000 Zagreb</izvorni_sadrzaj>
    <derivirana_varijabla naziv="DomainObject.Predmet.ProtustrankaFormatedWithAdress_1"> DOBRA USLUGA jednostavno društvo s ograničenom odgovornošću za trgovinu i usluge, Hermanova 13 T, 10000 Zagreb</derivirana_varijabla>
  </DomainObject.Predmet.ProtustrankaFormatedWithAdress>
  <DomainObject.Predmet.ProtustrankaFormatedWithAdressOIB>
    <izvorni_sadrzaj> DOBRA USLUGA jednostavno društvo s ograničenom odgovornošću za trgovinu i usluge, OIB 45367088439, Hermanova 13 T, 10000 Zagreb</izvorni_sadrzaj>
    <derivirana_varijabla naziv="DomainObject.Predmet.ProtustrankaFormatedWithAdressOIB_1"> DOBRA USLUGA jednostavno društvo s ograničenom odgovornošću za trgovinu i usluge, OIB 45367088439, Hermanova 13 T, 10000 Zagreb</derivirana_varijabla>
  </DomainObject.Predmet.ProtustrankaFormatedWithAdressOIB>
  <DomainObject.Predmet.ProtustrankaWithAdress>
    <izvorni_sadrzaj>DOBRA USLUGA jednostavno društvo s ograničenom odgovornošću za trgovinu i usluge Hermanova 13 T, 10000 Zagreb</izvorni_sadrzaj>
    <derivirana_varijabla naziv="DomainObject.Predmet.ProtustrankaWithAdress_1">DOBRA USLUGA jednostavno društvo s ograničenom odgovornošću za trgovinu i usluge Hermanova 13 T, 10000 Zagreb</derivirana_varijabla>
  </DomainObject.Predmet.ProtustrankaWithAdress>
  <DomainObject.Predmet.ProtustrankaWithAdressOIB>
    <izvorni_sadrzaj>DOBRA USLUGA jednostavno društvo s ograničenom odgovornošću za trgovinu i usluge, OIB 45367088439, Hermanova 13 T, 10000 Zagreb</izvorni_sadrzaj>
    <derivirana_varijabla naziv="DomainObject.Predmet.ProtustrankaWithAdressOIB_1">DOBRA USLUGA jednostavno društvo s ograničenom odgovornošću za trgovinu i usluge, OIB 45367088439, Hermanova 13 T, 10000 Zagreb</derivirana_varijabla>
  </DomainObject.Predmet.ProtustrankaWithAdressOIB>
  <DomainObject.Predmet.ProtustrankaNazivFormated>
    <izvorni_sadrzaj>DOBRA USLUGA jednostavno društvo s ograničenom odgovornošću za trgovinu i usluge</izvorni_sadrzaj>
    <derivirana_varijabla naziv="DomainObject.Predmet.ProtustrankaNazivFormated_1">DOBRA USLUGA jednostavno društvo s ograničenom odgovornošću za trgovinu i usluge</derivirana_varijabla>
  </DomainObject.Predmet.ProtustrankaNazivFormated>
  <DomainObject.Predmet.ProtustrankaNazivFormatedOIB>
    <izvorni_sadrzaj>DOBRA USLUGA jednostavno društvo s ograničenom odgovornošću za trgovinu i usluge, OIB 45367088439</izvorni_sadrzaj>
    <derivirana_varijabla naziv="DomainObject.Predmet.ProtustrankaNazivFormatedOIB_1">DOBRA USLUGA jednostavno društvo s ograničenom odgovornošću za trgovinu i usluge, OIB 45367088439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Šimec</izvorni_sadrzaj>
    <derivirana_varijabla naziv="DomainObject.Predmet.StrankaFormated_1">  FINA Regionalni centar Zagreb; Miroslav Šimec</derivirana_varijabla>
  </DomainObject.Predmet.StrankaFormated>
  <DomainObject.Predmet.StrankaFormatedOIB>
    <izvorni_sadrzaj>  FINA Regionalni centar Zagreb, OIB 85821130368; Miroslav Šimec, OIB 52574650369</izvorni_sadrzaj>
    <derivirana_varijabla naziv="DomainObject.Predmet.StrankaFormatedOIB_1">  FINA Regionalni centar Zagreb, OIB 85821130368; Miroslav Šimec, OIB 52574650369</derivirana_varijabla>
  </DomainObject.Predmet.StrankaFormatedOIB>
  <DomainObject.Predmet.StrankaFormatedWithAdress>
    <izvorni_sadrzaj> FINA Regionalni centar Zagreb, Trg svibanjskih žrtava 1995. br. 1, 10000 Zagreb; Miroslav Šimec, Ilica 342, 10000 Zagreb</izvorni_sadrzaj>
    <derivirana_varijabla naziv="DomainObject.Predmet.StrankaFormatedWithAdress_1"> FINA Regionalni centar Zagreb, Trg svibanjskih žrtava 1995. br. 1, 10000 Zagreb; Miroslav Šimec, Ilica 342, 10000 Zagreb</derivirana_varijabla>
  </DomainObject.Predmet.StrankaFormatedWithAdress>
  <DomainObject.Predmet.StrankaFormatedWithAdressOIB>
    <izvorni_sadrzaj> FINA Regionalni centar Zagreb, OIB 85821130368, Trg svibanjskih žrtava 1995. br. 1, 10000 Zagreb; Miroslav Šimec, OIB 52574650369, Ilica 342, 10000 Zagreb</izvorni_sadrzaj>
    <derivirana_varijabla naziv="DomainObject.Predmet.StrankaFormatedWithAdressOIB_1"> FINA Regionalni centar Zagreb, OIB 85821130368, Trg svibanjskih žrtava 1995. br. 1, 10000 Zagreb; Miroslav Šimec, OIB 52574650369, Ilica 342, 10000 Zagreb</derivirana_varijabla>
  </DomainObject.Predmet.StrankaFormatedWithAdressOIB>
  <DomainObject.Predmet.StrankaWithAdress>
    <izvorni_sadrzaj>FINA Regionalni centar Zagreb Trg svibanjskih žrtava 1995. br. 1,10000 Zagreb,Miroslav Šimec Ilica 342,10000 Zagreb</izvorni_sadrzaj>
    <derivirana_varijabla naziv="DomainObject.Predmet.StrankaWithAdress_1">FINA Regionalni centar Zagreb Trg svibanjskih žrtava 1995. br. 1,10000 Zagreb,Miroslav Šimec Ilica 342,10000 Zagreb</derivirana_varijabla>
  </DomainObject.Predmet.StrankaWithAdress>
  <DomainObject.Predmet.StrankaWithAdressOIB>
    <izvorni_sadrzaj>FINA Regionalni centar Zagreb, OIB 85821130368, Trg svibanjskih žrtava 1995. br. 1,10000 Zagreb,Miroslav Šimec, OIB 52574650369, Ilica 342,10000 Zagreb</izvorni_sadrzaj>
    <derivirana_varijabla naziv="DomainObject.Predmet.StrankaWithAdressOIB_1">FINA Regionalni centar Zagreb, OIB 85821130368, Trg svibanjskih žrtava 1995. br. 1,10000 Zagreb,Miroslav Šimec, OIB 52574650369, Ilica 342,10000 Zagreb</derivirana_varijabla>
  </DomainObject.Predmet.StrankaWithAdressOIB>
  <DomainObject.Predmet.StrankaNazivFormated>
    <izvorni_sadrzaj>FINA Regionalni centar Zagreb,Miroslav Šimec</izvorni_sadrzaj>
    <derivirana_varijabla naziv="DomainObject.Predmet.StrankaNazivFormated_1">FINA Regionalni centar Zagreb,Miroslav Šimec</derivirana_varijabla>
  </DomainObject.Predmet.StrankaNazivFormated>
  <DomainObject.Predmet.StrankaNazivFormatedOIB>
    <izvorni_sadrzaj>FINA Regionalni centar Zagreb, OIB 85821130368,Miroslav Šimec, OIB 52574650369</izvorni_sadrzaj>
    <derivirana_varijabla naziv="DomainObject.Predmet.StrankaNazivFormatedOIB_1">FINA Regionalni centar Zagreb, OIB 85821130368,Miroslav Šimec, OIB 52574650369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Miroslav Šimec</item>
    </izvorni_sadrzaj>
    <derivirana_varijabla naziv="DomainObject.Predmet.StrankaListFormated_1">
      <item>FINA Regionalni centar Zagreb</item>
      <item>Miroslav Šimec</item>
    </derivirana_varijabla>
  </DomainObject.Predmet.StrankaListFormated>
  <DomainObject.Predmet.StrankaListFormatedOIB>
    <izvorni_sadrzaj>
      <item>FINA Regionalni centar Zagreb, OIB 85821130368</item>
      <item>Miroslav Šimec, OIB 52574650369</item>
    </izvorni_sadrzaj>
    <derivirana_varijabla naziv="DomainObject.Predmet.StrankaListFormatedOIB_1">
      <item>FINA Regionalni centar Zagreb, OIB 85821130368</item>
      <item>Miroslav Šimec, OIB 52574650369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Šimec, Ilica 342, 10000 Zagreb</item>
    </izvorni_sadrzaj>
    <derivirana_varijabla naziv="DomainObject.Predmet.StrankaListFormatedWithAdress_1">
      <item>FINA Regionalni centar Zagreb, Trg svibanjskih žrtava 1995. br. 1, 10000 Zagreb</item>
      <item>Miroslav Šimec, Ilica 342,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Šimec, OIB 52574650369, Ilica 342, 10000 Zagreb</item>
    </izvorni_sadrzaj>
    <derivirana_varijabla naziv="DomainObject.Predmet.StrankaListFormatedWithAdressOIB_1">
      <item>FINA Regionalni centar Zagreb, OIB 85821130368, Trg svibanjskih žrtava 1995. br. 1, 10000 Zagreb</item>
      <item>Miroslav Šimec, OIB 52574650369, Ilica 342, 10000 Zagreb</item>
    </derivirana_varijabla>
  </DomainObject.Predmet.StrankaListFormatedWithAdressOIB>
  <DomainObject.Predmet.StrankaListNazivFormated>
    <izvorni_sadrzaj>
      <item>FINA Regionalni centar Zagreb</item>
      <item>Miroslav Šimec</item>
    </izvorni_sadrzaj>
    <derivirana_varijabla naziv="DomainObject.Predmet.StrankaListNazivFormated_1">
      <item>FINA Regionalni centar Zagreb</item>
      <item>Miroslav Šimec</item>
    </derivirana_varijabla>
  </DomainObject.Predmet.StrankaListNazivFormated>
  <DomainObject.Predmet.StrankaListNazivFormatedOIB>
    <izvorni_sadrzaj>
      <item>FINA Regionalni centar Zagreb, OIB 85821130368</item>
      <item>Miroslav Šimec, OIB 52574650369</item>
    </izvorni_sadrzaj>
    <derivirana_varijabla naziv="DomainObject.Predmet.StrankaListNazivFormatedOIB_1">
      <item>FINA Regionalni centar Zagreb, OIB 85821130368</item>
      <item>Miroslav Šimec, OIB 52574650369</item>
    </derivirana_varijabla>
  </DomainObject.Predmet.StrankaListNazivFormatedOIB>
  <DomainObject.Predmet.ProtuStrankaListFormated>
    <izvorni_sadrzaj>
      <item>DOBRA USLUGA jednostavno društvo s ograničenom odgovornošću za trgovinu i usluge</item>
    </izvorni_sadrzaj>
    <derivirana_varijabla naziv="DomainObject.Predmet.ProtuStrankaListFormated_1">
      <item>DOBRA USLUGA jednostavno društvo s ograničenom odgovornošću za trgovinu i usluge</item>
    </derivirana_varijabla>
  </DomainObject.Predmet.ProtuStrankaListFormated>
  <DomainObject.Predmet.ProtuStrankaListFormatedOIB>
    <izvorni_sadrzaj>
      <item>DOBRA USLUGA jednostavno društvo s ograničenom odgovornošću za trgovinu i usluge, OIB 45367088439</item>
    </izvorni_sadrzaj>
    <derivirana_varijabla naziv="DomainObject.Predmet.ProtuStrankaListFormatedOIB_1">
      <item>DOBRA USLUGA jednostavno društvo s ograničenom odgovornošću za trgovinu i usluge, OIB 45367088439</item>
    </derivirana_varijabla>
  </DomainObject.Predmet.ProtuStrankaListFormatedOIB>
  <DomainObject.Predmet.ProtuStrankaListFormatedWithAdress>
    <izvorni_sadrzaj>
      <item>DOBRA USLUGA jednostavno društvo s ograničenom odgovornošću za trgovinu i usluge, Hermanova 13 T, 10000 Zagreb</item>
    </izvorni_sadrzaj>
    <derivirana_varijabla naziv="DomainObject.Predmet.ProtuStrankaListFormatedWithAdress_1">
      <item>DOBRA USLUGA jednostavno društvo s ograničenom odgovornošću za trgovinu i usluge, Hermanova 13 T, 10000 Zagreb</item>
    </derivirana_varijabla>
  </DomainObject.Predmet.ProtuStrankaListFormatedWithAdress>
  <DomainObject.Predmet.ProtuStrankaListFormatedWithAdressOIB>
    <izvorni_sadrzaj>
      <item>DOBRA USLUGA jednostavno društvo s ograničenom odgovornošću za trgovinu i usluge, OIB 45367088439, Hermanova 13 T, 10000 Zagreb</item>
    </izvorni_sadrzaj>
    <derivirana_varijabla naziv="DomainObject.Predmet.ProtuStrankaListFormatedWithAdressOIB_1">
      <item>DOBRA USLUGA jednostavno društvo s ograničenom odgovornošću za trgovinu i usluge, OIB 45367088439, Hermanova 13 T, 10000 Zagreb</item>
    </derivirana_varijabla>
  </DomainObject.Predmet.ProtuStrankaListFormatedWithAdressOIB>
  <DomainObject.Predmet.ProtuStrankaListNazivFormated>
    <izvorni_sadrzaj>
      <item>DOBRA USLUGA jednostavno društvo s ograničenom odgovornošću za trgovinu i usluge</item>
    </izvorni_sadrzaj>
    <derivirana_varijabla naziv="DomainObject.Predmet.ProtuStrankaListNazivFormated_1">
      <item>DOBRA USLUGA jednostavno društvo s ograničenom odgovornošću za trgovinu i usluge</item>
    </derivirana_varijabla>
  </DomainObject.Predmet.ProtuStrankaListNazivFormated>
  <DomainObject.Predmet.ProtuStrankaListNazivFormatedOIB>
    <izvorni_sadrzaj>
      <item>DOBRA USLUGA jednostavno društvo s ograničenom odgovornošću za trgovinu i usluge, OIB 45367088439</item>
    </izvorni_sadrzaj>
    <derivirana_varijabla naziv="DomainObject.Predmet.ProtuStrankaListNazivFormatedOIB_1">
      <item>DOBRA USLUGA jednostavno društvo s ograničenom odgovornošću za trgovinu i usluge, OIB 45367088439</item>
    </derivirana_varijabla>
  </DomainObject.Predmet.ProtuStrankaListNazivFormatedOIB>
  <DomainObject.Predmet.OstaliListFormated>
    <izvorni_sadrzaj>
      <item>Miroslav Šimec</item>
    </izvorni_sadrzaj>
    <derivirana_varijabla naziv="DomainObject.Predmet.OstaliListFormated_1">
      <item>Miroslav Šimec</item>
    </derivirana_varijabla>
  </DomainObject.Predmet.OstaliListFormated>
  <DomainObject.Predmet.OstaliListFormatedOIB>
    <izvorni_sadrzaj>
      <item>Miroslav Šimec, OIB 52574650369</item>
    </izvorni_sadrzaj>
    <derivirana_varijabla naziv="DomainObject.Predmet.OstaliListFormatedOIB_1">
      <item>Miroslav Šimec, OIB 52574650369</item>
    </derivirana_varijabla>
  </DomainObject.Predmet.OstaliListFormatedOIB>
  <DomainObject.Predmet.OstaliListFormatedWithAdress>
    <izvorni_sadrzaj>
      <item>Miroslav Šimec, Ilica 342, 10000 Zagreb</item>
    </izvorni_sadrzaj>
    <derivirana_varijabla naziv="DomainObject.Predmet.OstaliListFormatedWithAdress_1">
      <item>Miroslav Šimec, Ilica 342, 10000 Zagreb</item>
    </derivirana_varijabla>
  </DomainObject.Predmet.OstaliListFormatedWithAdress>
  <DomainObject.Predmet.OstaliListFormatedWithAdressOIB>
    <izvorni_sadrzaj>
      <item>Miroslav Šimec, OIB 52574650369, Ilica 342, 10000 Zagreb</item>
    </izvorni_sadrzaj>
    <derivirana_varijabla naziv="DomainObject.Predmet.OstaliListFormatedWithAdressOIB_1">
      <item>Miroslav Šimec, OIB 52574650369, Ilica 342, 10000 Zagreb</item>
    </derivirana_varijabla>
  </DomainObject.Predmet.OstaliListFormatedWithAdressOIB>
  <DomainObject.Predmet.OstaliListNazivFormated>
    <izvorni_sadrzaj>
      <item>Miroslav Šimec</item>
    </izvorni_sadrzaj>
    <derivirana_varijabla naziv="DomainObject.Predmet.OstaliListNazivFormated_1">
      <item>Miroslav Šimec</item>
    </derivirana_varijabla>
  </DomainObject.Predmet.OstaliListNazivFormated>
  <DomainObject.Predmet.OstaliListNazivFormatedOIB>
    <izvorni_sadrzaj>
      <item>Miroslav Šimec, OIB 52574650369</item>
    </izvorni_sadrzaj>
    <derivirana_varijabla naziv="DomainObject.Predmet.OstaliListNazivFormatedOIB_1">
      <item>Miroslav Šimec, OIB 52574650369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St-2798/2016-20</izvorni_sadrzaj>
    <derivirana_varijabla naziv="DomainObject.PoslovniBrojDokumenta_1">St-2798/2016-20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DOBRA USLUGA jednostavno društvo s ograničenom odgovornošću za trgovinu i usluge</izvorni_sadrzaj>
    <derivirana_varijabla naziv="DomainObject.Predmet.ProtustrankaIDrugi_1">DOBRA USLUGA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DOBRA USLUGA jednostavno društvo s ograničenom odgovornošću za trgovinu i usluge, OIB 45367088439, Hermanova 13 T, 10000 Zagreb</izvorni_sadrzaj>
    <derivirana_varijabla naziv="DomainObject.Predmet.ProtustrankaIDrugiAdressOIB_1">DOBRA USLUGA jednostavno društvo s ograničenom odgovornošću za trgovinu i usluge, OIB 45367088439, Hermanova 13 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USLUGA jednostavno društvo s ograničenom odgovornošću za trgovinu i usluge</item>
      <item>Miroslav Šimec</item>
      <item>Miroslav Šimec</item>
    </izvorni_sadrzaj>
    <derivirana_varijabla naziv="DomainObject.Predmet.SudioniciListNaziv_1">
      <item>FINA Regionalni centar Zagreb</item>
      <item>DOBRA USLUGA jednostavno društvo s ograničenom odgovornošću za trgovinu i usluge</item>
      <item>Miroslav Šimec</item>
      <item>Miroslav Šimec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izvorni_sadrzaj>
    <derivirana_varijabla naziv="DomainObject.Predmet.SudioniciListAdressOIB_1"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45367088439</item>
      <item>, OIB 52574650369</item>
      <item>, OIB 52574650369</item>
    </izvorni_sadrzaj>
    <derivirana_varijabla naziv="DomainObject.Predmet.SudioniciListNazivOIB_1">
      <item>, OIB 85821130368</item>
      <item>, OIB 45367088439</item>
      <item>, OIB 52574650369</item>
      <item>, OIB 52574650369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4FCCB-BAE5-4DDC-84C9-DA6647D3F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859</properties:Words>
  <properties:Characters>4659</properties:Characters>
  <properties:Lines>88</properties:Lines>
  <properties:Paragraphs>26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2017-04-05T09:33:00Z</cp:lastPrinted>
  <dcterms:modified xmlns:xsi="http://www.w3.org/2001/XMLSchema-instance" xsi:type="dcterms:W3CDTF">2017-04-05T09:33:00Z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St-2798/2016-20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