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65a7" w14:paraId="82f65a7" w:rsidRDefault="00467C7F" w:rsidP="00467C7F" w:rsidR="00467C7F">
      <w:pPr>
        <w15:collapsed w:val="false"/>
      </w:pPr>
      <w:bookmarkStart w:name="_GoBack" w:id="0"/>
      <w:bookmarkEnd w:id="0"/>
      <w:r>
        <w:t>REPUBLIKA HRVATSKA</w:t>
      </w:r>
    </w:p>
    <w:p w:rsidRDefault="00467C7F" w:rsidP="00467C7F" w:rsidR="00467C7F">
      <w:r>
        <w:t>TRGOVAČKI SUD U RIJECI</w:t>
      </w:r>
    </w:p>
    <w:p w:rsidRDefault="00467C7F" w:rsidP="00467C7F" w:rsidR="00467C7F"/>
    <w:p w:rsidRDefault="00467C7F" w:rsidP="00467C7F" w:rsidR="00467C7F">
      <w:pPr>
        <w:jc w:val="center"/>
      </w:pPr>
      <w:r>
        <w:t>Z A P I S N I K</w:t>
      </w:r>
    </w:p>
    <w:p w:rsidRDefault="00467C7F" w:rsidP="00467C7F" w:rsidR="00467C7F">
      <w:pPr>
        <w:jc w:val="center"/>
      </w:pPr>
      <w:r>
        <w:t xml:space="preserve">od </w:t>
      </w:r>
      <w:r w:rsidR="002D73B8">
        <w:t xml:space="preserve">10. svibnja </w:t>
      </w:r>
      <w:r>
        <w:t>201</w:t>
      </w:r>
      <w:r w:rsidR="002D73B8">
        <w:t>8</w:t>
      </w:r>
      <w:r>
        <w:t xml:space="preserve">. </w:t>
      </w:r>
    </w:p>
    <w:p w:rsidRDefault="00467C7F" w:rsidP="00467C7F" w:rsidR="00467C7F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752772">
        <w:rPr>
          <w:rFonts w:cs="Times New Roman"/>
          <w:bCs/>
          <w:szCs w:val="24"/>
        </w:rPr>
        <w:t>KLEPAN</w:t>
      </w:r>
      <w:r w:rsidR="00752772">
        <w:rPr>
          <w:rFonts w:cs="Times New Roman"/>
          <w:szCs w:val="24"/>
        </w:rPr>
        <w:t xml:space="preserve"> društvo s ograničenom odgovornošću za ugostiteljstvo i turizam Rijeka, Slavka Krautzeka 49, OIB: 31727612692, MBS: 04025631</w:t>
      </w:r>
      <w:r w:rsidR="00752772">
        <w:rPr>
          <w:rFonts w:cs="Times New Roman"/>
          <w:color w:val="003366"/>
          <w:szCs w:val="24"/>
        </w:rPr>
        <w:t>0</w:t>
      </w:r>
    </w:p>
    <w:p w:rsidRDefault="00467C7F" w:rsidP="00467C7F" w:rsidR="00467C7F"/>
    <w:p w:rsidRDefault="00467C7F" w:rsidP="00467C7F" w:rsidR="00467C7F">
      <w:r>
        <w:t>OD SUDA PRISUTNI:</w:t>
      </w:r>
    </w:p>
    <w:p w:rsidRDefault="00467C7F" w:rsidP="00467C7F" w:rsidR="00467C7F">
      <w:r>
        <w:t>Vera Jelenović, sudac</w:t>
      </w:r>
    </w:p>
    <w:p w:rsidRDefault="00467C7F" w:rsidP="00467C7F" w:rsidR="00467C7F">
      <w:r>
        <w:t>Danijela Fumić, zapisničar</w:t>
      </w:r>
    </w:p>
    <w:p w:rsidRDefault="00467C7F" w:rsidP="00467C7F" w:rsidR="00467C7F"/>
    <w:p w:rsidRDefault="00467C7F" w:rsidP="00467C7F" w:rsidR="00467C7F">
      <w:r>
        <w:t xml:space="preserve">Početak u </w:t>
      </w:r>
      <w:r w:rsidR="008F7CCA">
        <w:t>9,</w:t>
      </w:r>
      <w:r w:rsidR="00752772">
        <w:t>0</w:t>
      </w:r>
      <w:r w:rsidR="008F7CCA">
        <w:t>0</w:t>
      </w:r>
      <w:r>
        <w:t xml:space="preserve"> sati.</w:t>
      </w:r>
    </w:p>
    <w:p w:rsidRDefault="00467C7F" w:rsidP="00467C7F" w:rsidR="00467C7F"/>
    <w:p w:rsidRDefault="00467C7F" w:rsidP="00467C7F" w:rsidR="00467C7F">
      <w:r>
        <w:t>Utvrđuje se da su na današnje ročište pristupili:</w:t>
      </w:r>
    </w:p>
    <w:p w:rsidRDefault="00467C7F" w:rsidP="00467C7F" w:rsidR="00467C7F">
      <w:r>
        <w:t>Za predlagatelja: nitko, dostava poziva uredna</w:t>
      </w:r>
    </w:p>
    <w:p w:rsidRDefault="00467C7F" w:rsidP="00467C7F" w:rsidR="00467C7F">
      <w:pPr>
        <w:jc w:val="both"/>
      </w:pPr>
      <w:r>
        <w:t xml:space="preserve">Za dužnika: nitko, dostava poziva uredna  </w:t>
      </w:r>
    </w:p>
    <w:p w:rsidRDefault="00467C7F" w:rsidP="00467C7F" w:rsidR="00467C7F">
      <w:r>
        <w:t xml:space="preserve"> </w:t>
      </w:r>
    </w:p>
    <w:p w:rsidRDefault="00467C7F" w:rsidP="00467C7F" w:rsidR="00467C7F">
      <w:pPr>
        <w:jc w:val="both"/>
      </w:pPr>
      <w:r>
        <w:t xml:space="preserve">Sud je uvidom u prijedlog i dopis Financijske agencije od </w:t>
      </w:r>
      <w:r w:rsidR="002D73B8">
        <w:t>2</w:t>
      </w:r>
      <w:r w:rsidR="004F5AB8">
        <w:t>0</w:t>
      </w:r>
      <w:r w:rsidR="002D73B8">
        <w:t xml:space="preserve">. ožujka </w:t>
      </w:r>
      <w:r w:rsidR="004F5AB8">
        <w:t>2018.</w:t>
      </w:r>
      <w:r>
        <w:t xml:space="preserve"> utvrdio kako dužnik ispunjava uvjete za stečaj s obzirom da je nesposoban za plaćanje.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467C7F" w:rsidP="00467C7F" w:rsidR="00467C7F">
      <w:r>
        <w:t xml:space="preserve">Sud donosi </w:t>
      </w:r>
    </w:p>
    <w:p w:rsidRDefault="00467C7F" w:rsidP="00467C7F" w:rsidR="00467C7F"/>
    <w:p w:rsidRDefault="00467C7F" w:rsidP="00467C7F" w:rsidR="00467C7F">
      <w:pPr>
        <w:jc w:val="center"/>
      </w:pPr>
      <w:r>
        <w:t>r j e š e n je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ab/>
        <w:t>Slijedom navedenoga, današnje se ročište odgađa, a sljedeće se određuje za</w:t>
      </w:r>
    </w:p>
    <w:p w:rsidRDefault="00467C7F" w:rsidP="00467C7F" w:rsidR="00467C7F">
      <w:pPr>
        <w:jc w:val="both"/>
      </w:pPr>
    </w:p>
    <w:p w:rsidRDefault="00351DE1" w:rsidP="00467C7F" w:rsidR="00467C7F">
      <w:pPr>
        <w:jc w:val="center"/>
      </w:pPr>
      <w:r>
        <w:t xml:space="preserve">5. srpnja </w:t>
      </w:r>
      <w:r w:rsidR="00467C7F">
        <w:t>2018. u</w:t>
      </w:r>
      <w:r>
        <w:t xml:space="preserve"> 11,00</w:t>
      </w:r>
      <w:r w:rsidR="00467C7F">
        <w:t xml:space="preserve"> sati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>u prostorijama Trgovačkog suda u Rijeci, Zadarska ulica 1 i 3, I. kat, sudnica br. 3.</w:t>
      </w:r>
    </w:p>
    <w:p w:rsidRDefault="00467C7F" w:rsidP="00467C7F" w:rsidR="00467C7F">
      <w:pPr>
        <w:jc w:val="both"/>
        <w:rPr>
          <w:bCs/>
        </w:rPr>
      </w:pPr>
    </w:p>
    <w:p w:rsidRDefault="00467C7F" w:rsidP="00467C7F" w:rsidR="00467C7F">
      <w:r>
        <w:t>Dovršeno u</w:t>
      </w:r>
      <w:r w:rsidR="008F7CCA">
        <w:t xml:space="preserve"> 9</w:t>
      </w:r>
      <w:r>
        <w:t>,</w:t>
      </w:r>
      <w:r w:rsidR="00752772">
        <w:t>0</w:t>
      </w:r>
      <w:r w:rsidR="004F5AB8">
        <w:t>5</w:t>
      </w:r>
      <w:r>
        <w:t xml:space="preserve"> sati.</w:t>
      </w:r>
    </w:p>
    <w:p w:rsidRDefault="00467C7F" w:rsidP="00467C7F" w:rsidR="00467C7F"/>
    <w:p w:rsidRDefault="00467C7F" w:rsidP="00467C7F" w:rsidR="00467C7F">
      <w:pPr>
        <w:ind w:firstLine="708" w:left="3540"/>
      </w:pPr>
      <w:r>
        <w:t>Sudac                                Stranke</w:t>
      </w:r>
    </w:p>
    <w:p w:rsidRDefault="00467C7F" w:rsidP="00467C7F" w:rsidR="00467C7F"/>
    <w:p w:rsidRDefault="00467C7F" w:rsidP="00467C7F" w:rsidR="00467C7F"/>
    <w:p w:rsidRDefault="00467C7F" w:rsidP="00467C7F" w:rsidR="00467C7F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467C7F" w:rsidP="00467C7F" w:rsidR="00467C7F"/>
    <w:p w:rsidRDefault="00467C7F" w:rsidP="00467C7F" w:rsidR="00467C7F"/>
    <w:p w:rsidRDefault="00467C7F" w:rsidP="00467C7F" w:rsidR="00467C7F"/>
    <w:p w:rsidRDefault="00810717" w:rsidP="00467C7F" w:rsidR="00810717">
      <w:pPr>
        <w:ind w:firstLine="708"/>
        <w:rPr>
          <w:rFonts w:eastAsia="Times New Roman"/>
        </w:rPr>
      </w:pPr>
    </w:p>
    <w:p w:rsidRDefault="00810717" w:rsidP="00810717" w:rsidR="00810717">
      <w:pPr>
        <w:rPr>
          <w:rFonts w:eastAsia="Times New Roman"/>
        </w:rPr>
      </w:pPr>
    </w:p>
    <w:p w:rsidRDefault="0024139F" w:rsidP="00810717" w:rsidR="0024139F" w:rsidRPr="00810717">
      <w:pPr>
        <w:ind w:firstLine="708"/>
        <w:rPr>
          <w:rFonts w:eastAsia="Times New Roman"/>
        </w:rPr>
      </w:pPr>
    </w:p>
    <w:sectPr w:rsidR="0024139F" w:rsidRPr="0081071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94D" w:rsidP="00C75245" w:rsidR="0087594D">
      <w:r>
        <w:separator/>
      </w:r>
    </w:p>
  </w:endnote>
  <w:endnote w:id="0" w:type="continuationSeparator">
    <w:p w:rsidRDefault="0087594D" w:rsidP="00C75245" w:rsidR="00875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720">
          <w:rPr>
            <w:noProof/>
          </w:rPr>
          <w:t>1</w:t>
        </w:r>
        <w:r>
          <w:fldChar w:fldCharType="end"/>
        </w:r>
      </w:p>
    </w:sdtContent>
  </w:sdt>
  <w:p w:rsidRDefault="00D86720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94D" w:rsidP="00C75245" w:rsidR="0087594D">
      <w:r>
        <w:separator/>
      </w:r>
    </w:p>
  </w:footnote>
  <w:footnote w:id="0" w:type="continuationSeparator">
    <w:p w:rsidRDefault="0087594D" w:rsidP="00C75245" w:rsidR="008759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062825">
      <w:t>3</w:t>
    </w:r>
    <w:r w:rsidR="00752772">
      <w:t>8</w:t>
    </w:r>
    <w:r w:rsidR="00467C7F">
      <w:t>/2018</w:t>
    </w:r>
  </w:p>
  <w:p w:rsidRDefault="00D86720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62825"/>
    <w:rsid w:val="000E593A"/>
    <w:rsid w:val="0010243B"/>
    <w:rsid w:val="0024139F"/>
    <w:rsid w:val="002D73B8"/>
    <w:rsid w:val="00351DE1"/>
    <w:rsid w:val="003E2E7A"/>
    <w:rsid w:val="0041565A"/>
    <w:rsid w:val="00433F45"/>
    <w:rsid w:val="00467C7F"/>
    <w:rsid w:val="00494FB2"/>
    <w:rsid w:val="004A2B10"/>
    <w:rsid w:val="004F5AB8"/>
    <w:rsid w:val="005436F4"/>
    <w:rsid w:val="00544990"/>
    <w:rsid w:val="005F2D62"/>
    <w:rsid w:val="0061104D"/>
    <w:rsid w:val="0072559B"/>
    <w:rsid w:val="007424DD"/>
    <w:rsid w:val="00744572"/>
    <w:rsid w:val="00752772"/>
    <w:rsid w:val="007B500B"/>
    <w:rsid w:val="007E5F1B"/>
    <w:rsid w:val="00810717"/>
    <w:rsid w:val="0087594D"/>
    <w:rsid w:val="008D78DC"/>
    <w:rsid w:val="008F410A"/>
    <w:rsid w:val="008F7CCA"/>
    <w:rsid w:val="00A811AD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D73553"/>
    <w:rsid w:val="00D86720"/>
    <w:rsid w:val="00D930A1"/>
    <w:rsid w:val="00E20C10"/>
    <w:rsid w:val="00EA1771"/>
    <w:rsid w:val="00EB21C9"/>
    <w:rsid w:val="00EB5D83"/>
    <w:rsid w:val="00EC4032"/>
    <w:rsid w:val="00ED349F"/>
    <w:rsid w:val="00EF783A"/>
    <w:rsid w:val="00F31CAD"/>
    <w:rsid w:val="00F960E1"/>
    <w:rsid w:val="00FC7092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86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7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86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7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86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svibnja 2018.</izvorni_sadrzaj>
    <derivirana_varijabla naziv="DomainObject.PlaniraniZavrsetakDatum_1">10. svibnja 2018.</derivirana_varijabla>
  </DomainObject.PlaniraniZavrsetakDatum>
  <DomainObject.PlaniraniPocetakDatum>
    <izvorni_sadrzaj>10. svibnja 2018.</izvorni_sadrzaj>
    <derivirana_varijabla naziv="DomainObject.PlaniraniPocetakDatum_1">10.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2018.</izvorni_sadrzaj>
    <derivirana_varijabla naziv="DomainObject.Zapisnik.DatumKreiranja_1">10.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St-38/2018-6</izvorni_sadrzaj>
    <derivirana_varijabla naziv="DomainObject.Zapisnik.Oznaka_1">St-38/2018-6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KLEPAN d.o.o.</izvorni_sadrzaj>
    <derivirana_varijabla naziv="DomainObject.Predmet.ProtustrankaFormated_1">  KLEPAN d.o.o.</derivirana_varijabla>
  </DomainObject.Predmet.ProtustrankaFormated>
  <DomainObject.Predmet.ProtustrankaFormatedOIB>
    <izvorni_sadrzaj>  KLEPAN d.o.o., OIB 31727612692</izvorni_sadrzaj>
    <derivirana_varijabla naziv="DomainObject.Predmet.ProtustrankaFormatedOIB_1">  KLEPAN d.o.o., OIB 31727612692</derivirana_varijabla>
  </DomainObject.Predmet.ProtustrankaFormatedOIB>
  <DomainObject.Predmet.ProtustrankaFormatedWithAdress>
    <izvorni_sadrzaj> KLEPAN d.o.o., Slavka Krautzeka 49, 51000 Rijeka</izvorni_sadrzaj>
    <derivirana_varijabla naziv="DomainObject.Predmet.ProtustrankaFormatedWithAdress_1"> KLEPAN d.o.o., Slavka Krautzeka 49, 51000 Rijeka</derivirana_varijabla>
  </DomainObject.Predmet.ProtustrankaFormatedWithAdress>
  <DomainObject.Predmet.ProtustrankaFormatedWithAdressOIB>
    <izvorni_sadrzaj> KLEPAN d.o.o., OIB 31727612692, Slavka Krautzeka 49, 51000 Rijeka</izvorni_sadrzaj>
    <derivirana_varijabla naziv="DomainObject.Predmet.ProtustrankaFormatedWithAdressOIB_1"> KLEPAN d.o.o., OIB 31727612692, Slavka Krautzeka 49, 51000 Rijeka</derivirana_varijabla>
  </DomainObject.Predmet.ProtustrankaFormatedWithAdressOIB>
  <DomainObject.Predmet.ProtustrankaWithAdress>
    <izvorni_sadrzaj>KLEPAN d.o.o. Slavka Krautzeka 49, 51000 Rijeka</izvorni_sadrzaj>
    <derivirana_varijabla naziv="DomainObject.Predmet.ProtustrankaWithAdress_1">KLEPAN d.o.o. Slavka Krautzeka 49, 51000 Rijeka</derivirana_varijabla>
  </DomainObject.Predmet.ProtustrankaWithAdress>
  <DomainObject.Predmet.ProtustrankaWithAdressOIB>
    <izvorni_sadrzaj>KLEPAN d.o.o., OIB 31727612692, Slavka Krautzeka 49, 51000 Rijeka</izvorni_sadrzaj>
    <derivirana_varijabla naziv="DomainObject.Predmet.ProtustrankaWithAdressOIB_1">KLEPAN d.o.o., OIB 31727612692, Slavka Krautzeka 49, 51000 Rijeka</derivirana_varijabla>
  </DomainObject.Predmet.ProtustrankaWithAdressOIB>
  <DomainObject.Predmet.ProtustrankaNazivFormated>
    <izvorni_sadrzaj>KLEPAN d.o.o.</izvorni_sadrzaj>
    <derivirana_varijabla naziv="DomainObject.Predmet.ProtustrankaNazivFormated_1">KLEPAN d.o.o.</derivirana_varijabla>
  </DomainObject.Predmet.ProtustrankaNazivFormated>
  <DomainObject.Predmet.ProtustrankaNazivFormatedOIB>
    <izvorni_sadrzaj>KLEPAN d.o.o., OIB 31727612692</izvorni_sadrzaj>
    <derivirana_varijabla naziv="DomainObject.Predmet.ProtustrankaNazivFormatedOIB_1">KLEPAN d.o.o., OIB 31727612692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KLEPAN d.o.o.</item>
    </izvorni_sadrzaj>
    <derivirana_varijabla naziv="DomainObject.Predmet.ProtuStrankaListFormated_1">
      <item>KLEPAN d.o.o.</item>
    </derivirana_varijabla>
  </DomainObject.Predmet.ProtuStrankaListFormated>
  <DomainObject.Predmet.ProtuStrankaListFormatedOIB>
    <izvorni_sadrzaj>
      <item>KLEPAN d.o.o., OIB 31727612692</item>
    </izvorni_sadrzaj>
    <derivirana_varijabla naziv="DomainObject.Predmet.ProtuStrankaListFormatedOIB_1">
      <item>KLEPAN d.o.o., OIB 31727612692</item>
    </derivirana_varijabla>
  </DomainObject.Predmet.ProtuStrankaListFormatedOIB>
  <DomainObject.Predmet.ProtuStrankaListFormatedWithAdress>
    <izvorni_sadrzaj>
      <item>KLEPAN d.o.o., Slavka Krautzeka 49, 51000 Rijeka</item>
    </izvorni_sadrzaj>
    <derivirana_varijabla naziv="DomainObject.Predmet.ProtuStrankaListFormatedWithAdress_1">
      <item>KLEPAN d.o.o., Slavka Krautzeka 49, 51000 Rijeka</item>
    </derivirana_varijabla>
  </DomainObject.Predmet.ProtuStrankaListFormatedWithAdress>
  <DomainObject.Predmet.ProtuStrankaListFormatedWithAdressOIB>
    <izvorni_sadrzaj>
      <item>KLEPAN d.o.o., OIB 31727612692, Slavka Krautzeka 49, 51000 Rijeka</item>
    </izvorni_sadrzaj>
    <derivirana_varijabla naziv="DomainObject.Predmet.ProtuStrankaListFormatedWithAdressOIB_1">
      <item>KLEPAN d.o.o., OIB 31727612692, Slavka Krautzeka 49, 51000 Rijeka</item>
    </derivirana_varijabla>
  </DomainObject.Predmet.ProtuStrankaListFormatedWithAdressOIB>
  <DomainObject.Predmet.ProtuStrankaListNazivFormated>
    <izvorni_sadrzaj>
      <item>KLEPAN d.o.o.</item>
    </izvorni_sadrzaj>
    <derivirana_varijabla naziv="DomainObject.Predmet.ProtuStrankaListNazivFormated_1">
      <item>KLEPAN d.o.o.</item>
    </derivirana_varijabla>
  </DomainObject.Predmet.ProtuStrankaListNazivFormated>
  <DomainObject.Predmet.ProtuStrankaListNazivFormatedOIB>
    <izvorni_sadrzaj>
      <item>KLEPAN d.o.o., OIB 31727612692</item>
    </izvorni_sadrzaj>
    <derivirana_varijabla naziv="DomainObject.Predmet.ProtuStrankaListNazivFormatedOIB_1">
      <item>KLEPAN d.o.o., OIB 31727612692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St-38/2018-6</izvorni_sadrzaj>
    <derivirana_varijabla naziv="DomainObject.PoslovniBrojDokumenta_1">St-38/2018-6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KLEPAN d.o.o.</izvorni_sadrzaj>
    <derivirana_varijabla naziv="DomainObject.Predmet.ProtustrankaIDrugi_1">KLEPAN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KLEPAN d.o.o., OIB 31727612692, Slavka Krautzeka 49, 51000 Rijeka</izvorni_sadrzaj>
    <derivirana_varijabla naziv="DomainObject.Predmet.ProtustrankaIDrugiAdressOIB_1">KLEPAN d.o.o., OIB 31727612692, Slavka Krautzeka 49,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KLEPAN d.o.o.</item>
    </izvorni_sadrzaj>
    <derivirana_varijabla naziv="DomainObject.Predmet.SudioniciListNaziv_1">
      <item>FINA  Rijeka</item>
      <item>KLEPAN d.o.o.</item>
    </derivirana_varijabla>
  </DomainObject.Predmet.SudioniciListNaziv>
  <DomainObject.Predmet.SudioniciListAdressOIB>
    <izvorni_sadrzaj>
      <item>FINA  Rijeka, OIB 85821130368, Frana Kurelca 8,51000 Rijeka</item>
      <item>KLEPAN d.o.o., OIB 31727612692, Slavka Krautzeka 49,51000 Rijeka</item>
    </izvorni_sadrzaj>
    <derivirana_varijabla naziv="DomainObject.Predmet.SudioniciListAdressOIB_1">
      <item>FINA  Rijeka, OIB 85821130368, Frana Kurelca 8,51000 Rijeka</item>
      <item>KLEPAN d.o.o., OIB 31727612692, Slavka Krautzeka 49,51000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31727612692</item>
    </izvorni_sadrzaj>
    <derivirana_varijabla naziv="DomainObject.Predmet.SudioniciListNazivOIB_1">
      <item>, OIB 85821130368</item>
      <item>, OIB 31727612692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D3EC3-1336-4BAA-A061-79BA743B2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1118</properties:Characters>
  <properties:Lines>48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2018-05-10T07:02:00Z</dcterms:created>
  <dc:creator>Danijela Fumić</dc:creator>
  <cp:lastModifiedBy>Danijela Fumić</cp:lastModifiedBy>
  <dcterms:modified xmlns:xsi="http://www.w3.org/2001/XMLSchema-instance" xsi:type="dcterms:W3CDTF">2018-05-10T07:03:00Z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St-38/2018-6 / Zapisnik - Ročište radi rasprave o uvjetima za otvaranje steč. post. (38 18 zap..docx)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