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0fd1" w14:paraId="7c40fd1" w:rsidRDefault="001D381A" w:rsidP="001D381A" w:rsidR="00B32152" w:rsidRPr="001F4418">
      <w:pPr>
        <w:jc w:val="right"/>
        <w15:collapsed w:val="false"/>
        <w:rPr>
          <w:b/>
        </w:rPr>
      </w:pPr>
      <w:bookmarkStart w:name="_GoBack" w:id="0"/>
      <w:bookmarkEnd w:id="0"/>
      <w:r w:rsidRPr="001F4418">
        <w:t>Posl. br. 1 St-</w:t>
      </w:r>
      <w:r w:rsidR="00DC1673">
        <w:t>400</w:t>
      </w:r>
      <w:r>
        <w:t>/</w:t>
      </w:r>
      <w:r w:rsidR="00B05DE7">
        <w:t>1</w:t>
      </w:r>
      <w:r w:rsidR="00DC1673">
        <w:t>6</w:t>
      </w:r>
      <w:r>
        <w:t>-</w:t>
      </w:r>
      <w:r w:rsidR="00F93A14">
        <w:t>4</w:t>
      </w: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B32152" w:rsidR="00B32152" w:rsidRPr="001F4418">
      <w:r w:rsidRPr="001F4418">
        <w:t>REPUBLIKA HRVATSKA</w:t>
      </w:r>
    </w:p>
    <w:p w:rsidRDefault="00B32152" w:rsidP="00B32152" w:rsidR="00B32152" w:rsidRPr="001F4418">
      <w:r w:rsidRPr="001F4418">
        <w:t xml:space="preserve">TRGOVAČKI SUD U ZADRU </w:t>
      </w:r>
      <w:r w:rsidRPr="001F4418">
        <w:tab/>
      </w:r>
      <w:r w:rsidRPr="001F4418">
        <w:tab/>
      </w:r>
      <w:r w:rsidRPr="001F4418">
        <w:tab/>
      </w:r>
      <w:r w:rsidRPr="001F4418">
        <w:tab/>
      </w:r>
      <w:r w:rsidRPr="001F4418">
        <w:tab/>
      </w:r>
    </w:p>
    <w:p w:rsidRDefault="00B32152" w:rsidP="00B32152" w:rsidR="00B32152" w:rsidRPr="001F4418"/>
    <w:p w:rsidRDefault="001F4418" w:rsidP="00B32152" w:rsidR="00B34761" w:rsidRPr="001F4418">
      <w:pPr>
        <w:jc w:val="center"/>
      </w:pPr>
      <w:r w:rsidRPr="001F4418">
        <w:t xml:space="preserve">R E P U B L I KA  H R V A T S K A </w:t>
      </w:r>
    </w:p>
    <w:p w:rsidRDefault="00226A0B" w:rsidP="00B32152" w:rsidR="00226A0B" w:rsidRPr="001F4418">
      <w:pPr>
        <w:jc w:val="center"/>
      </w:pPr>
    </w:p>
    <w:p w:rsidRDefault="00082450" w:rsidP="00B32152" w:rsidR="00B32152" w:rsidRPr="001F4418">
      <w:pPr>
        <w:jc w:val="center"/>
      </w:pPr>
      <w:r>
        <w:t>R J E Š E N J E</w:t>
      </w:r>
    </w:p>
    <w:p w:rsidRDefault="00E57829" w:rsidP="001D381A" w:rsidR="00E57829" w:rsidRPr="001F4418">
      <w:pPr>
        <w:jc w:val="both"/>
      </w:pPr>
    </w:p>
    <w:p w:rsidRDefault="00B32152" w:rsidP="008F307C" w:rsidR="00214B54" w:rsidRPr="001F4418">
      <w:pPr>
        <w:ind w:firstLine="708"/>
        <w:jc w:val="both"/>
      </w:pPr>
      <w:r w:rsidRPr="001F4418">
        <w:t xml:space="preserve">Trgovački sud u Zadru, </w:t>
      </w:r>
      <w:r w:rsidR="00E57829" w:rsidRPr="001F4418">
        <w:t>(</w:t>
      </w:r>
      <w:r w:rsidR="00667431" w:rsidRPr="001F4418">
        <w:t xml:space="preserve">OIB: 39670464653) </w:t>
      </w:r>
      <w:r w:rsidR="009A6614">
        <w:t>po sutkinji</w:t>
      </w:r>
      <w:r w:rsidRPr="001F4418">
        <w:t xml:space="preserve"> tog suda Ardeni Bajlo, </w:t>
      </w:r>
      <w:r w:rsidR="002A31C1" w:rsidRPr="001F4418">
        <w:t>postupajući po prijedlogu</w:t>
      </w:r>
      <w:r w:rsidR="00E57829" w:rsidRPr="001F4418">
        <w:t xml:space="preserve"> za </w:t>
      </w:r>
      <w:r w:rsidR="009A6614">
        <w:t>otvaranje</w:t>
      </w:r>
      <w:r w:rsidR="008F307C">
        <w:t xml:space="preserve"> </w:t>
      </w:r>
      <w:r w:rsidR="00E57829" w:rsidRPr="001F4418">
        <w:t xml:space="preserve">stečajnog postupka nad </w:t>
      </w:r>
      <w:r w:rsidR="00E5083F">
        <w:t xml:space="preserve">dužnikom </w:t>
      </w:r>
      <w:r w:rsidR="009A6614">
        <w:t>NEKIĆ-COMMERCE d.o.o.,  Zadar, Jadranska 4,</w:t>
      </w:r>
      <w:r w:rsidR="008F307C">
        <w:t xml:space="preserve"> OIB: </w:t>
      </w:r>
      <w:r w:rsidR="009A6614">
        <w:t>44726077982</w:t>
      </w:r>
      <w:r w:rsidR="00E57829" w:rsidRPr="001F4418">
        <w:t>, koji je podni</w:t>
      </w:r>
      <w:r w:rsidR="008F307C">
        <w:t>jela Financijska agencija, RC Split, Podružnica Zadar</w:t>
      </w:r>
      <w:r w:rsidR="003F7656">
        <w:t>,</w:t>
      </w:r>
      <w:r w:rsidR="00E5083F">
        <w:t xml:space="preserve"> </w:t>
      </w:r>
      <w:r w:rsidR="00E57829" w:rsidRPr="001F4418">
        <w:t>d</w:t>
      </w:r>
      <w:r w:rsidRPr="001F4418">
        <w:t xml:space="preserve">ana </w:t>
      </w:r>
      <w:r w:rsidR="00F83054">
        <w:t>27</w:t>
      </w:r>
      <w:r w:rsidR="008F307C">
        <w:t xml:space="preserve">. </w:t>
      </w:r>
      <w:r w:rsidR="00872CCF">
        <w:t>travnja</w:t>
      </w:r>
      <w:r w:rsidR="00E5083F">
        <w:t xml:space="preserve"> 2016</w:t>
      </w:r>
      <w:r w:rsidRPr="001F4418">
        <w:t xml:space="preserve">., 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1F4418">
      <w:pPr>
        <w:jc w:val="center"/>
      </w:pPr>
      <w:r>
        <w:t>r i j e š i o</w:t>
      </w:r>
      <w:r w:rsidR="001D381A">
        <w:t xml:space="preserve">    j e</w:t>
      </w:r>
    </w:p>
    <w:p w:rsidRDefault="005D4F0E" w:rsidP="007F5B91" w:rsidR="005D4F0E" w:rsidRPr="001F4418">
      <w:pPr>
        <w:jc w:val="both"/>
      </w:pPr>
    </w:p>
    <w:p w:rsidRDefault="000050AB" w:rsidP="000050AB" w:rsidR="00082450">
      <w:pPr>
        <w:jc w:val="both"/>
      </w:pPr>
      <w:r w:rsidRPr="001F4418">
        <w:tab/>
        <w:t>I</w:t>
      </w:r>
      <w:r w:rsidR="001F4418">
        <w:t>.</w:t>
      </w:r>
      <w:r w:rsidRPr="001F4418">
        <w:t xml:space="preserve"> </w:t>
      </w:r>
      <w:r w:rsidR="00082450">
        <w:t xml:space="preserve">Odbacuje se prijedlog </w:t>
      </w:r>
      <w:r w:rsidR="008F307C">
        <w:t>Financijske agencije, RC Split, Podružnica Zadar</w:t>
      </w:r>
      <w:r w:rsidR="003F7656">
        <w:t xml:space="preserve">, </w:t>
      </w:r>
      <w:r w:rsidR="00082450">
        <w:t xml:space="preserve">za </w:t>
      </w:r>
      <w:r w:rsidR="009A6614">
        <w:t>otvaranje</w:t>
      </w:r>
      <w:r w:rsidR="008F307C">
        <w:t xml:space="preserve"> </w:t>
      </w:r>
      <w:r w:rsidR="00082450">
        <w:t xml:space="preserve">stečajnog postupka nad dužnikom </w:t>
      </w:r>
      <w:r w:rsidR="009A6614">
        <w:t>NEKIĆ-COMMERCE d.o.o.,  Zadar, Jadranska 4, OIB: 44726077982</w:t>
      </w:r>
      <w:r w:rsidR="008F307C">
        <w:t>,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0050AB" w:rsidR="000050AB" w:rsidRPr="001F4418">
      <w:pPr>
        <w:jc w:val="center"/>
      </w:pPr>
      <w:r w:rsidRPr="001F4418">
        <w:t>O b r a z l o ž e n j e</w:t>
      </w:r>
    </w:p>
    <w:p w:rsidRDefault="000050AB" w:rsidP="000050AB" w:rsidR="000050AB" w:rsidRPr="001F4418">
      <w:pPr>
        <w:jc w:val="center"/>
      </w:pPr>
    </w:p>
    <w:p w:rsidRDefault="000050AB" w:rsidP="0027304E" w:rsidR="0027304E">
      <w:pPr>
        <w:jc w:val="both"/>
      </w:pPr>
      <w:r w:rsidRPr="001F4418">
        <w:tab/>
      </w:r>
      <w:r w:rsidR="0027304E">
        <w:t xml:space="preserve">Dana </w:t>
      </w:r>
      <w:r w:rsidR="009A6614">
        <w:t>18</w:t>
      </w:r>
      <w:r w:rsidR="008F307C">
        <w:t xml:space="preserve">. </w:t>
      </w:r>
      <w:r w:rsidR="00872CCF">
        <w:t>ožujka 2016</w:t>
      </w:r>
      <w:r w:rsidR="00E5083F">
        <w:t>.</w:t>
      </w:r>
      <w:r w:rsidR="0027304E">
        <w:t xml:space="preserve"> </w:t>
      </w:r>
      <w:r w:rsidR="008F307C">
        <w:t>Financijska agencija, RC Split, Podružnica Zadar</w:t>
      </w:r>
      <w:r w:rsidR="0027304E" w:rsidRPr="0027304E">
        <w:t xml:space="preserve">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8F7932">
        <w:t>otvaranje</w:t>
      </w:r>
      <w:r w:rsidR="008F307C">
        <w:t xml:space="preserve"> </w:t>
      </w:r>
      <w:r w:rsidR="0027304E" w:rsidRPr="001F4418">
        <w:t xml:space="preserve">stečajnog postupka nad trgovačkim društvom </w:t>
      </w:r>
      <w:r w:rsidR="009A6614">
        <w:t>NEKIĆ-COMMERCE d.o.o.,  Zadar</w:t>
      </w:r>
      <w:r w:rsidR="00971DE9">
        <w:t>.</w:t>
      </w:r>
    </w:p>
    <w:p w:rsidRDefault="006B78E4" w:rsidP="006B78E4" w:rsidR="006B78E4">
      <w:pPr>
        <w:ind w:firstLine="708"/>
        <w:jc w:val="both"/>
      </w:pPr>
      <w:r>
        <w:t xml:space="preserve">Zahtjev podnositeljice je nedopušten. </w:t>
      </w:r>
      <w:r w:rsidR="00872CCF">
        <w:t xml:space="preserve"> </w:t>
      </w:r>
    </w:p>
    <w:p w:rsidRDefault="00971DE9" w:rsidP="00A86055" w:rsidR="00F93A14">
      <w:pPr>
        <w:jc w:val="both"/>
      </w:pPr>
      <w:r>
        <w:tab/>
      </w:r>
      <w:r w:rsidR="00872CCF" w:rsidRPr="00F93A14">
        <w:t>Uvidom u predmet ovog suda br. 3</w:t>
      </w:r>
      <w:r w:rsidRPr="00F93A14">
        <w:t xml:space="preserve"> St-</w:t>
      </w:r>
      <w:r w:rsidR="009A6614">
        <w:t>207</w:t>
      </w:r>
      <w:r w:rsidR="008F307C" w:rsidRPr="00F93A14">
        <w:t>/1</w:t>
      </w:r>
      <w:r w:rsidR="009A6614">
        <w:t>6</w:t>
      </w:r>
      <w:r w:rsidRPr="00F93A14">
        <w:t xml:space="preserve"> utvrđeno je da</w:t>
      </w:r>
      <w:r w:rsidR="00F93A14">
        <w:t xml:space="preserve"> je Financijska agencija dana </w:t>
      </w:r>
      <w:r w:rsidR="009A6614">
        <w:t>15. veljače 2016</w:t>
      </w:r>
      <w:r w:rsidR="00F93A14">
        <w:t xml:space="preserve">. podnijela prijedlog za </w:t>
      </w:r>
      <w:r w:rsidR="000246B2">
        <w:t>pokretanje</w:t>
      </w:r>
      <w:r w:rsidR="00F93A14">
        <w:t xml:space="preserve"> stečajnog postupka nad istim dužnikom. Slijedom navedenog je utvrđeno da postoje 2 prijedloga </w:t>
      </w:r>
      <w:r w:rsidR="001F7144" w:rsidRPr="00F93A14">
        <w:t xml:space="preserve">za </w:t>
      </w:r>
      <w:r w:rsidR="000D3825">
        <w:t>otvaranje</w:t>
      </w:r>
      <w:r w:rsidR="001F7144" w:rsidRPr="00F93A14">
        <w:t xml:space="preserve"> stečajnog postupka nad dužnikom </w:t>
      </w:r>
      <w:r w:rsidR="009A6614">
        <w:t>NEKIĆ-COMMERCE d.o.o.,  Zadar</w:t>
      </w:r>
      <w:r w:rsidR="001F7144" w:rsidRPr="00F93A14">
        <w:t xml:space="preserve">, </w:t>
      </w:r>
      <w:r w:rsidR="00F93A14">
        <w:t xml:space="preserve">i da su oba podnesena od istog predlagatelja.  </w:t>
      </w:r>
    </w:p>
    <w:p w:rsidRDefault="001F7144" w:rsidP="008E678F" w:rsidR="008E678F">
      <w:pPr>
        <w:ind w:firstLine="708"/>
        <w:jc w:val="both"/>
      </w:pPr>
      <w:r>
        <w:t>O</w:t>
      </w:r>
      <w:r w:rsidR="008E678F">
        <w:t>dredbom čl. 10. Stečajnog zakona (Narodne novine broj 71/15, dalje: SZ) propisano je da se u predstečajnom i stečajnom postupku na odgovarajući način primjenjuju pravila parničnog postupka u postupku pred trgovačkim sudovima. Nadalje, odredbom čl. 333. st. 2. Zakona o parničnom postupku (</w:t>
      </w:r>
      <w:r w:rsidR="008E678F" w:rsidRPr="0048795A">
        <w:t>Na</w:t>
      </w:r>
      <w:r w:rsidR="008E678F">
        <w:t xml:space="preserve">rodne novine </w:t>
      </w:r>
      <w:r w:rsidR="008E678F" w:rsidRPr="0048795A">
        <w:t>broj</w:t>
      </w:r>
      <w:r w:rsidR="008E678F">
        <w:t>:</w:t>
      </w:r>
      <w:r w:rsidR="008E678F" w:rsidRPr="0048795A">
        <w:t xml:space="preserve"> </w:t>
      </w:r>
      <w:r w:rsidR="008E678F">
        <w:t xml:space="preserve">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71DE9" w:rsidP="008E678F" w:rsidR="00971DE9">
      <w:pPr>
        <w:ind w:firstLine="708"/>
        <w:jc w:val="both"/>
      </w:pPr>
      <w:r>
        <w:t>Obzirom da je dakle</w:t>
      </w:r>
      <w:r w:rsidR="00F93A14">
        <w:t xml:space="preserve"> isti predlagatelj podnio dva prijedloga za pokretanje stečajnog postupka nad istim dužnikom, </w:t>
      </w:r>
      <w:r>
        <w:t>a protiv jednog dužnika može se voditi samo jedan postupak budući je riječ o takozvanoj generalnoj ovrsi, to je</w:t>
      </w:r>
      <w:r w:rsidR="00DF6BB2">
        <w:t xml:space="preserve"> prijedlog valjalo odbaciti kao nedopušten</w:t>
      </w:r>
      <w:r w:rsidR="008E678F">
        <w:t>.</w:t>
      </w:r>
    </w:p>
    <w:p w:rsidRDefault="001E06AE" w:rsidP="001E06AE" w:rsidR="001E06AE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Zadru,</w:t>
      </w:r>
      <w:r w:rsidR="00AD4B8C">
        <w:t xml:space="preserve"> </w:t>
      </w:r>
      <w:r w:rsidR="00F83054">
        <w:t>27</w:t>
      </w:r>
      <w:r w:rsidR="008F307C">
        <w:t xml:space="preserve">. </w:t>
      </w:r>
      <w:r w:rsidR="00872CCF">
        <w:t>travnja</w:t>
      </w:r>
      <w:r w:rsidR="00E5083F">
        <w:t xml:space="preserve"> 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240BFA" w:rsidP="008326B6" w:rsidR="00AD4B8C">
      <w:pPr>
        <w:jc w:val="right"/>
      </w:pPr>
      <w:r w:rsidRPr="001F4418">
        <w:t>S</w:t>
      </w:r>
      <w:r w:rsidR="008F307C">
        <w:t>utkinja</w:t>
      </w:r>
      <w:r w:rsidR="00233642">
        <w:t xml:space="preserve">:       </w:t>
      </w:r>
    </w:p>
    <w:p w:rsidRDefault="000050AB" w:rsidP="008326B6" w:rsidR="00A52522" w:rsidRPr="001F4418">
      <w:pPr>
        <w:jc w:val="right"/>
      </w:pPr>
      <w:r w:rsidRPr="001F4418">
        <w:t>Ardena Bajlo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/>
    <w:p w:rsidRDefault="00872CCF" w:rsidP="000050AB" w:rsidR="00872CCF"/>
    <w:p w:rsidRDefault="00872CCF" w:rsidP="000050AB" w:rsidR="00872CCF" w:rsidRPr="008F7932">
      <w:pPr>
        <w:rPr>
          <w:b/>
        </w:rPr>
      </w:pPr>
    </w:p>
    <w:p w:rsidRDefault="000050AB" w:rsidP="000050AB" w:rsidR="000050AB" w:rsidRPr="00CF416A">
      <w:r w:rsidRPr="00CF416A">
        <w:t xml:space="preserve">POUKA O PRAVNOM LIJEKU: </w:t>
      </w:r>
    </w:p>
    <w:p w:rsidRDefault="003D261A" w:rsidP="003D261A" w:rsidR="003D261A" w:rsidRPr="00CF416A">
      <w:pPr>
        <w:jc w:val="both"/>
      </w:pPr>
      <w:r w:rsidRPr="00CF416A">
        <w:t>Protiv ovog rješenja dopuštena je žalba u roku od 8 dana od isteka osmog dana od objave rješenja na e-oglasnoj ploči suda. Žalba se podnosi u tri primjerka putem ovog suda za Visoki trgovački sud.</w:t>
      </w:r>
    </w:p>
    <w:p w:rsidRDefault="00671657" w:rsidP="00671657" w:rsidR="00671657"/>
    <w:p w:rsidRDefault="00671657" w:rsidP="00671657" w:rsidR="00671657" w:rsidRPr="00976A50"/>
    <w:p w:rsidRDefault="00671657" w:rsidP="00671657" w:rsidR="00671657" w:rsidRPr="00976A50">
      <w:r w:rsidRPr="00976A50">
        <w:t xml:space="preserve">Dostaviti: </w:t>
      </w:r>
    </w:p>
    <w:p w:rsidRDefault="00671657" w:rsidP="00671657" w:rsidR="00671657" w:rsidRPr="00976A50">
      <w:pPr>
        <w:numPr>
          <w:ilvl w:val="0"/>
          <w:numId w:val="3"/>
        </w:numPr>
      </w:pPr>
      <w:r>
        <w:t>podnositelju prijedloga</w:t>
      </w:r>
      <w:r w:rsidR="006B78E4">
        <w:t xml:space="preserve"> – e-mailom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C004D0" w:rsidR="000C0113" w:rsidRPr="001F4418">
      <w:headerReference w:type="default" r:id="rId10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5F089D" w:rsidR="00DF6BB2">
    <w:pPr>
      <w:pStyle w:val="Zaglavlje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1735D">
      <w:rPr>
        <w:noProof/>
      </w:rPr>
      <w:t>2</w:t>
    </w:r>
    <w:r>
      <w:fldChar w:fldCharType="end"/>
    </w:r>
    <w:r>
      <w:t xml:space="preserve">             </w:t>
    </w:r>
    <w:r w:rsidR="009A6614">
      <w:t xml:space="preserve">                        </w:t>
    </w:r>
    <w:r>
      <w:t xml:space="preserve"> </w:t>
    </w:r>
    <w:r w:rsidR="009A6614">
      <w:t>Posl. br.</w:t>
    </w:r>
    <w:r>
      <w:t xml:space="preserve"> 1</w:t>
    </w:r>
    <w:r w:rsidR="009A6614">
      <w:t xml:space="preserve"> </w:t>
    </w:r>
    <w:r>
      <w:t>St-</w:t>
    </w:r>
    <w:r w:rsidR="00DC1673">
      <w:t>400</w:t>
    </w:r>
    <w:r w:rsidR="00872CCF">
      <w:t>/16</w:t>
    </w:r>
    <w:r w:rsidR="008F307C">
      <w:t>-</w:t>
    </w:r>
    <w:r w:rsidR="00F93A14">
      <w:t>4</w:t>
    </w:r>
  </w:p>
  <w:p w:rsidRDefault="00DF6BB2" w:rsidP="005F089D" w:rsidR="00DF6BB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6B2"/>
    <w:rsid w:val="00024CA6"/>
    <w:rsid w:val="000515D6"/>
    <w:rsid w:val="00061912"/>
    <w:rsid w:val="00067C34"/>
    <w:rsid w:val="00067DA8"/>
    <w:rsid w:val="00082450"/>
    <w:rsid w:val="000C0113"/>
    <w:rsid w:val="000D3825"/>
    <w:rsid w:val="000E4AB5"/>
    <w:rsid w:val="0010583E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1F7144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62EC2"/>
    <w:rsid w:val="00371CB1"/>
    <w:rsid w:val="003D261A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7431"/>
    <w:rsid w:val="00671657"/>
    <w:rsid w:val="006B78E4"/>
    <w:rsid w:val="00713C8E"/>
    <w:rsid w:val="007209EE"/>
    <w:rsid w:val="007441DC"/>
    <w:rsid w:val="0076688A"/>
    <w:rsid w:val="007677EE"/>
    <w:rsid w:val="007B6E08"/>
    <w:rsid w:val="007C1A8D"/>
    <w:rsid w:val="007C2FD8"/>
    <w:rsid w:val="007E7365"/>
    <w:rsid w:val="007F5B91"/>
    <w:rsid w:val="008326B6"/>
    <w:rsid w:val="00872CCF"/>
    <w:rsid w:val="0087622E"/>
    <w:rsid w:val="00895DF3"/>
    <w:rsid w:val="008B74A2"/>
    <w:rsid w:val="008B7CB3"/>
    <w:rsid w:val="008E678F"/>
    <w:rsid w:val="008F307C"/>
    <w:rsid w:val="008F7932"/>
    <w:rsid w:val="0090171B"/>
    <w:rsid w:val="00911003"/>
    <w:rsid w:val="009176E8"/>
    <w:rsid w:val="0092677F"/>
    <w:rsid w:val="00935CDF"/>
    <w:rsid w:val="00937988"/>
    <w:rsid w:val="00950234"/>
    <w:rsid w:val="00971DE9"/>
    <w:rsid w:val="00985346"/>
    <w:rsid w:val="009974C2"/>
    <w:rsid w:val="009A6614"/>
    <w:rsid w:val="009E2D1C"/>
    <w:rsid w:val="009E7E39"/>
    <w:rsid w:val="00A1735D"/>
    <w:rsid w:val="00A42526"/>
    <w:rsid w:val="00A47162"/>
    <w:rsid w:val="00A52522"/>
    <w:rsid w:val="00A54D25"/>
    <w:rsid w:val="00A66042"/>
    <w:rsid w:val="00A771D7"/>
    <w:rsid w:val="00A86055"/>
    <w:rsid w:val="00AA2045"/>
    <w:rsid w:val="00AB5B26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C004D0"/>
    <w:rsid w:val="00C054DB"/>
    <w:rsid w:val="00C301C6"/>
    <w:rsid w:val="00C51ED8"/>
    <w:rsid w:val="00CF416A"/>
    <w:rsid w:val="00D2701D"/>
    <w:rsid w:val="00DC1673"/>
    <w:rsid w:val="00DD3B0B"/>
    <w:rsid w:val="00DF6BB2"/>
    <w:rsid w:val="00E21197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211E8"/>
    <w:rsid w:val="00F51337"/>
    <w:rsid w:val="00F60255"/>
    <w:rsid w:val="00F83054"/>
    <w:rsid w:val="00F93A14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3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3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3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3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3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3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NEKIĆ-COMMERCE društvo s ograničenom odgovornošću za trgovinu, ugostiteljstvo i prijevoz</izvorni_sadrzaj>
    <derivirana_varijabla naziv="DomainObject.Predmet.ProtustrankaFormated_1">  NEKIĆ-COMMERCE društvo s ograničenom odgovornošću za trgovinu, ugostiteljstvo i prijevoz</derivirana_varijabla>
  </DomainObject.Predmet.ProtustrankaFormated>
  <DomainObject.Predmet.ProtustrankaFormatedOIB>
    <izvorni_sadrzaj>  NEKIĆ-COMMERCE društvo s ograničenom odgovornošću za trgovinu, ugostiteljstvo i prijevoz, OIB 44726077982</izvorni_sadrzaj>
    <derivirana_varijabla naziv="DomainObject.Predmet.ProtustrankaFormatedOIB_1">  NEKIĆ-COMMERCE društvo s ograničenom odgovornošću za trgovinu, ugostiteljstvo i prijevoz, OIB 44726077982</derivirana_varijabla>
  </DomainObject.Predmet.ProtustrankaFormatedOIB>
  <DomainObject.Predmet.ProtustrankaFormatedWithAdress>
    <izvorni_sadrzaj> NEKIĆ-COMMERCE društvo s ograničenom odgovornošću za trgovinu, ugostiteljstvo i prijevoz, Jadranska 4, 23000 Zadar</izvorni_sadrzaj>
    <derivirana_varijabla naziv="DomainObject.Predmet.ProtustrankaFormatedWithAdress_1"> NEKIĆ-COMMERCE društvo s ograničenom odgovornošću za trgovinu, ugostiteljstvo i prijevoz, Jadranska 4, 23000 Zadar</derivirana_varijabla>
  </DomainObject.Predmet.ProtustrankaFormatedWithAdress>
  <DomainObject.Predmet.ProtustrankaFormatedWithAdressOIB>
    <izvorni_sadrzaj> NEKIĆ-COMMERCE društvo s ograničenom odgovornošću za trgovinu, ugostiteljstvo i prijevoz, OIB 44726077982, Jadranska 4, 23000 Zadar</izvorni_sadrzaj>
    <derivirana_varijabla naziv="DomainObject.Predmet.ProtustrankaFormatedWithAdressOIB_1"> NEKIĆ-COMMERCE društvo s ograničenom odgovornošću za trgovinu, ugostiteljstvo i prijevoz, OIB 44726077982, Jadranska 4, 23000 Zadar</derivirana_varijabla>
  </DomainObject.Predmet.ProtustrankaFormatedWithAdressOIB>
  <DomainObject.Predmet.ProtustrankaWithAdress>
    <izvorni_sadrzaj>NEKIĆ-COMMERCE društvo s ograničenom odgovornošću za trgovinu, ugostiteljstvo i prijevoz Jadranska 4, 23000 Zadar</izvorni_sadrzaj>
    <derivirana_varijabla naziv="DomainObject.Predmet.ProtustrankaWithAdress_1">NEKIĆ-COMMERCE društvo s ograničenom odgovornošću za trgovinu, ugostiteljstvo i prijevoz Jadranska 4, 23000 Zadar</derivirana_varijabla>
  </DomainObject.Predmet.ProtustrankaWithAdress>
  <DomainObject.Predmet.ProtustrankaWithAdressOIB>
    <izvorni_sadrzaj>NEKIĆ-COMMERCE društvo s ograničenom odgovornošću za trgovinu, ugostiteljstvo i prijevoz, OIB 44726077982, Jadranska 4, 23000 Zadar</izvorni_sadrzaj>
    <derivirana_varijabla naziv="DomainObject.Predmet.ProtustrankaWithAdressOIB_1">NEKIĆ-COMMERCE društvo s ograničenom odgovornošću za trgovinu, ugostiteljstvo i prijevoz, OIB 44726077982, Jadranska 4, 23000 Zadar</derivirana_varijabla>
  </DomainObject.Predmet.ProtustrankaWithAdressOIB>
  <DomainObject.Predmet.ProtustrankaNazivFormated>
    <izvorni_sadrzaj>NEKIĆ-COMMERCE društvo s ograničenom odgovornošću za trgovinu, ugostiteljstvo i prijevoz</izvorni_sadrzaj>
    <derivirana_varijabla naziv="DomainObject.Predmet.ProtustrankaNazivFormated_1">NEKIĆ-COMMERCE društvo s ograničenom odgovornošću za trgovinu, ugostiteljstvo i prijevoz</derivirana_varijabla>
  </DomainObject.Predmet.ProtustrankaNazivFormated>
  <DomainObject.Predmet.ProtustrankaNazivFormatedOIB>
    <izvorni_sadrzaj>NEKIĆ-COMMERCE društvo s ograničenom odgovornošću za trgovinu, ugostiteljstvo i prijevoz, OIB 44726077982</izvorni_sadrzaj>
    <derivirana_varijabla naziv="DomainObject.Predmet.ProtustrankaNazivFormatedOIB_1">NEKIĆ-COMMERCE društvo s ograničenom odgovornošću za trgovinu, ugostiteljstvo i prijevoz, OIB 44726077982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267012.76</izvorni_sadrzaj>
    <derivirana_varijabla naziv="DomainObject.Predmet.TrenutnaVrijednost_1">267012.76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NEKIĆ-COMMERCE društvo s ograničenom odgovornošću za trgovinu, ugostiteljstvo i prijevoz</item>
    </izvorni_sadrzaj>
    <derivirana_varijabla naziv="DomainObject.Predmet.ProtuStrankaListFormated_1">
      <item>NEKIĆ-COMMERCE društvo s ograničenom odgovornošću za trgovinu, ugostiteljstvo i prijevoz</item>
    </derivirana_varijabla>
  </DomainObject.Predmet.ProtuStrankaListFormated>
  <DomainObject.Predmet.ProtuStrankaListFormatedOIB>
    <izvorni_sadrzaj>
      <item>NEKIĆ-COMMERCE društvo s ograničenom odgovornošću za trgovinu, ugostiteljstvo i prijevoz, OIB 44726077982</item>
    </izvorni_sadrzaj>
    <derivirana_varijabla naziv="DomainObject.Predmet.ProtuStrankaListFormatedOIB_1">
      <item>NEKIĆ-COMMERCE društvo s ograničenom odgovornošću za trgovinu, ugostiteljstvo i prijevoz, OIB 44726077982</item>
    </derivirana_varijabla>
  </DomainObject.Predmet.ProtuStrankaListFormatedOIB>
  <DomainObject.Predmet.ProtuStrankaListFormatedWithAdress>
    <izvorni_sadrzaj>
      <item>NEKIĆ-COMMERCE društvo s ograničenom odgovornošću za trgovinu, ugostiteljstvo i prijevoz, Jadranska 4, 23000 Zadar</item>
    </izvorni_sadrzaj>
    <derivirana_varijabla naziv="DomainObject.Predmet.ProtuStrankaListFormatedWithAdress_1">
      <item>NEKIĆ-COMMERCE društvo s ograničenom odgovornošću za trgovinu, ugostiteljstvo i prijevoz, Jadranska 4, 23000 Zadar</item>
    </derivirana_varijabla>
  </DomainObject.Predmet.ProtuStrankaListFormatedWithAdress>
  <DomainObject.Predmet.ProtuStrankaListFormatedWithAdressOIB>
    <izvorni_sadrzaj>
      <item>NEKIĆ-COMMERCE društvo s ograničenom odgovornošću za trgovinu, ugostiteljstvo i prijevoz, OIB 44726077982, Jadranska 4, 23000 Zadar</item>
    </izvorni_sadrzaj>
    <derivirana_varijabla naziv="DomainObject.Predmet.ProtuStrankaListFormatedWithAdressOIB_1">
      <item>NEKIĆ-COMMERCE društvo s ograničenom odgovornošću za trgovinu, ugostiteljstvo i prijevoz, OIB 44726077982, Jadranska 4, 23000 Zadar</item>
    </derivirana_varijabla>
  </DomainObject.Predmet.ProtuStrankaListFormatedWithAdressOIB>
  <DomainObject.Predmet.ProtuStrankaListNazivFormated>
    <izvorni_sadrzaj>
      <item>NEKIĆ-COMMERCE društvo s ograničenom odgovornošću za trgovinu, ugostiteljstvo i prijevoz</item>
    </izvorni_sadrzaj>
    <derivirana_varijabla naziv="DomainObject.Predmet.ProtuStrankaListNazivFormated_1">
      <item>NEKIĆ-COMMERCE društvo s ograničenom odgovornošću za trgovinu, ugostiteljstvo i prijevoz</item>
    </derivirana_varijabla>
  </DomainObject.Predmet.ProtuStrankaListNazivFormated>
  <DomainObject.Predmet.ProtuStrankaListNazivFormatedOIB>
    <izvorni_sadrzaj>
      <item>NEKIĆ-COMMERCE društvo s ograničenom odgovornošću za trgovinu, ugostiteljstvo i prijevoz, OIB 44726077982</item>
    </izvorni_sadrzaj>
    <derivirana_varijabla naziv="DomainObject.Predmet.ProtuStrankaListNazivFormatedOIB_1">
      <item>NEKIĆ-COMMERCE društvo s ograničenom odgovornošću za trgovinu, ugostiteljstvo i prijevoz, OIB 44726077982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NEKIĆ-COMMERCE društvo s ograničenom odgovornošću za trgovinu, ugostiteljstvo i prijevoz</izvorni_sadrzaj>
    <derivirana_varijabla naziv="DomainObject.Predmet.ProtustrankaIDrugi_1">NEKIĆ-COMMERCE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NEKIĆ-COMMERCE društvo s ograničenom odgovornošću za trgovinu, ugostiteljstvo i prijevoz, OIB 44726077982, Jadranska 4, 23000 Zadar</izvorni_sadrzaj>
    <derivirana_varijabla naziv="DomainObject.Predmet.ProtustrankaIDrugiAdressOIB_1">NEKIĆ-COMMERCE društvo s ograničenom odgovornošću za trgovinu, ugostiteljstvo i prijevoz, OIB 44726077982, Jadranska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NEKIĆ-COMMERCE društvo s ograničenom odgovornošću za trgovinu, ugostiteljstvo i prijevoz</item>
    </izvorni_sadrzaj>
    <derivirana_varijabla naziv="DomainObject.Predmet.SudioniciListNaziv_1">
      <item>FINA</item>
      <item>NEKIĆ-COMMERCE društvo s ograničenom odgovornošću za trgovinu, ugostiteljstvo i prijevoz</item>
    </derivirana_varijabla>
  </DomainObject.Predmet.SudioniciListNaziv>
  <DomainObject.Predmet.SudioniciListAdressOIB>
    <izvorni_sadrzaj>
      <item>FINA, OIB 85821130368</item>
      <item>NEKIĆ-COMMERCE društvo s ograničenom odgovornošću za trgovinu, ugostiteljstvo i prijevoz, OIB 44726077982, Jadranska 4,23000 Zadar</item>
    </izvorni_sadrzaj>
    <derivirana_varijabla naziv="DomainObject.Predmet.SudioniciListAdressOIB_1">
      <item>FINA, OIB 85821130368</item>
      <item>NEKIĆ-COMMERCE društvo s ograničenom odgovornošću za trgovinu, ugostiteljstvo i prijevoz, OIB 44726077982, Jadranska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44726077982</item>
    </izvorni_sadrzaj>
    <derivirana_varijabla naziv="DomainObject.Predmet.SudioniciListNazivOIB_1">
      <item>, OIB 85821130368</item>
      <item>, OIB 44726077982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500E8-2BF7-412B-BED5-D672D2F07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2051</properties:Characters>
  <properties:Lines>71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2016-04-27T07:05:00Z</dcterms:created>
  <dc:creator>Ardena Bajlo</dc:creator>
  <cp:lastModifiedBy>wsadmin</cp:lastModifiedBy>
  <cp:lastPrinted>2016-04-08T11:17:00Z</cp:lastPrinted>
  <dcterms:modified xmlns:xsi="http://www.w3.org/2001/XMLSchema-instance" xsi:type="dcterms:W3CDTF">2016-04-27T08:38:00Z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