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b9e4d" w14:paraId="87b9e4d" w:rsidRDefault="008C17E2" w:rsidP="008C17E2" w:rsidR="008C17E2" w:rsidRPr="008C17E2">
      <w:pPr>
        <w:jc w:val="both"/>
        <w15:collapsed w:val="false"/>
      </w:pPr>
      <w:bookmarkStart w:name="_GoBack" w:id="0"/>
      <w:bookmarkEnd w:id="0"/>
    </w:p>
    <w:p w:rsidRDefault="00264600" w:rsidP="008F069B" w:rsidR="00264600">
      <w:pPr>
        <w:jc w:val="center"/>
      </w:pPr>
    </w:p>
    <w:p w:rsidRDefault="00264600" w:rsidP="008F069B" w:rsidR="00264600">
      <w:pPr>
        <w:jc w:val="center"/>
      </w:pPr>
    </w:p>
    <w:p w:rsidRDefault="008F069B" w:rsidP="008F069B" w:rsidR="008C17E2" w:rsidRPr="00895B7F">
      <w:pPr>
        <w:jc w:val="center"/>
      </w:pPr>
      <w:r w:rsidRPr="00895B7F">
        <w:t>U  I M E  R E P U B L I K E  H R V A T S K E</w:t>
      </w:r>
    </w:p>
    <w:p w:rsidRDefault="00895B7F" w:rsidP="008C17E2" w:rsidR="00895B7F">
      <w:pPr>
        <w:jc w:val="center"/>
      </w:pPr>
    </w:p>
    <w:p w:rsidRDefault="008C17E2" w:rsidP="008C17E2" w:rsidR="008C17E2" w:rsidRPr="00895B7F">
      <w:pPr>
        <w:jc w:val="center"/>
      </w:pPr>
      <w:r w:rsidRPr="00895B7F">
        <w:t>R J E Š E NJ E</w:t>
      </w:r>
    </w:p>
    <w:p w:rsidRDefault="008C17E2" w:rsidP="008C17E2" w:rsidR="008C17E2" w:rsidRPr="008C17E2">
      <w:pPr>
        <w:jc w:val="both"/>
      </w:pPr>
    </w:p>
    <w:p w:rsidRDefault="008F069B" w:rsidP="009E4C9E" w:rsidR="00691F94">
      <w:pPr>
        <w:ind w:firstLine="708"/>
        <w:jc w:val="both"/>
      </w:pPr>
      <w:r w:rsidRPr="008F069B">
        <w:t>Trgovački sud u Zagrebu, po su</w:t>
      </w:r>
      <w:r w:rsidR="009E4C9E">
        <w:t xml:space="preserve">cu Gordanu Zubaku, u stečajnom </w:t>
      </w:r>
      <w:r w:rsidRPr="008F069B">
        <w:t xml:space="preserve">postupku nad dužnikom </w:t>
      </w:r>
      <w:r w:rsidR="00F26D2E" w:rsidRPr="00F26D2E">
        <w:rPr>
          <w:bCs/>
        </w:rPr>
        <w:t>Stečajna masa iza KERAMETAL-STIL d.o.o. u stečaju, Zagreb, Tina Ujevića 13, OIB: 77519882758</w:t>
      </w:r>
      <w:r w:rsidR="008C17E2" w:rsidRPr="008C17E2">
        <w:t>,</w:t>
      </w:r>
      <w:r w:rsidR="000500C7">
        <w:t xml:space="preserve"> </w:t>
      </w:r>
      <w:r w:rsidR="00264600">
        <w:t>9. siječnja 2018.,</w:t>
      </w:r>
      <w:r w:rsidR="009E4C9E" w:rsidRPr="00264600">
        <w:t xml:space="preserve"> </w:t>
      </w:r>
    </w:p>
    <w:p w:rsidRDefault="000500C7" w:rsidP="000500C7" w:rsidR="000500C7" w:rsidRPr="00D15FDF">
      <w:pPr>
        <w:jc w:val="both"/>
        <w:rPr>
          <w:b/>
        </w:rPr>
      </w:pPr>
    </w:p>
    <w:p w:rsidRDefault="00997B1A" w:rsidP="009E4C9E" w:rsidR="00CB0ACD" w:rsidRPr="00D15FDF">
      <w:pPr>
        <w:jc w:val="center"/>
      </w:pPr>
      <w:r w:rsidRPr="00D15FDF">
        <w:t xml:space="preserve">r </w:t>
      </w:r>
      <w:r w:rsidR="00CB0ACD" w:rsidRPr="00D15FDF">
        <w:t>i j e š i o    j e</w:t>
      </w:r>
    </w:p>
    <w:p w:rsidRDefault="00834DFB" w:rsidP="00834DFB" w:rsidR="00834DFB" w:rsidRPr="00D15FDF">
      <w:pPr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Zaključuje se stečajni postupak nad stečajnim dužnikom</w:t>
      </w:r>
      <w:r w:rsidR="001B78BA" w:rsidRPr="00D15FDF">
        <w:t xml:space="preserve"> </w:t>
      </w:r>
      <w:r w:rsidR="00F26D2E" w:rsidRPr="00F26D2E">
        <w:rPr>
          <w:bCs/>
        </w:rPr>
        <w:t>Stečajna masa iza KERAMETAL-STIL d.o.o. u stečaju, Zagreb, Tina Ujevića 13, OIB: 77519882758</w:t>
      </w:r>
      <w:r w:rsidRPr="0025741B">
        <w:t>.</w:t>
      </w:r>
    </w:p>
    <w:p w:rsidRDefault="009E4C9E" w:rsidP="009E4C9E" w:rsidR="009E4C9E">
      <w:pPr>
        <w:pStyle w:val="Odlomakpopisa"/>
        <w:ind w:left="709"/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Ovo rješenje biti će objavljeno na</w:t>
      </w:r>
      <w:r w:rsidR="00895B7F">
        <w:t xml:space="preserve"> mrežnoj stranici e-oglasna ploča Trgovačkog</w:t>
      </w:r>
      <w:r w:rsidRPr="00D15FDF">
        <w:t xml:space="preserve"> suda</w:t>
      </w:r>
      <w:r w:rsidR="00895B7F">
        <w:t xml:space="preserve"> u Zagrebu.</w:t>
      </w:r>
    </w:p>
    <w:p w:rsidRDefault="009E4C9E" w:rsidP="009E4C9E" w:rsidR="009E4C9E">
      <w:pPr>
        <w:jc w:val="both"/>
      </w:pPr>
    </w:p>
    <w:p w:rsidRDefault="00834DFB" w:rsidP="009E4C9E" w:rsidR="006B7AA6" w:rsidRPr="00D15FDF">
      <w:pPr>
        <w:pStyle w:val="Odlomakpopisa"/>
        <w:numPr>
          <w:ilvl w:val="0"/>
          <w:numId w:val="6"/>
        </w:numPr>
        <w:ind w:left="709"/>
        <w:jc w:val="both"/>
      </w:pPr>
      <w:r w:rsidRPr="00D15FDF">
        <w:t>Rješenje će se</w:t>
      </w:r>
      <w:r w:rsidR="00EA0B48" w:rsidRPr="00D15FDF">
        <w:t>, po pravomoćnosti,</w:t>
      </w:r>
      <w:r w:rsidRPr="00D15FDF">
        <w:t xml:space="preserve"> dostavit</w:t>
      </w:r>
      <w:r w:rsidR="00EA0B48" w:rsidRPr="00D15FDF">
        <w:t>i</w:t>
      </w:r>
      <w:r w:rsidRPr="00D15FDF">
        <w:t xml:space="preserve"> s</w:t>
      </w:r>
      <w:r w:rsidR="006B7AA6" w:rsidRPr="00D15FDF">
        <w:t>udskom registru ovog suda radi brisa</w:t>
      </w:r>
      <w:r w:rsidRPr="00D15FDF">
        <w:t>nja dužnika iz s</w:t>
      </w:r>
      <w:r w:rsidR="006B7AA6" w:rsidRPr="00D15FDF">
        <w:t>udskog registra</w:t>
      </w:r>
      <w:r w:rsidR="00EA0B48" w:rsidRPr="00D15FDF">
        <w:t>.</w:t>
      </w:r>
    </w:p>
    <w:p w:rsidRDefault="00CB0ACD" w:rsidP="0071790D" w:rsidR="00CB0ACD" w:rsidRPr="00D15FDF">
      <w:pPr>
        <w:jc w:val="center"/>
      </w:pPr>
    </w:p>
    <w:p w:rsidRDefault="00CB0ACD" w:rsidP="0071790D" w:rsidR="00CB0ACD" w:rsidRPr="00D15FDF">
      <w:pPr>
        <w:jc w:val="center"/>
      </w:pPr>
      <w:r w:rsidRPr="00D15FDF">
        <w:t>Obrazloženje</w:t>
      </w:r>
    </w:p>
    <w:p w:rsidRDefault="00CB0ACD" w:rsidP="00CB0ACD" w:rsidR="00CB0ACD" w:rsidRPr="00D15FDF">
      <w:pPr>
        <w:jc w:val="both"/>
      </w:pPr>
    </w:p>
    <w:p w:rsidRDefault="009532A1" w:rsidP="009532A1" w:rsidR="009532A1" w:rsidRPr="00D15FDF">
      <w:pPr>
        <w:ind w:firstLine="708"/>
        <w:jc w:val="both"/>
      </w:pPr>
    </w:p>
    <w:p w:rsidRDefault="00895B7F" w:rsidP="005631A1" w:rsidR="005631A1">
      <w:pPr>
        <w:ind w:firstLine="708"/>
        <w:jc w:val="both"/>
      </w:pPr>
      <w:r>
        <w:t>S</w:t>
      </w:r>
      <w:r w:rsidR="005631A1">
        <w:t>ud</w:t>
      </w:r>
      <w:r w:rsidR="00A56CE5" w:rsidRPr="00D15FDF">
        <w:t xml:space="preserve"> je</w:t>
      </w:r>
      <w:r w:rsidR="005631A1">
        <w:t xml:space="preserve"> u ovom stečajnom postupku donio rješenje</w:t>
      </w:r>
      <w:r w:rsidR="00A56CE5" w:rsidRPr="00D15FDF">
        <w:t xml:space="preserve"> od </w:t>
      </w:r>
      <w:r w:rsidR="00F26D2E">
        <w:t>10. svibnja</w:t>
      </w:r>
      <w:r w:rsidR="009532A1" w:rsidRPr="00D15FDF">
        <w:t xml:space="preserve"> </w:t>
      </w:r>
      <w:r w:rsidR="00A56CE5" w:rsidRPr="00D15FDF">
        <w:t>201</w:t>
      </w:r>
      <w:r w:rsidR="00F26D2E">
        <w:t>7</w:t>
      </w:r>
      <w:r w:rsidR="009532A1" w:rsidRPr="00D15FDF">
        <w:t>.</w:t>
      </w:r>
      <w:r w:rsidR="005631A1">
        <w:t>, kojim je</w:t>
      </w:r>
      <w:r w:rsidR="00A56CE5" w:rsidRPr="00D15FDF">
        <w:t xml:space="preserve"> dao suglasnost za provo</w:t>
      </w:r>
      <w:r w:rsidR="009532A1" w:rsidRPr="00D15FDF">
        <w:t xml:space="preserve">đenje </w:t>
      </w:r>
      <w:r w:rsidR="00F26D2E">
        <w:t>naknadne</w:t>
      </w:r>
      <w:r w:rsidR="00B76B6D" w:rsidRPr="00D15FDF">
        <w:t xml:space="preserve"> diobe i naložio stečajnom upravitelju</w:t>
      </w:r>
      <w:r w:rsidR="00A56CE5" w:rsidRPr="00D15FDF">
        <w:t xml:space="preserve"> objavu </w:t>
      </w:r>
      <w:r w:rsidR="009532A1" w:rsidRPr="00D15FDF">
        <w:t>popisa, sukladno čl.</w:t>
      </w:r>
      <w:r w:rsidR="00A56CE5" w:rsidRPr="00D15FDF">
        <w:t xml:space="preserve"> 184. </w:t>
      </w:r>
      <w:r w:rsidR="005631A1" w:rsidRPr="005631A1">
        <w:t>Stečajnog zakona („Narodne novine“ broj 44/96, 29/99, 129/00, 123/03, 82/06, 116/10, 25/12 i 133/12, dalje: SZ), koji se primjenjuje na temelju odredbe čl. 441. Stečajnog zakona („Narodne novine“ br. 71/15, dalje SZ2015)</w:t>
      </w:r>
      <w:r w:rsidR="00A56CE5" w:rsidRPr="00D15FDF">
        <w:t>.</w:t>
      </w:r>
    </w:p>
    <w:p w:rsidRDefault="005631A1" w:rsidP="005631A1" w:rsidR="005631A1">
      <w:pPr>
        <w:ind w:firstLine="708"/>
        <w:jc w:val="both"/>
      </w:pPr>
    </w:p>
    <w:p w:rsidRDefault="00F26D2E" w:rsidP="007119F1" w:rsidR="004C51CF" w:rsidRPr="00D15FDF">
      <w:pPr>
        <w:ind w:firstLine="708"/>
        <w:jc w:val="both"/>
      </w:pPr>
      <w:r>
        <w:t>D</w:t>
      </w:r>
      <w:r w:rsidR="00612BE8">
        <w:t>iob</w:t>
      </w:r>
      <w:r w:rsidR="003B2BDE" w:rsidRPr="00D15FDF">
        <w:t xml:space="preserve">ni popis </w:t>
      </w:r>
      <w:r>
        <w:t>objavljen je na mrežnoj stranici</w:t>
      </w:r>
      <w:r w:rsidR="007119F1">
        <w:t xml:space="preserve"> e-oglasna ploča Trgovačkog suda u Zagrebu od 25. svibnja 2017</w:t>
      </w:r>
      <w:r w:rsidR="00A56CE5" w:rsidRPr="00D15FDF">
        <w:t>.</w:t>
      </w:r>
      <w:r w:rsidR="00047B86" w:rsidRPr="00047B86">
        <w:t xml:space="preserve"> </w:t>
      </w:r>
    </w:p>
    <w:p w:rsidRDefault="004C51CF" w:rsidP="004C51CF" w:rsidR="004C51CF" w:rsidRPr="00D15FDF">
      <w:pPr>
        <w:ind w:firstLine="708"/>
        <w:jc w:val="both"/>
      </w:pPr>
    </w:p>
    <w:p w:rsidRDefault="00FB10C1" w:rsidP="004C51CF" w:rsidR="004C51CF" w:rsidRPr="00D15FDF">
      <w:pPr>
        <w:ind w:firstLine="708"/>
        <w:jc w:val="both"/>
      </w:pPr>
      <w:r>
        <w:t>P</w:t>
      </w:r>
      <w:r w:rsidR="004C51CF" w:rsidRPr="00D15FDF">
        <w:t xml:space="preserve">odneskom od </w:t>
      </w:r>
      <w:r w:rsidR="007119F1">
        <w:t>5. srpnja 2017</w:t>
      </w:r>
      <w:r w:rsidR="00B76B6D" w:rsidRPr="00D15FDF">
        <w:t>.</w:t>
      </w:r>
      <w:r w:rsidR="005631A1">
        <w:t xml:space="preserve"> stečajna</w:t>
      </w:r>
      <w:r>
        <w:t xml:space="preserve"> upravitelj</w:t>
      </w:r>
      <w:r w:rsidR="005631A1">
        <w:t>ica obavijestila</w:t>
      </w:r>
      <w:r>
        <w:t xml:space="preserve"> je sud</w:t>
      </w:r>
      <w:r w:rsidR="005631A1">
        <w:t xml:space="preserve"> kako je okončala</w:t>
      </w:r>
      <w:r w:rsidR="004C51CF" w:rsidRPr="00D15FDF">
        <w:t xml:space="preserve"> </w:t>
      </w:r>
      <w:r w:rsidR="007119F1">
        <w:t xml:space="preserve">naknadnu </w:t>
      </w:r>
      <w:r w:rsidR="004C51CF" w:rsidRPr="00D15FDF">
        <w:t>diobu</w:t>
      </w:r>
      <w:r w:rsidR="00EA0B48" w:rsidRPr="00D15FDF">
        <w:t>,</w:t>
      </w:r>
      <w:r w:rsidR="004C51CF" w:rsidRPr="00D15FDF">
        <w:t xml:space="preserve"> sukladno završnom popisu</w:t>
      </w:r>
      <w:r w:rsidR="000A7F5A" w:rsidRPr="00D15FDF">
        <w:t>.</w:t>
      </w:r>
      <w:r w:rsidR="004C51CF" w:rsidRPr="00D15FDF">
        <w:t xml:space="preserve"> Na ovaj način je, </w:t>
      </w:r>
      <w:r w:rsidR="00112800" w:rsidRPr="00D15FDF">
        <w:t>s</w:t>
      </w:r>
      <w:r w:rsidR="001B78BA" w:rsidRPr="00D15FDF">
        <w:t xml:space="preserve">ukladno rješenju </w:t>
      </w:r>
      <w:r w:rsidR="00B8569C" w:rsidRPr="00D15FDF">
        <w:t xml:space="preserve">suda o </w:t>
      </w:r>
      <w:r w:rsidR="00691F94" w:rsidRPr="00D15FDF">
        <w:t>suglasnosti za diobu</w:t>
      </w:r>
      <w:r w:rsidR="00DA6B9B" w:rsidRPr="00D15FDF">
        <w:t>,</w:t>
      </w:r>
      <w:r w:rsidR="005631A1">
        <w:t xml:space="preserve"> stečajna</w:t>
      </w:r>
      <w:r w:rsidR="00B8569C" w:rsidRPr="00D15FDF">
        <w:t xml:space="preserve"> upravitelj</w:t>
      </w:r>
      <w:r w:rsidR="005631A1">
        <w:t>ica postupila</w:t>
      </w:r>
      <w:r w:rsidR="00B8569C" w:rsidRPr="00D15FDF">
        <w:t xml:space="preserve"> </w:t>
      </w:r>
      <w:r w:rsidR="00112800" w:rsidRPr="00D15FDF">
        <w:t xml:space="preserve">i </w:t>
      </w:r>
      <w:r w:rsidR="005631A1">
        <w:t>potvrdila</w:t>
      </w:r>
      <w:r w:rsidR="00DA6B9B" w:rsidRPr="00D15FDF">
        <w:t xml:space="preserve"> prijenos sredstava.</w:t>
      </w:r>
    </w:p>
    <w:p w:rsidRDefault="004C51CF" w:rsidP="004C51CF" w:rsidR="004C51CF" w:rsidRPr="00D15FDF">
      <w:pPr>
        <w:ind w:firstLine="708"/>
        <w:jc w:val="both"/>
      </w:pPr>
    </w:p>
    <w:p w:rsidRDefault="00DA6B9B" w:rsidP="004C51CF" w:rsidR="00C83086" w:rsidRPr="00D15FDF">
      <w:pPr>
        <w:ind w:firstLine="708"/>
        <w:jc w:val="both"/>
      </w:pPr>
      <w:r w:rsidRPr="00D15FDF">
        <w:lastRenderedPageBreak/>
        <w:t xml:space="preserve"> </w:t>
      </w:r>
      <w:r w:rsidR="007119F1">
        <w:t>Slijedom navedenog, sud je na temelju odredbe čl. 289. st. 8. SZ2015 riješio kao u izreci</w:t>
      </w:r>
      <w:r w:rsidR="00B8569C" w:rsidRPr="00D15FDF">
        <w:t>.</w:t>
      </w:r>
      <w:r w:rsidR="00E90FC0" w:rsidRPr="00D15FDF">
        <w:t xml:space="preserve"> </w:t>
      </w:r>
    </w:p>
    <w:p w:rsidRDefault="009E4C9E" w:rsidP="009E4C9E" w:rsidR="009E4C9E">
      <w:pPr>
        <w:jc w:val="center"/>
      </w:pPr>
    </w:p>
    <w:p w:rsidRDefault="004C51CF" w:rsidP="009E4C9E" w:rsidR="0071790D" w:rsidRPr="00D15FDF">
      <w:pPr>
        <w:jc w:val="center"/>
      </w:pPr>
      <w:r w:rsidRPr="00D15FDF">
        <w:t>U Zagrebu</w:t>
      </w:r>
      <w:r w:rsidR="009E4C9E">
        <w:t xml:space="preserve"> </w:t>
      </w:r>
      <w:r w:rsidR="00264600">
        <w:t xml:space="preserve">9. siječnja </w:t>
      </w:r>
      <w:r w:rsidR="009E4C9E" w:rsidRPr="00264600">
        <w:t xml:space="preserve"> </w:t>
      </w:r>
      <w:r w:rsidR="0071790D" w:rsidRPr="00D15FDF">
        <w:t>20</w:t>
      </w:r>
      <w:r w:rsidR="00112800" w:rsidRPr="00D15FDF">
        <w:t>1</w:t>
      </w:r>
      <w:r w:rsidR="00264600">
        <w:t>8</w:t>
      </w:r>
      <w:r w:rsidR="0071790D" w:rsidRPr="00D15FDF">
        <w:t>.</w:t>
      </w:r>
    </w:p>
    <w:p w:rsidRDefault="00A05F57" w:rsidP="00F213B6" w:rsidR="00A05F57" w:rsidRPr="00310646">
      <w:pPr>
        <w:pStyle w:val="Tijeloteksta"/>
        <w:ind w:firstLine="612" w:left="5760"/>
      </w:pPr>
      <w:r>
        <w:t xml:space="preserve">  </w:t>
      </w:r>
      <w:r w:rsidRPr="00310646">
        <w:t>SUDAC:</w:t>
      </w:r>
    </w:p>
    <w:p w:rsidRDefault="00A05F57" w:rsidP="00F213B6" w:rsidR="00A05F5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694BE1">
        <w:rPr>
          <w:rFonts w:hAnsi="Times New Roman" w:ascii="Times New Roman"/>
          <w:b w:val="false"/>
          <w:color w:val="auto"/>
          <w:szCs w:val="24"/>
        </w:rPr>
        <w:t>,v.r.</w:t>
      </w:r>
      <w:r w:rsidR="00264600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05F57" w:rsidP="00F213B6" w:rsidR="00A05F5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1104F" w:rsidP="009E4C9E" w:rsidR="0051104F">
      <w:pPr>
        <w:ind w:left="6804"/>
        <w:jc w:val="both"/>
      </w:pPr>
    </w:p>
    <w:p w:rsidRDefault="00264600" w:rsidP="009E4C9E" w:rsidR="00264600">
      <w:pPr>
        <w:ind w:left="6804"/>
        <w:jc w:val="both"/>
      </w:pPr>
    </w:p>
    <w:p w:rsidRDefault="00264600" w:rsidP="009E4C9E" w:rsidR="00264600" w:rsidRPr="00D15FDF">
      <w:pPr>
        <w:ind w:left="6804"/>
        <w:jc w:val="both"/>
      </w:pPr>
    </w:p>
    <w:p w:rsidRDefault="0051104F" w:rsidP="0051104F" w:rsidR="0051104F" w:rsidRPr="00D15FDF">
      <w:pPr>
        <w:jc w:val="both"/>
      </w:pPr>
    </w:p>
    <w:p w:rsidRDefault="0051104F" w:rsidP="0051104F" w:rsidR="0051104F" w:rsidRPr="00D15FDF">
      <w:pPr>
        <w:jc w:val="both"/>
      </w:pPr>
      <w:r w:rsidRPr="00D15FDF">
        <w:t>POUKA O PRAVNOM LIJEKU:</w:t>
      </w:r>
    </w:p>
    <w:p w:rsidRDefault="0051104F" w:rsidP="0051104F" w:rsidR="0051104F" w:rsidRPr="00D15FDF">
      <w:pPr>
        <w:jc w:val="both"/>
      </w:pPr>
      <w:r w:rsidRPr="00D15FDF"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7119F1" w:rsidP="007119F1" w:rsidR="00A05F57">
      <w:pPr>
        <w:jc w:val="both"/>
      </w:pPr>
      <w:r>
        <w:tab/>
      </w:r>
      <w:r>
        <w:tab/>
      </w:r>
      <w:r>
        <w:tab/>
      </w:r>
      <w:r>
        <w:tab/>
      </w:r>
    </w:p>
    <w:p w:rsidRDefault="00A05F57" w:rsidP="006B7AA6" w:rsidR="00A05F57"/>
    <w:p w:rsidRDefault="00A05F57" w:rsidP="006B7AA6" w:rsidR="00A05F57"/>
    <w:p w:rsidRDefault="00264600" w:rsidP="006B7AA6" w:rsidR="00264600"/>
    <w:p w:rsidRDefault="00694BE1" w:rsidP="00BA7734" w:rsidR="00694BE1" w:rsidRPr="00BA7734">
      <w:pPr>
        <w:tabs>
          <w:tab w:pos="5134" w:val="left"/>
        </w:tabs>
        <w:jc w:val="right"/>
      </w:pPr>
      <w:r w:rsidRPr="00BA7734">
        <w:t xml:space="preserve">Za točnost </w:t>
      </w:r>
      <w:r>
        <w:t>otpravka – ovlašteni službenik:</w:t>
      </w:r>
      <w:r w:rsidRPr="00BA7734">
        <w:t xml:space="preserve"> </w:t>
      </w:r>
    </w:p>
    <w:p w:rsidRDefault="00694BE1" w:rsidP="00BA7734" w:rsidR="00694BE1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8F069B" w:rsidP="00694BE1" w:rsidR="008F069B" w:rsidRPr="00D15FDF">
      <w:pPr>
        <w:pStyle w:val="Odlomakpopisa"/>
        <w:ind w:left="284"/>
      </w:pPr>
    </w:p>
    <w:p w:rsidRDefault="0071790D" w:rsidP="0071790D" w:rsidR="0071790D" w:rsidRPr="00D15FDF">
      <w:pPr>
        <w:jc w:val="both"/>
      </w:pPr>
    </w:p>
    <w:sectPr w:rsidSect="00264600" w:rsidR="0071790D" w:rsidRPr="00D15FDF">
      <w:headerReference w:type="default" r:id="rId9"/>
      <w:headerReference w:type="first" r:id="rId10"/>
      <w:pgSz w:h="16838" w:w="11906"/>
      <w:pgMar w:gutter="0" w:footer="708" w:header="708" w:left="1417" w:bottom="198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C9E" w:rsidP="009E4C9E" w:rsidR="009E4C9E">
      <w:r>
        <w:separator/>
      </w:r>
    </w:p>
  </w:endnote>
  <w:endnote w:id="0" w:type="continuationSeparator">
    <w:p w:rsidRDefault="009E4C9E" w:rsidP="009E4C9E" w:rsidR="009E4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C9E" w:rsidP="009E4C9E" w:rsidR="009E4C9E">
      <w:r>
        <w:separator/>
      </w:r>
    </w:p>
  </w:footnote>
  <w:footnote w:id="0" w:type="continuationSeparator">
    <w:p w:rsidRDefault="009E4C9E" w:rsidP="009E4C9E" w:rsidR="009E4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17255605"/>
      <w:docPartObj>
        <w:docPartGallery w:val="Page Numbers (Top of Page)"/>
        <w:docPartUnique/>
      </w:docPartObj>
    </w:sdtPr>
    <w:sdtEndPr/>
    <w:sdtContent>
      <w:p w:rsidRDefault="00264600" w:rsidR="0026460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4BE1">
          <w:rPr>
            <w:noProof/>
          </w:rPr>
          <w:t>2</w:t>
        </w:r>
        <w:r>
          <w:fldChar w:fldCharType="end"/>
        </w:r>
      </w:p>
    </w:sdtContent>
  </w:sdt>
  <w:p w:rsidRDefault="009E4C9E" w:rsidP="009E4C9E" w:rsidR="009E4C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4C9E" w:rsidP="009E4C9E" w:rsidR="009E4C9E">
    <w:pPr>
      <w:pStyle w:val="Zaglavlje"/>
    </w:pPr>
  </w:p>
  <w:p w:rsidRDefault="009E4C9E" w:rsidP="009E4C9E" w:rsidR="009E4C9E">
    <w:pPr>
      <w:pStyle w:val="Zaglavlje"/>
    </w:pPr>
  </w:p>
  <w:p w:rsidRDefault="009E4C9E" w:rsidP="009E4C9E" w:rsidR="009E4C9E">
    <w:pPr>
      <w:pStyle w:val="Zaglavlje"/>
      <w:rPr>
        <w:sz w:val="20"/>
      </w:rPr>
    </w:pPr>
    <w:r>
      <w:tab/>
    </w:r>
    <w:r>
      <w:tab/>
      <w:t>Poslovni broj: 67. St-</w:t>
    </w:r>
    <w:r w:rsidR="00F26D2E">
      <w:t>6438</w:t>
    </w:r>
    <w:r w:rsidR="005631A1">
      <w:t>/16</w:t>
    </w:r>
  </w:p>
  <w:p w:rsidRDefault="009E4C9E" w:rsidP="009E4C9E" w:rsidR="009E4C9E">
    <w:pPr>
      <w:pStyle w:val="Zaglavlje"/>
      <w:rPr>
        <w:sz w:val="20"/>
      </w:rPr>
    </w:pPr>
  </w:p>
  <w:p w:rsidRDefault="009E4C9E" w:rsidP="009E4C9E" w:rsidR="009E4C9E">
    <w:pPr>
      <w:pStyle w:val="Zaglavlje"/>
      <w:rPr>
        <w:sz w:val="20"/>
      </w:rPr>
    </w:pPr>
  </w:p>
  <w:p w:rsidRDefault="009E4C9E" w:rsidP="009E4C9E" w:rsidR="009E4C9E">
    <w:pPr>
      <w:pStyle w:val="Zaglavlje"/>
      <w:rPr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E4C9E" w:rsidP="009E4C9E" w:rsidR="009E4C9E">
    <w:pPr>
      <w:pStyle w:val="Zaglavlje"/>
      <w:rPr>
        <w:noProof/>
      </w:rPr>
    </w:pPr>
  </w:p>
  <w:p w:rsidRDefault="009E4C9E" w:rsidP="009E4C9E" w:rsidR="009E4C9E">
    <w:pPr>
      <w:rPr>
        <w:noProof/>
      </w:rPr>
    </w:pPr>
  </w:p>
  <w:p w:rsidRDefault="009E4C9E" w:rsidP="009E4C9E" w:rsidR="009E4C9E">
    <w:pPr>
      <w:rPr>
        <w:noProof/>
      </w:rPr>
    </w:pPr>
  </w:p>
  <w:p w:rsidRDefault="009E4C9E" w:rsidP="009E4C9E" w:rsidR="009E4C9E"/>
  <w:p w:rsidRDefault="009E4C9E" w:rsidP="009E4C9E" w:rsidR="009E4C9E">
    <w:r>
      <w:t>REPUBLIKA HRVATSKA</w:t>
    </w:r>
  </w:p>
  <w:p w:rsidRDefault="009E4C9E" w:rsidP="009E4C9E" w:rsidR="009E4C9E">
    <w:r>
      <w:t>TRGOVAČKI SUD U ZAGREBU</w:t>
    </w:r>
  </w:p>
  <w:p w:rsidRDefault="009E4C9E" w:rsidP="009E4C9E" w:rsidR="009E4C9E">
    <w:pPr>
      <w:pStyle w:val="Zaglavlje"/>
    </w:pPr>
    <w:r>
      <w:t xml:space="preserve">Zagreb, Amruševa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389C"/>
    <w:multiLevelType w:val="hybridMultilevel"/>
    <w:tmpl w:val="1648361E"/>
    <w:lvl w:tplc="18CE1C0A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18470E02"/>
    <w:multiLevelType w:val="hybridMultilevel"/>
    <w:tmpl w:val="0C38456C"/>
    <w:lvl w:tplc="FD065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6E44B9"/>
    <w:multiLevelType w:val="hybridMultilevel"/>
    <w:tmpl w:val="CCFA4128"/>
    <w:lvl w:tplc="3E906B4C" w:ilvl="0"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3">
    <w:nsid w:val="22A96161"/>
    <w:multiLevelType w:val="hybridMultilevel"/>
    <w:tmpl w:val="7C02B7F0"/>
    <w:lvl w:tplc="0B2E320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DB2F57"/>
    <w:multiLevelType w:val="hybridMultilevel"/>
    <w:tmpl w:val="954AAF8E"/>
    <w:lvl w:tplc="896C9A3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D74C4"/>
    <w:multiLevelType w:val="hybridMultilevel"/>
    <w:tmpl w:val="CE924A6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ACD"/>
    <w:rsid w:val="00005BDE"/>
    <w:rsid w:val="00013169"/>
    <w:rsid w:val="00047B86"/>
    <w:rsid w:val="000500C7"/>
    <w:rsid w:val="000A7F5A"/>
    <w:rsid w:val="0010363D"/>
    <w:rsid w:val="00112800"/>
    <w:rsid w:val="001A07A6"/>
    <w:rsid w:val="001B78BA"/>
    <w:rsid w:val="00231DF8"/>
    <w:rsid w:val="00255BB6"/>
    <w:rsid w:val="00255D25"/>
    <w:rsid w:val="0025741B"/>
    <w:rsid w:val="00264600"/>
    <w:rsid w:val="003323D1"/>
    <w:rsid w:val="003B2BDE"/>
    <w:rsid w:val="003D18E7"/>
    <w:rsid w:val="00443763"/>
    <w:rsid w:val="00455167"/>
    <w:rsid w:val="004C51CF"/>
    <w:rsid w:val="005101CB"/>
    <w:rsid w:val="00510FA6"/>
    <w:rsid w:val="0051104F"/>
    <w:rsid w:val="00520A90"/>
    <w:rsid w:val="00544F5F"/>
    <w:rsid w:val="00560758"/>
    <w:rsid w:val="005631A1"/>
    <w:rsid w:val="005A0BD1"/>
    <w:rsid w:val="00612BE8"/>
    <w:rsid w:val="0062182A"/>
    <w:rsid w:val="00661E79"/>
    <w:rsid w:val="00666AAB"/>
    <w:rsid w:val="00691F94"/>
    <w:rsid w:val="00694BE1"/>
    <w:rsid w:val="006B7AA6"/>
    <w:rsid w:val="006E31C2"/>
    <w:rsid w:val="007119F1"/>
    <w:rsid w:val="0071790D"/>
    <w:rsid w:val="00793C75"/>
    <w:rsid w:val="007B1ED2"/>
    <w:rsid w:val="007C5E0B"/>
    <w:rsid w:val="007F66B5"/>
    <w:rsid w:val="00826C47"/>
    <w:rsid w:val="00834DFB"/>
    <w:rsid w:val="00895B7F"/>
    <w:rsid w:val="008C17E2"/>
    <w:rsid w:val="008F069B"/>
    <w:rsid w:val="00902F1F"/>
    <w:rsid w:val="00907570"/>
    <w:rsid w:val="009532A1"/>
    <w:rsid w:val="00993FC5"/>
    <w:rsid w:val="00997B1A"/>
    <w:rsid w:val="009E4C9E"/>
    <w:rsid w:val="009F440B"/>
    <w:rsid w:val="00A05F57"/>
    <w:rsid w:val="00A165FE"/>
    <w:rsid w:val="00A56CE5"/>
    <w:rsid w:val="00A71EEB"/>
    <w:rsid w:val="00A76F50"/>
    <w:rsid w:val="00AB49A3"/>
    <w:rsid w:val="00B46C68"/>
    <w:rsid w:val="00B76B6D"/>
    <w:rsid w:val="00B823F9"/>
    <w:rsid w:val="00B8569C"/>
    <w:rsid w:val="00BF0090"/>
    <w:rsid w:val="00C80606"/>
    <w:rsid w:val="00C83086"/>
    <w:rsid w:val="00CB0ACD"/>
    <w:rsid w:val="00CD27C6"/>
    <w:rsid w:val="00D15FDF"/>
    <w:rsid w:val="00D87F76"/>
    <w:rsid w:val="00DA6B9B"/>
    <w:rsid w:val="00E652F0"/>
    <w:rsid w:val="00E90FC0"/>
    <w:rsid w:val="00E970E4"/>
    <w:rsid w:val="00EA0B48"/>
    <w:rsid w:val="00ED5031"/>
    <w:rsid w:val="00F26D2E"/>
    <w:rsid w:val="00FB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A05F5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A05F57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05F5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4B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4B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4B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4B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4B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A05F5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A05F57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05F5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4B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4B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4B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4B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4B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520273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3877895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277790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74745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69076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6253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065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241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784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7102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9077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247944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29722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7171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971131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32245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78453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426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685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78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403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4890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324176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97310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24487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4178229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67934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1176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1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3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5732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340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360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6438</izvorni_sadrzaj>
    <derivirana_varijabla naziv="DomainObject.Predmet.Broj_1">6438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St-6438/2016</izvorni_sadrzaj>
    <derivirana_varijabla naziv="DomainObject.Predmet.OznakaBroj_1">St-6438/2016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KERAMETAL - STIL d.o.o. u stečaju zastupanog po punomoćniku ZZ Mladen Visković</izvorni_sadrzaj>
    <derivirana_varijabla naziv="DomainObject.Predmet.ProtustrankaFormated_1">  Stečajna masa iza KERAMETAL - STIL d.o.o. u stečaju zastupanog po punomoćniku ZZ Mladen Visković</derivirana_varijabla>
  </DomainObject.Predmet.ProtustrankaFormated>
  <DomainObject.Predmet.ProtustrankaFormatedOIB>
    <izvorni_sadrzaj>  Stečajna masa iza KERAMETAL - STIL d.o.o. u stečaju, OIB 77519882758 zastupanog po punomoćniku ZZ Mladen Visković</izvorni_sadrzaj>
    <derivirana_varijabla naziv="DomainObject.Predmet.ProtustrankaFormatedOIB_1">  Stečajna masa iza KERAMETAL - STIL d.o.o. u stečaju, OIB 77519882758 zastupanog po punomoćniku ZZ Mladen Visković</derivirana_varijabla>
  </DomainObject.Predmet.ProtustrankaFormatedOIB>
  <DomainObject.Predmet.ProtustrankaFormatedWithAdress>
    <izvorni_sadrzaj> Stečajna masa iza KERAMETAL - STIL d.o.o. u stečaju, DUBRAVICA 3, 10000 Zagreb zastupanog po punomoćniku ZZ Mladen Visković</izvorni_sadrzaj>
    <derivirana_varijabla naziv="DomainObject.Predmet.ProtustrankaFormatedWithAdress_1"> Stečajna masa iza KERAMETAL - STIL d.o.o. u stečaju, DUBRAVICA 3, 10000 Zagreb zastupanog po punomoćniku ZZ Mladen Visković</derivirana_varijabla>
  </DomainObject.Predmet.ProtustrankaFormatedWithAdress>
  <DomainObject.Predmet.ProtustrankaFormatedWithAdressOIB>
    <izvorni_sadrzaj> Stečajna masa iza KERAMETAL - STIL d.o.o. u stečaju, OIB 77519882758, DUBRAVICA 3, 10000 Zagreb zastupanog po punomoćniku ZZ Mladen Visković</izvorni_sadrzaj>
    <derivirana_varijabla naziv="DomainObject.Predmet.ProtustrankaFormatedWithAdressOIB_1"> Stečajna masa iza KERAMETAL - STIL d.o.o. u stečaju, OIB 77519882758, DUBRAVICA 3, 10000 Zagreb zastupanog po punomoćniku ZZ Mladen Visković</derivirana_varijabla>
  </DomainObject.Predmet.ProtustrankaFormatedWithAdressOIB>
  <DomainObject.Predmet.ProtustrankaWithAdress>
    <izvorni_sadrzaj>Stečajna masa iza KERAMETAL - STIL d.o.o. u stečaju DUBRAVICA 3, 10000 Zagreb</izvorni_sadrzaj>
    <derivirana_varijabla naziv="DomainObject.Predmet.ProtustrankaWithAdress_1">Stečajna masa iza KERAMETAL - STIL d.o.o. u stečaju DUBRAVICA 3, 10000 Zagreb</derivirana_varijabla>
  </DomainObject.Predmet.ProtustrankaWithAdress>
  <DomainObject.Predmet.ProtustrankaWithAdressOIB>
    <izvorni_sadrzaj>Stečajna masa iza KERAMETAL - STIL d.o.o. u stečaju, OIB 77519882758, DUBRAVICA 3, 10000 Zagreb</izvorni_sadrzaj>
    <derivirana_varijabla naziv="DomainObject.Predmet.ProtustrankaWithAdressOIB_1">Stečajna masa iza KERAMETAL - STIL d.o.o. u stečaju, OIB 77519882758, DUBRAVICA 3, 10000 Zagreb</derivirana_varijabla>
  </DomainObject.Predmet.ProtustrankaWithAdressOIB>
  <DomainObject.Predmet.ProtustrankaNazivFormated>
    <izvorni_sadrzaj>Stečajna masa iza KERAMETAL - STIL d.o.o. u stečaju</izvorni_sadrzaj>
    <derivirana_varijabla naziv="DomainObject.Predmet.ProtustrankaNazivFormated_1">Stečajna masa iza KERAMETAL - STIL d.o.o. u stečaju</derivirana_varijabla>
  </DomainObject.Predmet.ProtustrankaNazivFormated>
  <DomainObject.Predmet.ProtustrankaNazivFormatedOIB>
    <izvorni_sadrzaj>Stečajna masa iza KERAMETAL - STIL d.o.o. u stečaju, OIB 77519882758</izvorni_sadrzaj>
    <derivirana_varijabla naziv="DomainObject.Predmet.ProtustrankaNazivFormatedOIB_1">Stečajna masa iza KERAMETAL - STIL d.o.o. u stečaju, OIB 77519882758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 POREZNA UPRAVA, PODRUČNI URED ZAGREB zastupanog po punomoćniku ŽUPANIJSKO DRŽAVNO ODVJETNIŠTVO U ZAGREBU</izvorni_sadrzaj>
    <derivirana_varijabla naziv="DomainObject.Predmet.StrankaFormated_1">  REPUBLIKA HRVATSKA,MINISTARSTVO FINANCIJA, POREZNA UPRAVA, PODRUČNI URED ZAGREB zastupanog po punomoćniku ŽUPANIJSKO DRŽAVNO ODVJETNIŠTVO U ZAGREBU</derivirana_varijabla>
  </DomainObject.Predmet.StrankaFormated>
  <DomainObject.Predmet.StrankaFormatedOIB>
    <izvorni_sadrzaj>  REPUBLIKA HRVATSKA,MINISTARSTVO FINANCIJA, POREZNA UPRAVA, PODRUČNI URED ZAGREB, OIB 18683136487 zastupanog po punomoćniku ŽUPANIJSKO DRŽAVNO ODVJETNIŠTVO U ZAGREBU</izvorni_sadrzaj>
    <derivirana_varijabla naziv="DomainObject.Predmet.StrankaFormatedOIB_1">  REPUBLIKA HRVATSKA,MINISTARSTVO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REPUBLIKA HRVATSKA,MINISTARSTVO FINANCIJA, POREZNA UPRAVA, PODRUČNI URED ZAGREB zastupanog po punomoćniku ŽUPANIJSKO DRŽAVNO ODVJETNIŠTVO U ZAGREBU</izvorni_sadrzaj>
    <derivirana_varijabla naziv="DomainObject.Predmet.StrankaFormatedWithAdress_1"> REPUBLIKA HRVATSKA,MINISTARSTVO FINANCIJA, POREZNA UPRAVA, PODRUČNI URED ZAGREB zastupanog po punomoćniku ŽUPANIJSKO DRŽAVNO ODVJETNIŠTVO U ZAGREBU</derivirana_varijabla>
  </DomainObject.Predmet.StrankaFormatedWithAdress>
  <DomainObject.Predmet.StrankaFormatedWithAdressOIB>
    <izvorni_sadrzaj> REPUBLIKA HRVATSKA,MINISTARSTVO FINANCIJA, POREZNA UPRAVA, PODRUČNI URED ZAGREB, OIB 18683136487 zastupanog po punomoćniku ŽUPANIJSKO DRŽAVNO ODVJETNIŠTVO U ZAGREBU</izvorni_sadrzaj>
    <derivirana_varijabla naziv="DomainObject.Predmet.StrankaFormatedWithAdressOIB_1"> REPUBLIKA HRVATSKA,MINISTARSTVO FINANCIJA, POREZNA UPRAVA, PODRUČNI URED ZAGREB, OIB 18683136487 zastupanog po punomoćniku ŽUPANIJSKO DRŽAVNO ODVJETNIŠTVO U ZAGREBU</derivirana_varijabla>
  </DomainObject.Predmet.StrankaFormatedWithAdressOIB>
  <DomainObject.Predmet.StrankaWithAdress>
    <izvorni_sadrzaj>REPUBLIKA HRVATSKA,MINISTARSTVO FINANCIJA, POREZNA UPRAVA, PODRUČNI URED ZAGREB </izvorni_sadrzaj>
    <derivirana_varijabla naziv="DomainObject.Predmet.StrankaWithAdress_1">REPUBLIKA HRVATSKA,MINISTARSTVO FINANCIJA, POREZNA UPRAVA, PODRUČNI URED ZAGREB </derivirana_varijabla>
  </DomainObject.Predmet.StrankaWithAdress>
  <DomainObject.Predmet.StrankaWithAdressOIB>
    <izvorni_sadrzaj>REPUBLIKA HRVATSKA,MINISTARSTVO FINANCIJA, POREZNA UPRAVA, PODRUČNI URED ZAGREB, OIB 18683136487</izvorni_sadrzaj>
    <derivirana_varijabla naziv="DomainObject.Predmet.StrankaWithAdressOIB_1">REPUBLIKA HRVATSKA,MINISTARSTVO FINANCIJA, POREZNA UPRAVA, PODRUČNI URED ZAGREB, OIB 18683136487</derivirana_varijabla>
  </DomainObject.Predmet.StrankaWithAdressOIB>
  <DomainObject.Predmet.StrankaNazivFormated>
    <izvorni_sadrzaj>REPUBLIKA HRVATSKA,MINISTARSTVO FINANCIJA, POREZNA UPRAVA, PODRUČNI URED ZAGREB</izvorni_sadrzaj>
    <derivirana_varijabla naziv="DomainObject.Predmet.StrankaNazivFormated_1">REPUBLIKA HRVATSKA,MINISTARSTVO FINANCIJA, POREZNA UPRAVA, PODRUČNI URED ZAGREB</derivirana_varijabla>
  </DomainObject.Predmet.StrankaNazivFormated>
  <DomainObject.Predmet.StrankaNazivFormatedOIB>
    <izvorni_sadrzaj>REPUBLIKA HRVATSKA,MINISTARSTVO FINANCIJA, POREZNA UPRAVA, PODRUČNI URED ZAGREB, OIB 18683136487</izvorni_sadrzaj>
    <derivirana_varijabla naziv="DomainObject.Predmet.StrankaNazivFormatedOIB_1">REPUBLIKA HRVATSKA,MINISTARSTVO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REPUBLIKA HRVATSKA,MINISTARSTVO FINANCIJA, POREZNA UPRAVA, PODRUČNI URED ZAGREB zastupanog po punomoćniku ŽUPANIJSKO DRŽAVNO ODVJETNIŠTVO U ZAGREBU</item>
    </izvorni_sadrzaj>
    <derivirana_varijabla naziv="DomainObject.Predmet.StrankaListFormated_1">
      <item>REPUBLIKA HRVATSKA,MINISTARSTVO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REPUBLIKA HRVATSKA,MINISTARSTVO FINANCIJA, POREZNA UPRAVA, PODRUČNI URED ZAGREB, OIB 18683136487 zastupanog po punomoćniku ŽUPANIJSKO DRŽAVNO ODVJETNIŠTVO U ZAGREBU</item>
    </izvorni_sadrzaj>
    <derivirana_varijabla naziv="DomainObject.Predmet.StrankaListFormatedOIB_1">
      <item>REPUBLIKA HRVATSKA,MINISTARSTVO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HRVATSKA,MINISTARSTVO FINANCIJA, POREZNA UPRAVA, PODRUČNI URED ZAGREB zastupanog po punomoćniku ŽUPANIJSKO DRŽAVNO ODVJETNIŠTVO U ZAGREBU</item>
    </izvorni_sadrzaj>
    <derivirana_varijabla naziv="DomainObject.Predmet.StrankaListFormatedWithAdress_1">
      <item>REPUBLIKA HRVATSKA,MINISTARSTVO FINANCIJA, POREZNA UPRAVA, PODRUČNI URED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HRVATSKA,MINISTARSTVO FINANCIJA, POREZNA UPRAVA, PODRUČNI URED ZAGREB, OIB 18683136487 zastupanog po punomoćniku ŽUPANIJSKO DRŽAVNO ODVJETNIŠTVO U ZAGREBU</item>
    </izvorni_sadrzaj>
    <derivirana_varijabla naziv="DomainObject.Predmet.StrankaListFormatedWithAdressOIB_1">
      <item>REPUBLIKA HRVATSKA,MINISTARSTVO FINANCIJA, POREZNA UPRAVA,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REPUBLIKA HRVATSKA,MINISTARSTVO FINANCIJA, POREZNA UPRAVA, PODRUČNI URED ZAGREB</item>
    </izvorni_sadrzaj>
    <derivirana_varijabla naziv="DomainObject.Predmet.StrankaListNazivFormated_1">
      <item>REPUBLIKA HRVATSKA,MINISTARSTVO FINANCIJA, POREZNA UPRAVA, PODRUČNI URED ZAGREB</item>
    </derivirana_varijabla>
  </DomainObject.Predmet.StrankaListNazivFormated>
  <DomainObject.Predmet.StrankaListNazivFormatedOIB>
    <izvorni_sadrzaj>
      <item>REPUBLIKA HRVATSKA,MINISTARSTVO FINANCIJA, POREZNA UPRAVA, PODRUČNI URED ZAGREB, OIB 18683136487</item>
    </izvorni_sadrzaj>
    <derivirana_varijabla naziv="DomainObject.Predmet.StrankaListNazivFormatedOIB_1">
      <item>REPUBLIKA HRVATSKA,MINISTARSTVO FINANCIJA, POREZNA UPRAVA, PODRUČNI URED ZAGREB, OIB 18683136487</item>
    </derivirana_varijabla>
  </DomainObject.Predmet.StrankaListNazivFormatedOIB>
  <DomainObject.Predmet.ProtuStrankaListFormated>
    <izvorni_sadrzaj>
      <item>Stečajna masa iza KERAMETAL - STIL d.o.o. u stečaju zastupanog po punomoćniku ZZ Mladen Visković</item>
    </izvorni_sadrzaj>
    <derivirana_varijabla naziv="DomainObject.Predmet.ProtuStrankaListFormated_1">
      <item>Stečajna masa iza KERAMETAL - STIL d.o.o. u stečaju zastupanog po punomoćniku ZZ Mladen Visković</item>
    </derivirana_varijabla>
  </DomainObject.Predmet.ProtuStrankaListFormated>
  <DomainObject.Predmet.ProtuStrankaListFormatedOIB>
    <izvorni_sadrzaj>
      <item>Stečajna masa iza KERAMETAL - STIL d.o.o. u stečaju, OIB 77519882758 zastupanog po punomoćniku ZZ Mladen Visković</item>
    </izvorni_sadrzaj>
    <derivirana_varijabla naziv="DomainObject.Predmet.ProtuStrankaListFormatedOIB_1">
      <item>Stečajna masa iza KERAMETAL - STIL d.o.o. u stečaju, OIB 77519882758 zastupanog po punomoćniku ZZ Mladen Visković</item>
    </derivirana_varijabla>
  </DomainObject.Predmet.ProtuStrankaListFormatedOIB>
  <DomainObject.Predmet.ProtuStrankaListFormatedWithAdress>
    <izvorni_sadrzaj>
      <item>Stečajna masa iza KERAMETAL - STIL d.o.o. u stečaju, DUBRAVICA 3, 10000 Zagreb zastupanog po punomoćniku ZZ Mladen Visković</item>
    </izvorni_sadrzaj>
    <derivirana_varijabla naziv="DomainObject.Predmet.ProtuStrankaListFormatedWithAdress_1">
      <item>Stečajna masa iza KERAMETAL - STIL d.o.o. u stečaju, DUBRAVICA 3, 10000 Zagreb zastupanog po punomoćniku ZZ Mladen Visković</item>
    </derivirana_varijabla>
  </DomainObject.Predmet.ProtuStrankaListFormatedWithAdress>
  <DomainObject.Predmet.ProtuStrankaListFormatedWithAdressOIB>
    <izvorni_sadrzaj>
      <item>Stečajna masa iza KERAMETAL - STIL d.o.o. u stečaju, OIB 77519882758, DUBRAVICA 3, 10000 Zagreb zastupanog po punomoćniku ZZ Mladen Visković</item>
    </izvorni_sadrzaj>
    <derivirana_varijabla naziv="DomainObject.Predmet.ProtuStrankaListFormatedWithAdressOIB_1">
      <item>Stečajna masa iza KERAMETAL - STIL d.o.o. u stečaju, OIB 77519882758, DUBRAVICA 3, 10000 Zagreb zastupanog po punomoćniku ZZ Mladen Visković</item>
    </derivirana_varijabla>
  </DomainObject.Predmet.ProtuStrankaListFormatedWithAdressOIB>
  <DomainObject.Predmet.ProtuStrankaListNazivFormated>
    <izvorni_sadrzaj>
      <item>Stečajna masa iza KERAMETAL - STIL d.o.o. u stečaju</item>
    </izvorni_sadrzaj>
    <derivirana_varijabla naziv="DomainObject.Predmet.ProtuStrankaListNazivFormated_1">
      <item>Stečajna masa iza KERAMETAL - STIL d.o.o. u stečaju</item>
    </derivirana_varijabla>
  </DomainObject.Predmet.ProtuStrankaListNazivFormated>
  <DomainObject.Predmet.ProtuStrankaListNazivFormatedOIB>
    <izvorni_sadrzaj>
      <item>Stečajna masa iza KERAMETAL - STIL d.o.o. u stečaju, OIB 77519882758</item>
    </izvorni_sadrzaj>
    <derivirana_varijabla naziv="DomainObject.Predmet.ProtuStrankaListNazivFormatedOIB_1">
      <item>Stečajna masa iza KERAMETAL - STIL d.o.o. u stečaju, OIB 77519882758</item>
    </derivirana_varijabla>
  </DomainObject.Predmet.ProtuStrankaListNazivFormatedOIB>
  <DomainObject.Predmet.OstaliListFormated>
    <izvorni_sadrzaj>
      <item>ZZ Mladen Visković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izvorni_sadrzaj>
    <derivirana_varijabla naziv="DomainObject.Predmet.OstaliListFormated_1">
      <item>ZZ Mladen Visković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derivirana_varijabla>
  </DomainObject.Predmet.OstaliListFormated>
  <DomainObject.Predmet.OstaliListFormatedOIB>
    <izvorni_sadrzaj>
      <item>ZZ Mladen Visković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izvorni_sadrzaj>
    <derivirana_varijabla naziv="DomainObject.Predmet.OstaliListFormatedOIB_1">
      <item>ZZ Mladen Visković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derivirana_varijabla>
  </DomainObject.Predmet.OstaliListFormatedOIB>
  <DomainObject.Predmet.OstaliListFormatedWithAdress>
    <izvorni_sadrzaj>
      <item>ZZ Mladen Visković, Kupljenska 83, 10 290 Zaprešić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izvorni_sadrzaj>
    <derivirana_varijabla naziv="DomainObject.Predmet.OstaliListFormatedWithAdress_1">
      <item>ZZ Mladen Visković, Kupljenska 83, 10 290 Zaprešić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derivirana_varijabla>
  </DomainObject.Predmet.OstaliListFormatedWithAdress>
  <DomainObject.Predmet.OstaliListFormatedWithAdressOIB>
    <izvorni_sadrzaj>
      <item>ZZ Mladen Visković, Kupljenska 83, 10 290 Zaprešić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izvorni_sadrzaj>
    <derivirana_varijabla naziv="DomainObject.Predmet.OstaliListFormatedWithAdressOIB_1">
      <item>ZZ Mladen Visković, Kupljenska 83, 10 290 Zaprešić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derivirana_varijabla>
  </DomainObject.Predmet.OstaliListFormatedWithAdressOIB>
  <DomainObject.Predmet.OstaliListNazivFormated>
    <izvorni_sadrzaj>
      <item>ZZ Mladen Visković</item>
      <item>ŽUPANIJSKO DRŽAVNO ODVJETNIŠTVO U ZAGREBU</item>
    </izvorni_sadrzaj>
    <derivirana_varijabla naziv="DomainObject.Predmet.OstaliListNazivFormated_1">
      <item>ZZ Mladen Visković</item>
      <item>ŽUPANIJSKO DRŽAVNO ODVJETNIŠTVO U ZAGREBU</item>
    </derivirana_varijabla>
  </DomainObject.Predmet.OstaliListNazivFormated>
  <DomainObject.Predmet.OstaliListNazivFormatedOIB>
    <izvorni_sadrzaj>
      <item>ZZ Mladen Visković</item>
      <item>ŽUPANIJSKO DRŽAVNO ODVJETNIŠTVO U ZAGREBU</item>
    </izvorni_sadrzaj>
    <derivirana_varijabla naziv="DomainObject.Predmet.OstaliListNazivFormatedOIB_1">
      <item>ZZ Mladen Visković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 POREZNA UPRAVA, PODRUČNI URED ZAGREB</izvorni_sadrzaj>
    <derivirana_varijabla naziv="DomainObject.Predmet.StrankaIDrugi_1">REPUBLIKA HRVATSKA,MINISTARSTVO FINANCIJA, POREZNA UPRAVA, PODRUČNI URED ZAGREB</derivirana_varijabla>
  </DomainObject.Predmet.StrankaIDrugi>
  <DomainObject.Predmet.ProtustrankaIDrugi>
    <izvorni_sadrzaj>Stečajna masa iza KERAMETAL - STIL d.o.o. u stečaju</izvorni_sadrzaj>
    <derivirana_varijabla naziv="DomainObject.Predmet.ProtustrankaIDrugi_1">Stečajna masa iza KERAMETAL - STIL d.o.o. u stečaju</derivirana_varijabla>
  </DomainObject.Predmet.ProtustrankaIDrugi>
  <DomainObject.Predmet.StrankaIDrugiAdressOIB>
    <izvorni_sadrzaj>REPUBLIKA HRVATSKA,MINISTARSTVO FINANCIJA, POREZNA UPRAVA, PODRUČNI URED ZAGREB, OIB 18683136487</izvorni_sadrzaj>
    <derivirana_varijabla naziv="DomainObject.Predmet.StrankaIDrugiAdressOIB_1">REPUBLIKA HRVATSKA,MINISTARSTVO FINANCIJA, POREZNA UPRAVA, PODRUČNI URED ZAGREB, OIB 18683136487</derivirana_varijabla>
  </DomainObject.Predmet.StrankaIDrugiAdressOIB>
  <DomainObject.Predmet.ProtustrankaIDrugiAdressOIB>
    <izvorni_sadrzaj>Stečajna masa iza KERAMETAL - STIL d.o.o. u stečaju, OIB 77519882758, DUBRAVICA 3, 10000 Zagreb</izvorni_sadrzaj>
    <derivirana_varijabla naziv="DomainObject.Predmet.ProtustrankaIDrugiAdressOIB_1">Stečajna masa iza KERAMETAL - STIL d.o.o. u stečaju, OIB 77519882758, DUBRAVICA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ZZ Mladen Visković</item>
      <item>Stečajna masa iza KERAMETAL - STIL d.o.o. u stečaju</item>
      <item>REPUBLIKA HRVATSKA,MINISTARSTVO FINANCIJA, POREZNA UPRAVA, PODRUČNI URED ZAGREB</item>
      <item>ŽUPANIJSKO DRŽAVNO ODVJETNIŠTVO U ZAGREBU</item>
    </izvorni_sadrzaj>
    <derivirana_varijabla naziv="DomainObject.Predmet.SudioniciListNaziv_1">
      <item>ZZ Mladen Visković</item>
      <item>Stečajna masa iza KERAMETAL - STIL d.o.o. u stečaju</item>
      <item>REPUBLIKA HRVATSKA,MINISTARSTVO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ZZ Mladen Visković, Kupljenska 83,10 290 Zaprešić</item>
      <item>Stečajna masa iza KERAMETAL - STIL d.o.o. u stečaju, OIB 77519882758, DUBRAVICA 3,10000 Zagreb</item>
      <item>REPUBLIKA HRVATSKA,MINISTARSTVO FINANCIJA, POREZNA UPRAVA, PODRUČNI URED ZAGREB, OIB 18683136487</item>
      <item>ŽUPANIJSKO DRŽAVNO ODVJETNIŠTVO U ZAGREBU</item>
    </izvorni_sadrzaj>
    <derivirana_varijabla naziv="DomainObject.Predmet.SudioniciListAdressOIB_1">
      <item>ZZ Mladen Visković, Kupljenska 83,10 290 Zaprešić</item>
      <item>Stečajna masa iza KERAMETAL - STIL d.o.o. u stečaju, OIB 77519882758, DUBRAVICA 3,10000 Zagreb</item>
      <item>REPUBLIKA HRVATSKA,MINISTARSTVO FINANCIJA, POREZNA UPRAVA, PODRUČNI URED ZAGREB, OIB 18683136487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77519882758</item>
      <item>, OIB 18683136487</item>
      <item>, OIB null</item>
    </izvorni_sadrzaj>
    <derivirana_varijabla naziv="DomainObject.Predmet.SudioniciListNazivOIB_1">
      <item>, OIB null</item>
      <item>, OIB 77519882758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307</properties:Words>
  <properties:Characters>1574</properties:Characters>
  <properties:Lines>60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2017-07-10T11:06:00Z</dcterms:created>
  <dc:creator>nradic</dc:creator>
  <cp:lastModifiedBy>Katica Franjić</cp:lastModifiedBy>
  <cp:lastPrinted>2018-01-09T10:11:00Z</cp:lastPrinted>
  <dcterms:modified xmlns:xsi="http://www.w3.org/2001/XMLSchema-instance" xsi:type="dcterms:W3CDTF">2018-01-09T10:11:00Z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