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64b2" w14:paraId="9a264b2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="00AB6541">
        <w:rPr>
          <w:szCs w:val="24"/>
          <w:lang w:eastAsia="en-US" w:val="hr-HR"/>
        </w:rPr>
        <w:t xml:space="preserve"> 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6541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AB6541" w:rsidR="00AB6541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</w:p>
    <w:p w:rsidRDefault="00EF513E" w:rsidP="00AB6541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7B2BE7" w:rsidR="007B2BE7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5D0DC3" w:rsidRPr="005D0DC3">
        <w:rPr>
          <w:szCs w:val="24"/>
          <w:lang w:val="hr-HR"/>
        </w:rPr>
        <w:t>METALPLAST d.o.o. Labin, Mate Balote 13, OIB: 58454380138</w:t>
      </w:r>
      <w:r w:rsidR="009F00FB">
        <w:rPr>
          <w:szCs w:val="24"/>
          <w:lang w:val="hr-HR"/>
        </w:rPr>
        <w:t>, 3</w:t>
      </w:r>
      <w:r w:rsidR="005D0DC3">
        <w:rPr>
          <w:szCs w:val="24"/>
          <w:lang w:val="hr-HR"/>
        </w:rPr>
        <w:t>1</w:t>
      </w:r>
      <w:r w:rsidR="00132ED2" w:rsidRPr="00132ED2">
        <w:rPr>
          <w:szCs w:val="24"/>
          <w:lang w:val="hr-HR"/>
        </w:rPr>
        <w:t>. ožujka 2017.</w:t>
      </w:r>
    </w:p>
    <w:p w:rsidRDefault="00AB6541" w:rsidP="007B2BE7" w:rsidR="00AB6541">
      <w:pPr>
        <w:ind w:firstLine="708"/>
        <w:jc w:val="both"/>
        <w:rPr>
          <w:szCs w:val="24"/>
          <w:lang w:val="hr-HR"/>
        </w:rPr>
      </w:pPr>
    </w:p>
    <w:p w:rsidRDefault="007B2BE7" w:rsidP="007B2BE7" w:rsidR="00EF513E" w:rsidRPr="00042A52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</w:t>
      </w:r>
      <w:r w:rsidR="00AB6541"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 xml:space="preserve"> </w:t>
      </w:r>
      <w:r w:rsidR="00EF513E"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5D0DC3" w:rsidRPr="005D0DC3">
        <w:rPr>
          <w:szCs w:val="24"/>
          <w:lang w:val="hr-HR"/>
        </w:rPr>
        <w:t>METALPLAST d.o.o. Labin, Mate Balote 13, OIB: 58454380138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9F00FB">
        <w:rPr>
          <w:szCs w:val="24"/>
          <w:lang w:val="hr-HR"/>
        </w:rPr>
        <w:t>26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7B2BE7">
        <w:rPr>
          <w:szCs w:val="24"/>
          <w:lang w:val="hr-HR"/>
        </w:rPr>
        <w:t>svibnja</w:t>
      </w:r>
      <w:r w:rsidR="004A639F">
        <w:rPr>
          <w:szCs w:val="24"/>
          <w:lang w:val="hr-HR"/>
        </w:rPr>
        <w:t xml:space="preserve"> </w:t>
      </w:r>
      <w:r w:rsidR="00B15D20">
        <w:rPr>
          <w:szCs w:val="24"/>
          <w:lang w:val="hr-HR"/>
        </w:rPr>
        <w:t>2017</w:t>
      </w:r>
      <w:r w:rsidR="00E7234A">
        <w:rPr>
          <w:szCs w:val="24"/>
          <w:lang w:val="hr-HR"/>
        </w:rPr>
        <w:t xml:space="preserve">. u </w:t>
      </w:r>
      <w:r w:rsidR="009F00FB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5D0DC3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D7255B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5D0DC3">
        <w:rPr>
          <w:szCs w:val="24"/>
          <w:lang w:val="hr-HR"/>
        </w:rPr>
        <w:t>Siniša</w:t>
      </w:r>
      <w:r w:rsidR="005D0DC3" w:rsidRPr="005D0DC3">
        <w:rPr>
          <w:szCs w:val="24"/>
          <w:lang w:val="hr-HR"/>
        </w:rPr>
        <w:t xml:space="preserve"> </w:t>
      </w:r>
      <w:proofErr w:type="spellStart"/>
      <w:r w:rsidR="005D0DC3" w:rsidRPr="005D0DC3">
        <w:rPr>
          <w:szCs w:val="24"/>
          <w:lang w:val="hr-HR"/>
        </w:rPr>
        <w:t>Validžić</w:t>
      </w:r>
      <w:proofErr w:type="spellEnd"/>
      <w:r w:rsidR="005D0DC3" w:rsidRPr="005D0DC3">
        <w:rPr>
          <w:szCs w:val="24"/>
          <w:lang w:val="hr-HR"/>
        </w:rPr>
        <w:t xml:space="preserve"> iz Labina, Mate Balote 13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5D0DC3">
        <w:rPr>
          <w:szCs w:val="24"/>
          <w:lang w:val="hr-HR"/>
        </w:rPr>
        <w:t>31</w:t>
      </w:r>
      <w:r w:rsidR="00F30032" w:rsidRPr="00042A52">
        <w:rPr>
          <w:szCs w:val="24"/>
          <w:lang w:val="hr-HR"/>
        </w:rPr>
        <w:t xml:space="preserve">. </w:t>
      </w:r>
      <w:r w:rsidR="00477D21">
        <w:rPr>
          <w:szCs w:val="24"/>
          <w:lang w:val="hr-HR"/>
        </w:rPr>
        <w:t>ožujka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680207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680207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7B2BE7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P="00D7255B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5D0DC3">
        <w:rPr>
          <w:szCs w:val="24"/>
          <w:lang w:val="hr-HR"/>
        </w:rPr>
        <w:t>Siniša</w:t>
      </w:r>
      <w:r w:rsidR="005D0DC3" w:rsidRPr="005D0DC3">
        <w:rPr>
          <w:szCs w:val="24"/>
          <w:lang w:val="hr-HR"/>
        </w:rPr>
        <w:t xml:space="preserve"> </w:t>
      </w:r>
      <w:proofErr w:type="spellStart"/>
      <w:r w:rsidR="005D0DC3" w:rsidRPr="005D0DC3">
        <w:rPr>
          <w:szCs w:val="24"/>
          <w:lang w:val="hr-HR"/>
        </w:rPr>
        <w:t>Validžić</w:t>
      </w:r>
      <w:proofErr w:type="spellEnd"/>
      <w:r w:rsidR="005D0DC3" w:rsidRPr="005D0DC3">
        <w:rPr>
          <w:szCs w:val="24"/>
          <w:lang w:val="hr-HR"/>
        </w:rPr>
        <w:t xml:space="preserve"> iz Labina, Mate Balote 13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1AD" w:rsidP="00E95B75" w:rsidR="00D311AD">
      <w:r>
        <w:separator/>
      </w:r>
    </w:p>
  </w:endnote>
  <w:endnote w:id="0" w:type="continuationSeparator">
    <w:p w:rsidRDefault="00D311AD" w:rsidP="00E95B75" w:rsidR="00D311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1AD" w:rsidP="00E95B75" w:rsidR="00D311AD">
      <w:r>
        <w:separator/>
      </w:r>
    </w:p>
  </w:footnote>
  <w:footnote w:id="0" w:type="continuationSeparator">
    <w:p w:rsidRDefault="00D311AD" w:rsidP="00E95B75" w:rsidR="00D311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7B2BE7" w:rsidR="000F6D56">
    <w:pPr>
      <w:pStyle w:val="Zaglavlje"/>
    </w:pPr>
    <w:r>
      <w:tab/>
    </w:r>
    <w:r>
      <w:tab/>
    </w:r>
    <w:proofErr w:type="spellStart"/>
    <w:r w:rsidR="007B2BE7">
      <w:t>Posl</w:t>
    </w:r>
    <w:proofErr w:type="spellEnd"/>
    <w:r w:rsidR="007B2BE7">
      <w:t>. br. 10 St-</w:t>
    </w:r>
    <w:r w:rsidR="00D7255B">
      <w:t>1</w:t>
    </w:r>
    <w:r w:rsidR="005D0DC3">
      <w:t>70</w:t>
    </w:r>
    <w:r w:rsidR="00D7255B">
      <w:t>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1E47"/>
    <w:rsid w:val="000A22F8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2ED2"/>
    <w:rsid w:val="00134958"/>
    <w:rsid w:val="00137C1E"/>
    <w:rsid w:val="00140532"/>
    <w:rsid w:val="00152E28"/>
    <w:rsid w:val="00155E23"/>
    <w:rsid w:val="001865EB"/>
    <w:rsid w:val="00195BE2"/>
    <w:rsid w:val="001A5D28"/>
    <w:rsid w:val="001B1795"/>
    <w:rsid w:val="001B4503"/>
    <w:rsid w:val="001C3F54"/>
    <w:rsid w:val="002128E3"/>
    <w:rsid w:val="00226323"/>
    <w:rsid w:val="00240EF0"/>
    <w:rsid w:val="002505B2"/>
    <w:rsid w:val="0026376F"/>
    <w:rsid w:val="002A28D9"/>
    <w:rsid w:val="002F03B7"/>
    <w:rsid w:val="00301EC6"/>
    <w:rsid w:val="00306486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17245"/>
    <w:rsid w:val="00426186"/>
    <w:rsid w:val="00444F96"/>
    <w:rsid w:val="00466CDF"/>
    <w:rsid w:val="0047053A"/>
    <w:rsid w:val="00473DB2"/>
    <w:rsid w:val="00477D21"/>
    <w:rsid w:val="0049129D"/>
    <w:rsid w:val="00493BE0"/>
    <w:rsid w:val="004A3D31"/>
    <w:rsid w:val="004A639F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A4F1B"/>
    <w:rsid w:val="005B0455"/>
    <w:rsid w:val="005B1A70"/>
    <w:rsid w:val="005D0DC3"/>
    <w:rsid w:val="005D7381"/>
    <w:rsid w:val="005E2CD8"/>
    <w:rsid w:val="005E39D8"/>
    <w:rsid w:val="00614BC8"/>
    <w:rsid w:val="00615FD8"/>
    <w:rsid w:val="00657590"/>
    <w:rsid w:val="00660F9B"/>
    <w:rsid w:val="00675F4B"/>
    <w:rsid w:val="00680207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31624"/>
    <w:rsid w:val="00752A14"/>
    <w:rsid w:val="00754BB8"/>
    <w:rsid w:val="007618E1"/>
    <w:rsid w:val="00774E80"/>
    <w:rsid w:val="00782F82"/>
    <w:rsid w:val="007836D8"/>
    <w:rsid w:val="00786F50"/>
    <w:rsid w:val="0079242B"/>
    <w:rsid w:val="007969D2"/>
    <w:rsid w:val="007A024D"/>
    <w:rsid w:val="007A40D3"/>
    <w:rsid w:val="007B1CBA"/>
    <w:rsid w:val="007B2BE7"/>
    <w:rsid w:val="007D4AF9"/>
    <w:rsid w:val="0080514B"/>
    <w:rsid w:val="008222F1"/>
    <w:rsid w:val="008350DE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2DD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9F00FB"/>
    <w:rsid w:val="00A010C1"/>
    <w:rsid w:val="00A46687"/>
    <w:rsid w:val="00A51231"/>
    <w:rsid w:val="00A56822"/>
    <w:rsid w:val="00A60E1F"/>
    <w:rsid w:val="00A77E22"/>
    <w:rsid w:val="00A82508"/>
    <w:rsid w:val="00AB6541"/>
    <w:rsid w:val="00AC411E"/>
    <w:rsid w:val="00AC69D0"/>
    <w:rsid w:val="00AD7859"/>
    <w:rsid w:val="00AE2E94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B0A14"/>
    <w:rsid w:val="00C04C6D"/>
    <w:rsid w:val="00C05ECA"/>
    <w:rsid w:val="00C157A2"/>
    <w:rsid w:val="00C42DD7"/>
    <w:rsid w:val="00C705C7"/>
    <w:rsid w:val="00C80AE5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11AD"/>
    <w:rsid w:val="00D3252C"/>
    <w:rsid w:val="00D35570"/>
    <w:rsid w:val="00D54C0C"/>
    <w:rsid w:val="00D61EA6"/>
    <w:rsid w:val="00D6230C"/>
    <w:rsid w:val="00D7255B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2AFF"/>
    <w:rsid w:val="00E95B75"/>
    <w:rsid w:val="00EB084C"/>
    <w:rsid w:val="00EB6C6F"/>
    <w:rsid w:val="00EC0E33"/>
    <w:rsid w:val="00EC5C9C"/>
    <w:rsid w:val="00ED1178"/>
    <w:rsid w:val="00ED6CFE"/>
    <w:rsid w:val="00EE2ACC"/>
    <w:rsid w:val="00EE7995"/>
    <w:rsid w:val="00EF1548"/>
    <w:rsid w:val="00EF2420"/>
    <w:rsid w:val="00EF513E"/>
    <w:rsid w:val="00EF5A78"/>
    <w:rsid w:val="00EF64EB"/>
    <w:rsid w:val="00F129A8"/>
    <w:rsid w:val="00F224CB"/>
    <w:rsid w:val="00F30032"/>
    <w:rsid w:val="00F32AC4"/>
    <w:rsid w:val="00F34AF8"/>
    <w:rsid w:val="00F51E07"/>
    <w:rsid w:val="00F70B22"/>
    <w:rsid w:val="00F73078"/>
    <w:rsid w:val="00F735B1"/>
    <w:rsid w:val="00F86734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80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2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80207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802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802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80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2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80207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802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802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St-170/2017</izvorni_sadrzaj>
    <derivirana_varijabla naziv="DomainObject.Predmet.OznakaBroj_1">St-170/2017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METALPLAST d.o.o. LABIN</izvorni_sadrzaj>
    <derivirana_varijabla naziv="DomainObject.Predmet.ProtustrankaFormated_1">  METALPLAST d.o.o. LABIN</derivirana_varijabla>
  </DomainObject.Predmet.ProtustrankaFormated>
  <DomainObject.Predmet.ProtustrankaFormatedOIB>
    <izvorni_sadrzaj>  METALPLAST d.o.o. LABIN, OIB 58454380138</izvorni_sadrzaj>
    <derivirana_varijabla naziv="DomainObject.Predmet.ProtustrankaFormatedOIB_1">  METALPLAST d.o.o. LABIN, OIB 58454380138</derivirana_varijabla>
  </DomainObject.Predmet.ProtustrankaFormatedOIB>
  <DomainObject.Predmet.ProtustrankaFormatedWithAdress>
    <izvorni_sadrzaj> METALPLAST d.o.o. LABIN, Mate Balote 13, 52220 Labin</izvorni_sadrzaj>
    <derivirana_varijabla naziv="DomainObject.Predmet.ProtustrankaFormatedWithAdress_1"> METALPLAST d.o.o. LABIN, Mate Balote 13, 52220 Labin</derivirana_varijabla>
  </DomainObject.Predmet.ProtustrankaFormatedWithAdress>
  <DomainObject.Predmet.ProtustrankaFormatedWithAdressOIB>
    <izvorni_sadrzaj> METALPLAST d.o.o. LABIN, OIB 58454380138, Mate Balote 13, 52220 Labin</izvorni_sadrzaj>
    <derivirana_varijabla naziv="DomainObject.Predmet.ProtustrankaFormatedWithAdressOIB_1"> METALPLAST d.o.o. LABIN, OIB 58454380138, Mate Balote 13, 52220 Labin</derivirana_varijabla>
  </DomainObject.Predmet.ProtustrankaFormatedWithAdressOIB>
  <DomainObject.Predmet.ProtustrankaWithAdress>
    <izvorni_sadrzaj>METALPLAST d.o.o. LABIN Mate Balote 13, 52220 Labin</izvorni_sadrzaj>
    <derivirana_varijabla naziv="DomainObject.Predmet.ProtustrankaWithAdress_1">METALPLAST d.o.o. LABIN Mate Balote 13, 52220 Labin</derivirana_varijabla>
  </DomainObject.Predmet.ProtustrankaWithAdress>
  <DomainObject.Predmet.ProtustrankaWithAdressOIB>
    <izvorni_sadrzaj>METALPLAST d.o.o. LABIN, OIB 58454380138, Mate Balote 13, 52220 Labin</izvorni_sadrzaj>
    <derivirana_varijabla naziv="DomainObject.Predmet.ProtustrankaWithAdressOIB_1">METALPLAST d.o.o. LABIN, OIB 58454380138, Mate Balote 13, 52220 Labin</derivirana_varijabla>
  </DomainObject.Predmet.ProtustrankaWithAdressOIB>
  <DomainObject.Predmet.ProtustrankaNazivFormated>
    <izvorni_sadrzaj>METALPLAST d.o.o. LABIN</izvorni_sadrzaj>
    <derivirana_varijabla naziv="DomainObject.Predmet.ProtustrankaNazivFormated_1">METALPLAST d.o.o. LABIN</derivirana_varijabla>
  </DomainObject.Predmet.ProtustrankaNazivFormated>
  <DomainObject.Predmet.ProtustrankaNazivFormatedOIB>
    <izvorni_sadrzaj>METALPLAST d.o.o. LABIN, OIB 58454380138</izvorni_sadrzaj>
    <derivirana_varijabla naziv="DomainObject.Predmet.ProtustrankaNazivFormatedOIB_1">METALPLAST d.o.o. LABIN, OIB 58454380138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25378.23</izvorni_sadrzaj>
    <derivirana_varijabla naziv="DomainObject.Predmet.TrenutnaVrijednost_1">25378.23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METALPLAST d.o.o. LABIN</item>
    </izvorni_sadrzaj>
    <derivirana_varijabla naziv="DomainObject.Predmet.ProtuStrankaListFormated_1">
      <item>METALPLAST d.o.o. LABIN</item>
    </derivirana_varijabla>
  </DomainObject.Predmet.ProtuStrankaListFormated>
  <DomainObject.Predmet.ProtuStrankaListFormatedOIB>
    <izvorni_sadrzaj>
      <item>METALPLAST d.o.o. LABIN, OIB 58454380138</item>
    </izvorni_sadrzaj>
    <derivirana_varijabla naziv="DomainObject.Predmet.ProtuStrankaListFormatedOIB_1">
      <item>METALPLAST d.o.o. LABIN, OIB 58454380138</item>
    </derivirana_varijabla>
  </DomainObject.Predmet.ProtuStrankaListFormatedOIB>
  <DomainObject.Predmet.ProtuStrankaListFormatedWithAdress>
    <izvorni_sadrzaj>
      <item>METALPLAST d.o.o. LABIN, Mate Balote 13, 52220 Labin</item>
    </izvorni_sadrzaj>
    <derivirana_varijabla naziv="DomainObject.Predmet.ProtuStrankaListFormatedWithAdress_1">
      <item>METALPLAST d.o.o. LABIN, Mate Balote 13, 52220 Labin</item>
    </derivirana_varijabla>
  </DomainObject.Predmet.ProtuStrankaListFormatedWithAdress>
  <DomainObject.Predmet.ProtuStrankaListFormatedWithAdressOIB>
    <izvorni_sadrzaj>
      <item>METALPLAST d.o.o. LABIN, OIB 58454380138, Mate Balote 13, 52220 Labin</item>
    </izvorni_sadrzaj>
    <derivirana_varijabla naziv="DomainObject.Predmet.ProtuStrankaListFormatedWithAdressOIB_1">
      <item>METALPLAST d.o.o. LABIN, OIB 58454380138, Mate Balote 13, 52220 Labin</item>
    </derivirana_varijabla>
  </DomainObject.Predmet.ProtuStrankaListFormatedWithAdressOIB>
  <DomainObject.Predmet.ProtuStrankaListNazivFormated>
    <izvorni_sadrzaj>
      <item>METALPLAST d.o.o. LABIN</item>
    </izvorni_sadrzaj>
    <derivirana_varijabla naziv="DomainObject.Predmet.ProtuStrankaListNazivFormated_1">
      <item>METALPLAST d.o.o. LABIN</item>
    </derivirana_varijabla>
  </DomainObject.Predmet.ProtuStrankaListNazivFormated>
  <DomainObject.Predmet.ProtuStrankaListNazivFormatedOIB>
    <izvorni_sadrzaj>
      <item>METALPLAST d.o.o. LABIN, OIB 58454380138</item>
    </izvorni_sadrzaj>
    <derivirana_varijabla naziv="DomainObject.Predmet.ProtuStrankaListNazivFormatedOIB_1">
      <item>METALPLAST d.o.o. LABIN, OIB 58454380138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METALPLAST d.o.o. LABIN</izvorni_sadrzaj>
    <derivirana_varijabla naziv="DomainObject.Predmet.ProtustrankaIDrugi_1">METALPLAST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METALPLAST d.o.o. LABIN, OIB 58454380138, Mate Balote 13, 52220 Labin</izvorni_sadrzaj>
    <derivirana_varijabla naziv="DomainObject.Predmet.ProtustrankaIDrugiAdressOIB_1">METALPLAST d.o.o. LABIN, OIB 58454380138, Mate Balote 13,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METALPLAST d.o.o. LABIN</item>
    </izvorni_sadrzaj>
    <derivirana_varijabla naziv="DomainObject.Predmet.SudioniciListNaziv_1">
      <item>FINANCIJSKA AGENCIJA, RC RIJEKA, PODRUŽNICA PULA, PULA</item>
      <item>METALPLAST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METALPLAST d.o.o. LABIN, OIB 58454380138, Mate Balote 13,52220 Labin</item>
    </izvorni_sadrzaj>
    <derivirana_varijabla naziv="DomainObject.Predmet.SudioniciListAdressOIB_1">
      <item>FINANCIJSKA AGENCIJA, RC RIJEKA, PODRUŽNICA PULA, PULA, OIB 85821130368, Ulica grada Vukovara 70,10000 Zagreb</item>
      <item>METALPLAST d.o.o. LABIN, OIB 58454380138, Mate Balote 13,52220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58454380138</item>
    </izvorni_sadrzaj>
    <derivirana_varijabla naziv="DomainObject.Predmet.SudioniciListNazivOIB_1">
      <item>, OIB 85821130368</item>
      <item>, OIB 58454380138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1431</properties:Characters>
  <properties:Lines>48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2017-03-31T07:37:00Z</dcterms:created>
  <dc:creator>Ivan Dujić</dc:creator>
  <cp:lastModifiedBy>Sanja Lakošeljac</cp:lastModifiedBy>
  <cp:lastPrinted>2017-03-31T10:54:00Z</cp:lastPrinted>
  <dcterms:modified xmlns:xsi="http://www.w3.org/2001/XMLSchema-instance" xsi:type="dcterms:W3CDTF">2017-03-31T10:54:00Z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