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b6e97" w14:paraId="75b6e97" w:rsidRDefault="00CD55A3" w:rsidP="00CD55A3" w:rsidR="00CD55A3" w:rsidRPr="005B7A9D">
      <w:pPr>
        <w15:collapsed w:val="false"/>
        <w:rPr>
          <w:rFonts w:hAnsi="Times New Roman" w:ascii="Times New Roman"/>
          <w:szCs w:val="24"/>
          <w:lang w:val="hr-HR"/>
        </w:rPr>
      </w:pPr>
      <w:bookmarkStart w:name="_GoBack" w:id="0"/>
      <w:bookmarkEnd w:id="0"/>
      <w:r w:rsidRPr="005B7A9D">
        <w:rPr>
          <w:rFonts w:hAnsi="Times New Roman" w:ascii="Times New Roman"/>
          <w:noProof/>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D55A3" w:rsidP="00CD55A3" w:rsidR="00CD55A3" w:rsidRPr="005B7A9D">
      <w:pPr>
        <w:rPr>
          <w:rFonts w:hAnsi="Times New Roman" w:ascii="Times New Roman"/>
          <w:szCs w:val="24"/>
        </w:rPr>
      </w:pPr>
      <w:r w:rsidRPr="005B7A9D">
        <w:rPr>
          <w:rFonts w:hAnsi="Times New Roman" w:ascii="Times New Roman"/>
          <w:szCs w:val="24"/>
        </w:rPr>
        <w:t>REPUBLIKA HRVATSKA</w:t>
      </w:r>
    </w:p>
    <w:p w:rsidRDefault="00CD55A3" w:rsidP="00CD55A3" w:rsidR="00CD55A3" w:rsidRPr="005B7A9D">
      <w:pPr>
        <w:rPr>
          <w:rFonts w:hAnsi="Times New Roman" w:ascii="Times New Roman"/>
          <w:szCs w:val="24"/>
        </w:rPr>
      </w:pPr>
      <w:r w:rsidRPr="005B7A9D">
        <w:rPr>
          <w:rFonts w:hAnsi="Times New Roman" w:ascii="Times New Roman"/>
          <w:szCs w:val="24"/>
        </w:rPr>
        <w:t xml:space="preserve">TRGOVAČKI SUD U SPLITU </w:t>
      </w:r>
    </w:p>
    <w:p w:rsidRDefault="00CD55A3" w:rsidP="00CD55A3" w:rsidR="00CD55A3" w:rsidRPr="005B7A9D">
      <w:pPr>
        <w:rPr>
          <w:rFonts w:hAnsi="Times New Roman" w:ascii="Times New Roman"/>
          <w:szCs w:val="24"/>
        </w:rPr>
      </w:pPr>
      <w:r w:rsidRPr="005B7A9D">
        <w:rPr>
          <w:rFonts w:hAnsi="Times New Roman" w:ascii="Times New Roman"/>
          <w:szCs w:val="24"/>
        </w:rPr>
        <w:t xml:space="preserve">Split, Sukoišanska 6                                                    </w:t>
      </w:r>
    </w:p>
    <w:p w:rsidRDefault="00CD55A3" w:rsidP="00CD55A3" w:rsidR="00CD55A3" w:rsidRPr="005B7A9D">
      <w:pPr>
        <w:jc w:val="center"/>
        <w:rPr>
          <w:rFonts w:hAnsi="Times New Roman" w:ascii="Times New Roman"/>
          <w:szCs w:val="24"/>
        </w:rPr>
      </w:pPr>
      <w:r w:rsidRPr="005B7A9D">
        <w:rPr>
          <w:rFonts w:hAnsi="Times New Roman" w:ascii="Times New Roman"/>
          <w:szCs w:val="24"/>
        </w:rPr>
        <w:t>R E P U B L I K A   H R V A T S K A</w:t>
      </w:r>
    </w:p>
    <w:p w:rsidRDefault="00CD55A3" w:rsidP="00CD55A3" w:rsidR="00CD55A3" w:rsidRPr="005B7A9D">
      <w:pPr>
        <w:jc w:val="center"/>
        <w:rPr>
          <w:rFonts w:hAnsi="Times New Roman" w:ascii="Times New Roman"/>
          <w:szCs w:val="24"/>
        </w:rPr>
      </w:pPr>
    </w:p>
    <w:p w:rsidRDefault="00CD55A3" w:rsidP="00CD55A3" w:rsidR="00CD55A3" w:rsidRPr="005B7A9D">
      <w:pPr>
        <w:jc w:val="center"/>
        <w:rPr>
          <w:rFonts w:hAnsi="Times New Roman" w:ascii="Times New Roman"/>
          <w:spacing w:val="100"/>
          <w:szCs w:val="24"/>
        </w:rPr>
      </w:pPr>
      <w:r w:rsidRPr="005B7A9D">
        <w:rPr>
          <w:rFonts w:hAnsi="Times New Roman" w:ascii="Times New Roman"/>
          <w:spacing w:val="100"/>
          <w:szCs w:val="24"/>
        </w:rPr>
        <w:t xml:space="preserve">RJEŠENJE </w:t>
      </w:r>
    </w:p>
    <w:p w:rsidRDefault="00CD55A3" w:rsidP="00CD55A3" w:rsidR="00CD55A3" w:rsidRPr="005B7A9D">
      <w:pPr>
        <w:rPr>
          <w:rFonts w:hAnsi="Times New Roman" w:ascii="Times New Roman"/>
          <w:szCs w:val="24"/>
        </w:rPr>
      </w:pPr>
    </w:p>
    <w:p w:rsidRDefault="00CD55A3" w:rsidP="005B7A9D" w:rsidR="005B7A9D" w:rsidRPr="005B7A9D">
      <w:pPr>
        <w:jc w:val="both"/>
        <w:rPr>
          <w:rFonts w:hAnsi="Times New Roman" w:ascii="Times New Roman"/>
          <w:szCs w:val="24"/>
          <w:lang w:val="en-US"/>
        </w:rPr>
      </w:pPr>
      <w:r w:rsidRPr="005B7A9D">
        <w:rPr>
          <w:rFonts w:hAnsi="Times New Roman" w:ascii="Times New Roman"/>
          <w:szCs w:val="24"/>
          <w:lang w:val="en-US"/>
        </w:rPr>
        <w:tab/>
      </w:r>
      <w:r w:rsidRPr="005B7A9D">
        <w:rPr>
          <w:rFonts w:hAnsi="Times New Roman" w:ascii="Times New Roman"/>
          <w:szCs w:val="24"/>
        </w:rPr>
        <w:t>Trgovački sud u Splitu, po sucu ovog suda Katarini Mikulić, kao stečajnom sucu</w:t>
      </w:r>
      <w:r w:rsidRPr="005B7A9D">
        <w:rPr>
          <w:rFonts w:hAnsi="Times New Roman" w:ascii="Times New Roman"/>
          <w:szCs w:val="24"/>
          <w:lang w:val="en-US"/>
        </w:rPr>
        <w:t xml:space="preserve">, u predstečajnom postupku po prijedlogu predlagatelja KRAGIĆ d.o.o., Prisoje 21, Dicmo, OIB:35264136731, radi otvaranja predstečajnog postupka nad dužnikom, dana </w:t>
      </w:r>
      <w:r w:rsidR="005B7A9D">
        <w:rPr>
          <w:rFonts w:hAnsi="Times New Roman" w:ascii="Times New Roman"/>
          <w:szCs w:val="24"/>
          <w:lang w:val="en-US"/>
        </w:rPr>
        <w:t>01. srpnja 2016. godine</w:t>
      </w:r>
    </w:p>
    <w:p w:rsidRDefault="005B7A9D" w:rsidP="005B7A9D" w:rsidR="005B7A9D" w:rsidRPr="005B7A9D">
      <w:pPr>
        <w:jc w:val="center"/>
        <w:rPr>
          <w:rFonts w:hAnsi="Times New Roman" w:ascii="Times New Roman"/>
          <w:szCs w:val="24"/>
        </w:rPr>
      </w:pPr>
      <w:r w:rsidRPr="005B7A9D">
        <w:rPr>
          <w:rFonts w:hAnsi="Times New Roman" w:ascii="Times New Roman"/>
          <w:szCs w:val="24"/>
        </w:rPr>
        <w:t>r i j e š i o  j e</w:t>
      </w:r>
    </w:p>
    <w:p w:rsidRDefault="005B7A9D" w:rsidP="005B7A9D" w:rsidR="005B7A9D" w:rsidRPr="005B7A9D">
      <w:pPr>
        <w:jc w:val="center"/>
        <w:rPr>
          <w:rFonts w:hAnsi="Times New Roman" w:ascii="Times New Roman"/>
          <w:b/>
          <w:szCs w:val="24"/>
        </w:rPr>
      </w:pPr>
    </w:p>
    <w:p w:rsidRDefault="005B7A9D" w:rsidP="005B7A9D" w:rsidR="00375128">
      <w:pPr>
        <w:jc w:val="both"/>
        <w:rPr>
          <w:rFonts w:hAnsi="Times New Roman" w:ascii="Times New Roman"/>
          <w:szCs w:val="24"/>
        </w:rPr>
      </w:pPr>
      <w:r w:rsidRPr="005B7A9D">
        <w:rPr>
          <w:rFonts w:hAnsi="Times New Roman" w:ascii="Times New Roman"/>
          <w:szCs w:val="24"/>
        </w:rPr>
        <w:t>I.</w:t>
      </w:r>
      <w:r w:rsidRPr="005B7A9D">
        <w:rPr>
          <w:rFonts w:hAnsi="Times New Roman" w:ascii="Times New Roman"/>
          <w:szCs w:val="24"/>
        </w:rPr>
        <w:tab/>
        <w:t xml:space="preserve">Određuje se ročište za glasovanje o Izmijenjenom planu restrukturiranja dužnika </w:t>
      </w:r>
      <w:r w:rsidRPr="005B7A9D">
        <w:rPr>
          <w:rFonts w:hAnsi="Times New Roman" w:ascii="Times New Roman"/>
          <w:szCs w:val="24"/>
          <w:lang w:val="en-US"/>
        </w:rPr>
        <w:t>KRAGIĆ d.o.o., Prisoje 21, Dicmo, OIB:35264136731</w:t>
      </w:r>
      <w:r w:rsidR="00375128">
        <w:rPr>
          <w:rFonts w:hAnsi="Times New Roman" w:ascii="Times New Roman"/>
          <w:szCs w:val="24"/>
          <w:lang w:val="en-US"/>
        </w:rPr>
        <w:t xml:space="preserve"> koji je objavljen na mrežn</w:t>
      </w:r>
      <w:r w:rsidR="00382A8B">
        <w:rPr>
          <w:rFonts w:hAnsi="Times New Roman" w:ascii="Times New Roman"/>
          <w:szCs w:val="24"/>
          <w:lang w:val="en-US"/>
        </w:rPr>
        <w:t xml:space="preserve">oj stranici e-Oglasna ploča </w:t>
      </w:r>
      <w:r w:rsidR="00375128">
        <w:rPr>
          <w:rFonts w:hAnsi="Times New Roman" w:ascii="Times New Roman"/>
          <w:szCs w:val="24"/>
          <w:lang w:val="en-US"/>
        </w:rPr>
        <w:t xml:space="preserve">ovog suda </w:t>
      </w:r>
      <w:r w:rsidR="00382A8B">
        <w:rPr>
          <w:rFonts w:hAnsi="Times New Roman" w:ascii="Times New Roman"/>
          <w:szCs w:val="24"/>
          <w:lang w:val="en-US"/>
        </w:rPr>
        <w:t>dana 07. lipnja 2016. godine</w:t>
      </w:r>
      <w:r w:rsidRPr="005B7A9D">
        <w:rPr>
          <w:rFonts w:hAnsi="Times New Roman" w:ascii="Times New Roman"/>
          <w:szCs w:val="24"/>
        </w:rPr>
        <w:t xml:space="preserve">, </w:t>
      </w:r>
    </w:p>
    <w:p w:rsidRDefault="00375128" w:rsidP="005B7A9D" w:rsidR="00375128">
      <w:pPr>
        <w:jc w:val="both"/>
        <w:rPr>
          <w:rFonts w:hAnsi="Times New Roman" w:ascii="Times New Roman"/>
          <w:szCs w:val="24"/>
        </w:rPr>
      </w:pPr>
    </w:p>
    <w:p w:rsidRDefault="005B7A9D" w:rsidP="00375128" w:rsidR="005B7A9D" w:rsidRPr="005B7A9D">
      <w:pPr>
        <w:ind w:firstLine="708"/>
        <w:jc w:val="center"/>
        <w:rPr>
          <w:rFonts w:hAnsi="Times New Roman" w:ascii="Times New Roman"/>
          <w:szCs w:val="24"/>
        </w:rPr>
      </w:pPr>
      <w:r w:rsidRPr="005B7A9D">
        <w:rPr>
          <w:rFonts w:hAnsi="Times New Roman" w:ascii="Times New Roman"/>
          <w:szCs w:val="24"/>
        </w:rPr>
        <w:t xml:space="preserve">za dan </w:t>
      </w:r>
      <w:r>
        <w:rPr>
          <w:rFonts w:hAnsi="Times New Roman" w:ascii="Times New Roman"/>
          <w:szCs w:val="24"/>
        </w:rPr>
        <w:t xml:space="preserve"> </w:t>
      </w:r>
      <w:r w:rsidRPr="005B7A9D">
        <w:rPr>
          <w:rFonts w:hAnsi="Times New Roman" w:ascii="Times New Roman"/>
          <w:b/>
          <w:szCs w:val="24"/>
        </w:rPr>
        <w:t xml:space="preserve">12. srpnja 2016. u </w:t>
      </w:r>
      <w:r w:rsidR="00382A8B">
        <w:rPr>
          <w:rFonts w:hAnsi="Times New Roman" w:ascii="Times New Roman"/>
          <w:b/>
          <w:szCs w:val="24"/>
        </w:rPr>
        <w:t>13.00</w:t>
      </w:r>
      <w:r w:rsidRPr="005B7A9D">
        <w:rPr>
          <w:rFonts w:hAnsi="Times New Roman" w:ascii="Times New Roman"/>
          <w:b/>
          <w:szCs w:val="24"/>
        </w:rPr>
        <w:t xml:space="preserve"> sati</w:t>
      </w:r>
      <w:r w:rsidRPr="005B7A9D">
        <w:rPr>
          <w:rFonts w:hAnsi="Times New Roman" w:ascii="Times New Roman"/>
          <w:szCs w:val="24"/>
        </w:rPr>
        <w:t xml:space="preserve"> u prostorijama Trgovačkog suda u Splitu, </w:t>
      </w:r>
      <w:r w:rsidRPr="005B7A9D">
        <w:rPr>
          <w:rFonts w:hAnsi="Times New Roman" w:ascii="Times New Roman"/>
          <w:szCs w:val="24"/>
          <w:lang w:val="hr-HR"/>
        </w:rPr>
        <w:t xml:space="preserve">Sukoišanska 6, </w:t>
      </w:r>
      <w:r w:rsidRPr="005B7A9D">
        <w:rPr>
          <w:rFonts w:hAnsi="Times New Roman" w:ascii="Times New Roman"/>
          <w:szCs w:val="24"/>
        </w:rPr>
        <w:t>sudnica br. 22 (podrumski dio zgrade)</w:t>
      </w:r>
      <w:r w:rsidR="00554961">
        <w:rPr>
          <w:rFonts w:hAnsi="Times New Roman" w:ascii="Times New Roman"/>
          <w:szCs w:val="24"/>
        </w:rPr>
        <w:t>.</w:t>
      </w:r>
    </w:p>
    <w:p w:rsidRDefault="005B7A9D" w:rsidP="005B7A9D" w:rsidR="005B7A9D" w:rsidRPr="005B7A9D">
      <w:pPr>
        <w:ind w:left="1065"/>
        <w:jc w:val="both"/>
        <w:rPr>
          <w:rFonts w:hAnsi="Times New Roman" w:ascii="Times New Roman"/>
          <w:szCs w:val="24"/>
          <w:u w:val="single"/>
        </w:rPr>
      </w:pPr>
    </w:p>
    <w:p w:rsidRDefault="00375128" w:rsidP="005B7A9D" w:rsidR="005B7A9D" w:rsidRPr="005B7A9D">
      <w:pPr>
        <w:jc w:val="both"/>
        <w:rPr>
          <w:rFonts w:hAnsi="Times New Roman" w:ascii="Times New Roman"/>
          <w:szCs w:val="24"/>
        </w:rPr>
      </w:pPr>
      <w:r>
        <w:rPr>
          <w:rFonts w:hAnsi="Times New Roman" w:ascii="Times New Roman"/>
          <w:szCs w:val="24"/>
        </w:rPr>
        <w:t xml:space="preserve">II. </w:t>
      </w:r>
      <w:r>
        <w:rPr>
          <w:rFonts w:hAnsi="Times New Roman" w:ascii="Times New Roman"/>
          <w:szCs w:val="24"/>
        </w:rPr>
        <w:tab/>
        <w:t>Vjerovnici glasuju</w:t>
      </w:r>
      <w:r w:rsidR="005B7A9D" w:rsidRPr="005B7A9D">
        <w:rPr>
          <w:rFonts w:hAnsi="Times New Roman" w:ascii="Times New Roman"/>
          <w:szCs w:val="24"/>
        </w:rPr>
        <w:t xml:space="preserve"> pisanim putem na propisanom obrascu za glasovanje. Obrazac za glasovanje mora bit dostavljen sudu najkasnije do početka ročišta za glasovanje na adresu</w:t>
      </w:r>
      <w:r w:rsidR="005B7A9D" w:rsidRPr="005B7A9D">
        <w:rPr>
          <w:rFonts w:hAnsi="Times New Roman" w:ascii="Times New Roman"/>
          <w:b/>
          <w:szCs w:val="24"/>
        </w:rPr>
        <w:t xml:space="preserve"> </w:t>
      </w:r>
      <w:r w:rsidR="005B7A9D" w:rsidRPr="005B7A9D">
        <w:rPr>
          <w:rFonts w:hAnsi="Times New Roman" w:ascii="Times New Roman"/>
          <w:szCs w:val="24"/>
        </w:rPr>
        <w:t xml:space="preserve">Trgovačkog suda u Splitu, </w:t>
      </w:r>
      <w:r w:rsidR="005B7A9D" w:rsidRPr="005B7A9D">
        <w:rPr>
          <w:rFonts w:hAnsi="Times New Roman" w:ascii="Times New Roman"/>
          <w:szCs w:val="24"/>
          <w:lang w:val="hr-HR"/>
        </w:rPr>
        <w:t>Sukoišanska 6</w:t>
      </w:r>
      <w:r w:rsidR="005B7A9D">
        <w:rPr>
          <w:rFonts w:hAnsi="Times New Roman" w:ascii="Times New Roman"/>
          <w:szCs w:val="24"/>
          <w:lang w:val="hr-HR"/>
        </w:rPr>
        <w:t xml:space="preserve">, </w:t>
      </w:r>
      <w:r w:rsidR="005B7A9D" w:rsidRPr="005B7A9D">
        <w:rPr>
          <w:rFonts w:hAnsi="Times New Roman" w:ascii="Times New Roman"/>
          <w:szCs w:val="24"/>
        </w:rPr>
        <w:t xml:space="preserve">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5B7A9D" w:rsidP="005B7A9D" w:rsidR="005B7A9D" w:rsidRPr="005B7A9D">
      <w:pPr>
        <w:jc w:val="both"/>
        <w:rPr>
          <w:rFonts w:hAnsi="Times New Roman" w:ascii="Times New Roman"/>
          <w:szCs w:val="24"/>
        </w:rPr>
      </w:pPr>
    </w:p>
    <w:p w:rsidRDefault="005B7A9D" w:rsidP="005B7A9D" w:rsidR="005B7A9D" w:rsidRPr="005B7A9D">
      <w:pPr>
        <w:jc w:val="both"/>
        <w:rPr>
          <w:rFonts w:hAnsi="Times New Roman" w:ascii="Times New Roman"/>
          <w:szCs w:val="24"/>
        </w:rPr>
      </w:pPr>
      <w:r w:rsidRPr="005B7A9D">
        <w:rPr>
          <w:rFonts w:hAnsi="Times New Roman" w:ascii="Times New Roman"/>
          <w:szCs w:val="24"/>
        </w:rPr>
        <w:t>III.</w:t>
      </w:r>
      <w:r w:rsidRPr="005B7A9D">
        <w:rPr>
          <w:rFonts w:hAnsi="Times New Roman" w:ascii="Times New Roman"/>
          <w:szCs w:val="24"/>
        </w:rPr>
        <w:tab/>
        <w:t>Vjerovnici koji će pristupiti na ročište glasovat će na propisanom obrascu za glasovanje. Ako vjerovnici s pravom glasa ne glas</w:t>
      </w:r>
      <w:r w:rsidR="00375128">
        <w:rPr>
          <w:rFonts w:hAnsi="Times New Roman" w:ascii="Times New Roman"/>
          <w:szCs w:val="24"/>
        </w:rPr>
        <w:t>uj</w:t>
      </w:r>
      <w:r w:rsidRPr="005B7A9D">
        <w:rPr>
          <w:rFonts w:hAnsi="Times New Roman" w:ascii="Times New Roman"/>
          <w:szCs w:val="24"/>
        </w:rPr>
        <w:t xml:space="preserve">u ni na tom ročištu, smatrat će se da su glasovali protiv plana restrukturiranja. </w:t>
      </w:r>
    </w:p>
    <w:p w:rsidRDefault="005B7A9D" w:rsidP="005B7A9D" w:rsidR="005B7A9D" w:rsidRPr="005B7A9D">
      <w:pPr>
        <w:jc w:val="both"/>
        <w:rPr>
          <w:rFonts w:hAnsi="Times New Roman" w:ascii="Times New Roman"/>
          <w:szCs w:val="24"/>
        </w:rPr>
      </w:pPr>
    </w:p>
    <w:p w:rsidRDefault="005B7A9D" w:rsidP="005B7A9D" w:rsidR="005B7A9D" w:rsidRPr="005B7A9D">
      <w:pPr>
        <w:jc w:val="both"/>
        <w:rPr>
          <w:rFonts w:hAnsi="Times New Roman" w:ascii="Times New Roman"/>
          <w:szCs w:val="24"/>
        </w:rPr>
      </w:pPr>
      <w:r w:rsidRPr="005B7A9D">
        <w:rPr>
          <w:rFonts w:hAnsi="Times New Roman" w:ascii="Times New Roman"/>
          <w:szCs w:val="24"/>
        </w:rPr>
        <w:t>IV.</w:t>
      </w:r>
      <w:r w:rsidRPr="005B7A9D">
        <w:rPr>
          <w:rFonts w:hAnsi="Times New Roman" w:ascii="Times New Roman"/>
          <w:szCs w:val="24"/>
        </w:rPr>
        <w:tab/>
        <w:t>Ovaj poziv objavit će se na mrežnoj stranici e-Oglasna ploča sudova</w:t>
      </w:r>
      <w:r>
        <w:rPr>
          <w:rFonts w:hAnsi="Times New Roman" w:ascii="Times New Roman"/>
          <w:szCs w:val="24"/>
        </w:rPr>
        <w:t>,</w:t>
      </w:r>
      <w:r w:rsidRPr="005B7A9D">
        <w:rPr>
          <w:rFonts w:hAnsi="Times New Roman" w:ascii="Times New Roman"/>
          <w:szCs w:val="24"/>
        </w:rPr>
        <w:t xml:space="preserve"> te svim vjerovnicima služi kao poziv na ročište za glasovanje.</w:t>
      </w:r>
    </w:p>
    <w:p w:rsidRDefault="005B7A9D" w:rsidP="005B7A9D" w:rsidR="005B7A9D">
      <w:pPr>
        <w:jc w:val="center"/>
        <w:rPr>
          <w:rFonts w:hAnsi="Times New Roman" w:ascii="Times New Roman"/>
          <w:szCs w:val="24"/>
          <w:lang w:val="hr-HR"/>
        </w:rPr>
      </w:pPr>
    </w:p>
    <w:p w:rsidRDefault="005B7A9D" w:rsidP="005B7A9D" w:rsidR="005B7A9D" w:rsidRPr="005B7A9D">
      <w:pPr>
        <w:jc w:val="center"/>
        <w:rPr>
          <w:rFonts w:hAnsi="Times New Roman" w:ascii="Times New Roman"/>
          <w:szCs w:val="24"/>
          <w:lang w:val="hr-HR"/>
        </w:rPr>
      </w:pPr>
      <w:r w:rsidRPr="005B7A9D">
        <w:rPr>
          <w:rFonts w:hAnsi="Times New Roman" w:ascii="Times New Roman"/>
          <w:szCs w:val="24"/>
          <w:lang w:val="hr-HR"/>
        </w:rPr>
        <w:t xml:space="preserve">U Splitu, </w:t>
      </w:r>
      <w:r>
        <w:rPr>
          <w:rFonts w:hAnsi="Times New Roman" w:ascii="Times New Roman"/>
          <w:szCs w:val="24"/>
          <w:lang w:val="hr-HR"/>
        </w:rPr>
        <w:t>01. srpnja 2016</w:t>
      </w:r>
      <w:r w:rsidRPr="005B7A9D">
        <w:rPr>
          <w:rFonts w:hAnsi="Times New Roman" w:ascii="Times New Roman"/>
          <w:szCs w:val="24"/>
          <w:lang w:val="hr-HR"/>
        </w:rPr>
        <w:t xml:space="preserve">. godine </w:t>
      </w:r>
    </w:p>
    <w:p w:rsidRDefault="005B7A9D" w:rsidP="005B7A9D" w:rsidR="005B7A9D" w:rsidRPr="005B7A9D">
      <w:pPr>
        <w:jc w:val="right"/>
        <w:rPr>
          <w:rFonts w:hAnsi="Times New Roman" w:ascii="Times New Roman"/>
          <w:szCs w:val="24"/>
          <w:lang w:val="hr-HR"/>
        </w:rPr>
      </w:pPr>
      <w:r w:rsidRPr="005B7A9D">
        <w:rPr>
          <w:rFonts w:hAnsi="Times New Roman" w:ascii="Times New Roman"/>
          <w:szCs w:val="24"/>
          <w:lang w:val="hr-HR"/>
        </w:rPr>
        <w:t>SUDAC</w:t>
      </w:r>
    </w:p>
    <w:p w:rsidRDefault="005B7A9D" w:rsidP="005B7A9D" w:rsidR="005B7A9D" w:rsidRPr="005B7A9D">
      <w:pPr>
        <w:jc w:val="right"/>
        <w:rPr>
          <w:rFonts w:hAnsi="Times New Roman" w:ascii="Times New Roman"/>
          <w:szCs w:val="24"/>
          <w:lang w:val="hr-HR"/>
        </w:rPr>
      </w:pPr>
    </w:p>
    <w:p w:rsidRDefault="005B7A9D" w:rsidP="005B7A9D" w:rsidR="005B7A9D" w:rsidRPr="005B7A9D">
      <w:pPr>
        <w:jc w:val="right"/>
        <w:rPr>
          <w:rFonts w:hAnsi="Times New Roman" w:ascii="Times New Roman"/>
          <w:szCs w:val="24"/>
          <w:lang w:val="hr-HR"/>
        </w:rPr>
      </w:pPr>
    </w:p>
    <w:p w:rsidRDefault="005B7A9D" w:rsidP="005B7A9D" w:rsidR="005B7A9D" w:rsidRPr="005B7A9D">
      <w:pPr>
        <w:jc w:val="right"/>
        <w:rPr>
          <w:rFonts w:hAnsi="Times New Roman" w:ascii="Times New Roman"/>
          <w:szCs w:val="24"/>
          <w:lang w:val="hr-HR"/>
        </w:rPr>
      </w:pPr>
      <w:r w:rsidRPr="005B7A9D">
        <w:rPr>
          <w:rFonts w:hAnsi="Times New Roman" w:ascii="Times New Roman"/>
          <w:szCs w:val="24"/>
          <w:lang w:val="hr-HR"/>
        </w:rPr>
        <w:t xml:space="preserve">Katarina Mikulić </w:t>
      </w:r>
    </w:p>
    <w:p w:rsidRDefault="005B7A9D" w:rsidP="005B7A9D" w:rsidR="005B7A9D" w:rsidRPr="005B7A9D">
      <w:pPr>
        <w:tabs>
          <w:tab w:pos="6840" w:val="left"/>
        </w:tabs>
        <w:rPr>
          <w:rFonts w:hAnsi="Times New Roman" w:ascii="Times New Roman"/>
          <w:szCs w:val="24"/>
        </w:rPr>
      </w:pPr>
      <w:r w:rsidRPr="005B7A9D">
        <w:rPr>
          <w:rFonts w:hAnsi="Times New Roman" w:ascii="Times New Roman"/>
          <w:szCs w:val="24"/>
        </w:rPr>
        <w:t>UPUTA O PRAVNOM LIJEKU:</w:t>
      </w:r>
    </w:p>
    <w:p w:rsidRDefault="005B7A9D" w:rsidP="005B7A9D" w:rsidR="005B7A9D" w:rsidRPr="005B7A9D">
      <w:pPr>
        <w:jc w:val="both"/>
        <w:rPr>
          <w:rFonts w:hAnsi="Times New Roman" w:ascii="Times New Roman"/>
          <w:szCs w:val="24"/>
        </w:rPr>
      </w:pPr>
      <w:r w:rsidRPr="005B7A9D">
        <w:rPr>
          <w:rFonts w:hAnsi="Times New Roman" w:ascii="Times New Roman"/>
          <w:szCs w:val="24"/>
        </w:rPr>
        <w:t>Protiv ovog rješenja nije dopuštena žalba.</w:t>
      </w:r>
    </w:p>
    <w:p w:rsidRDefault="005B7A9D" w:rsidP="005B7A9D" w:rsidR="005B7A9D" w:rsidRPr="005B7A9D">
      <w:pPr>
        <w:jc w:val="both"/>
        <w:rPr>
          <w:rFonts w:hAnsi="Times New Roman" w:ascii="Times New Roman"/>
          <w:szCs w:val="24"/>
        </w:rPr>
      </w:pPr>
      <w:r w:rsidRPr="005B7A9D">
        <w:rPr>
          <w:rFonts w:hAnsi="Times New Roman" w:ascii="Times New Roman"/>
          <w:szCs w:val="24"/>
        </w:rPr>
        <w:t>DNA:</w:t>
      </w:r>
    </w:p>
    <w:p w:rsidRDefault="005B7A9D" w:rsidP="005B7A9D" w:rsidR="005B7A9D">
      <w:pPr>
        <w:pStyle w:val="Odlomakpopisa"/>
        <w:numPr>
          <w:ilvl w:val="0"/>
          <w:numId w:val="4"/>
        </w:numPr>
        <w:jc w:val="both"/>
        <w:rPr>
          <w:rFonts w:hAnsi="Times New Roman" w:ascii="Times New Roman"/>
          <w:szCs w:val="24"/>
        </w:rPr>
      </w:pPr>
      <w:r>
        <w:rPr>
          <w:rFonts w:hAnsi="Times New Roman" w:ascii="Times New Roman"/>
          <w:szCs w:val="24"/>
        </w:rPr>
        <w:t>e-oglasna ploča sudova</w:t>
      </w:r>
    </w:p>
    <w:p w:rsidRDefault="005B7A9D" w:rsidP="00554961" w:rsidR="00853B3E" w:rsidRPr="00554961">
      <w:pPr>
        <w:pStyle w:val="Odlomakpopisa"/>
        <w:numPr>
          <w:ilvl w:val="0"/>
          <w:numId w:val="4"/>
        </w:numPr>
        <w:jc w:val="both"/>
        <w:rPr>
          <w:rFonts w:hAnsi="Times New Roman" w:ascii="Times New Roman"/>
          <w:szCs w:val="24"/>
        </w:rPr>
      </w:pPr>
      <w:r>
        <w:rPr>
          <w:rFonts w:hAnsi="Times New Roman" w:ascii="Times New Roman"/>
          <w:szCs w:val="24"/>
        </w:rPr>
        <w:t>spis</w:t>
      </w:r>
    </w:p>
    <w:sectPr w:rsidSect="00654073" w:rsidR="00853B3E" w:rsidRPr="00554961">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5A3" w:rsidP="00CD55A3" w:rsidR="00CD55A3">
      <w:r>
        <w:separator/>
      </w:r>
    </w:p>
  </w:endnote>
  <w:endnote w:id="0" w:type="continuationSeparator">
    <w:p w:rsidRDefault="00CD55A3" w:rsidP="00CD55A3" w:rsidR="00CD55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hAnsi="Times New Roman" w:ascii="Times New Roman"/>
      </w:rPr>
      <w:id w:val="-1102487452"/>
      <w:docPartObj>
        <w:docPartGallery w:val="Page Numbers (Bottom of Page)"/>
        <w:docPartUnique/>
      </w:docPartObj>
    </w:sdtPr>
    <w:sdtEndPr/>
    <w:sdtContent>
      <w:p w:rsidRDefault="00654073" w:rsidR="00654073" w:rsidRPr="00FF48CB">
        <w:pPr>
          <w:pStyle w:val="Podnoje"/>
          <w:jc w:val="center"/>
          <w:rPr>
            <w:rFonts w:hAnsi="Times New Roman" w:ascii="Times New Roman"/>
          </w:rPr>
        </w:pPr>
        <w:r w:rsidRPr="00FF48CB">
          <w:rPr>
            <w:rFonts w:hAnsi="Times New Roman" w:ascii="Times New Roman"/>
          </w:rPr>
          <w:fldChar w:fldCharType="begin"/>
        </w:r>
        <w:r w:rsidRPr="00FF48CB">
          <w:rPr>
            <w:rFonts w:hAnsi="Times New Roman" w:ascii="Times New Roman"/>
          </w:rPr>
          <w:instrText>PAGE   \* MERGEFORMAT</w:instrText>
        </w:r>
        <w:r w:rsidRPr="00FF48CB">
          <w:rPr>
            <w:rFonts w:hAnsi="Times New Roman" w:ascii="Times New Roman"/>
          </w:rPr>
          <w:fldChar w:fldCharType="separate"/>
        </w:r>
        <w:r w:rsidR="00375128" w:rsidRPr="00375128">
          <w:rPr>
            <w:rFonts w:hAnsi="Times New Roman" w:ascii="Times New Roman"/>
            <w:noProof/>
            <w:lang w:val="hr-HR"/>
          </w:rPr>
          <w:t>2</w:t>
        </w:r>
        <w:r w:rsidRPr="00FF48CB">
          <w:rPr>
            <w:rFonts w:hAnsi="Times New Roman" w:ascii="Times New Roman"/>
          </w:rPr>
          <w:fldChar w:fldCharType="end"/>
        </w:r>
      </w:p>
    </w:sdtContent>
  </w:sdt>
  <w:p w:rsidRDefault="00654073" w:rsidR="006540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5A3" w:rsidP="00CD55A3" w:rsidR="00CD55A3">
      <w:r>
        <w:separator/>
      </w:r>
    </w:p>
  </w:footnote>
  <w:footnote w:id="0" w:type="continuationSeparator">
    <w:p w:rsidRDefault="00CD55A3" w:rsidP="00CD55A3" w:rsidR="00CD55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9D" w:rsidP="00CD55A3" w:rsidR="00CD55A3" w:rsidRPr="00CD55A3">
    <w:pPr>
      <w:pStyle w:val="Zaglavlje"/>
      <w:jc w:val="right"/>
      <w:rPr>
        <w:rFonts w:hAnsi="Times New Roman" w:ascii="Times New Roman"/>
      </w:rPr>
    </w:pPr>
    <w:r>
      <w:rPr>
        <w:rFonts w:hAnsi="Times New Roman" w:ascii="Times New Roman"/>
      </w:rPr>
      <w:t>4.</w:t>
    </w:r>
    <w:r w:rsidR="00CD55A3" w:rsidRPr="00CD55A3">
      <w:rPr>
        <w:rFonts w:hAnsi="Times New Roman" w:ascii="Times New Roman"/>
      </w:rPr>
      <w:t>St-2579/2015</w:t>
    </w:r>
  </w:p>
  <w:p w:rsidRDefault="00CD55A3" w:rsidR="00CD55A3" w:rsidRPr="00CD55A3">
    <w:pPr>
      <w:pStyle w:val="Zaglavlje"/>
      <w:rPr>
        <w:rFonts w:hAnsi="Times New Roman" w:ascii="Times New Roman"/>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4073" w:rsidP="00654073" w:rsidR="00654073" w:rsidRPr="00654073">
    <w:pPr>
      <w:pStyle w:val="Zaglavlje"/>
      <w:jc w:val="right"/>
      <w:rPr>
        <w:rFonts w:hAnsi="Times New Roman" w:ascii="Times New Roman"/>
        <w:lang w:val="hr-HR"/>
      </w:rPr>
    </w:pPr>
    <w:r w:rsidRPr="00654073">
      <w:rPr>
        <w:rFonts w:hAnsi="Times New Roman" w:ascii="Times New Roman"/>
        <w:lang w:val="hr-HR"/>
      </w:rPr>
      <w:t>4.St-2579/2015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B74AF"/>
    <w:multiLevelType w:val="hybridMultilevel"/>
    <w:tmpl w:val="D102C1FA"/>
    <w:lvl w:tplc="C090DB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445A28"/>
    <w:multiLevelType w:val="hybridMultilevel"/>
    <w:tmpl w:val="BC4EB71A"/>
    <w:lvl w:tplc="BCF497D8" w:ilvl="0">
      <w:start w:val="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2FAA4673"/>
    <w:multiLevelType w:val="hybridMultilevel"/>
    <w:tmpl w:val="9EEAE878"/>
    <w:lvl w:tplc="5DCE0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7CC64E7"/>
    <w:multiLevelType w:val="hybridMultilevel"/>
    <w:tmpl w:val="72B0429C"/>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039D"/>
    <w:rsid w:val="00066650"/>
    <w:rsid w:val="000B4D96"/>
    <w:rsid w:val="001500A7"/>
    <w:rsid w:val="001578B3"/>
    <w:rsid w:val="00375128"/>
    <w:rsid w:val="00382A8B"/>
    <w:rsid w:val="003C2F22"/>
    <w:rsid w:val="00417EA6"/>
    <w:rsid w:val="0045039D"/>
    <w:rsid w:val="00554961"/>
    <w:rsid w:val="005B7A9D"/>
    <w:rsid w:val="00654073"/>
    <w:rsid w:val="0071519E"/>
    <w:rsid w:val="007F7A84"/>
    <w:rsid w:val="00814EDB"/>
    <w:rsid w:val="00815142"/>
    <w:rsid w:val="00817147"/>
    <w:rsid w:val="00853B3E"/>
    <w:rsid w:val="00981D37"/>
    <w:rsid w:val="00A1771E"/>
    <w:rsid w:val="00A51DE9"/>
    <w:rsid w:val="00B45F3F"/>
    <w:rsid w:val="00B7506F"/>
    <w:rsid w:val="00C85131"/>
    <w:rsid w:val="00CD55A3"/>
    <w:rsid w:val="00D5444F"/>
    <w:rsid w:val="00DD0D50"/>
    <w:rsid w:val="00DF0CAC"/>
    <w:rsid w:val="00EB6A52"/>
    <w:rsid w:val="00F2599E"/>
    <w:rsid w:val="00FA10FE"/>
    <w:rsid w:val="00FF48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039D"/>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5039D"/>
    <w:pPr>
      <w:jc w:val="both"/>
    </w:pPr>
    <w:rPr>
      <w:rFonts w:hAnsi="Times New Roman" w:ascii="Times New Roman"/>
      <w:szCs w:val="24"/>
      <w:lang w:val="hr-HR"/>
    </w:rPr>
  </w:style>
  <w:style w:customStyle="true" w:styleId="TijelotekstaChar" w:type="character">
    <w:name w:val="Tijelo teksta Char"/>
    <w:basedOn w:val="Zadanifontodlomka"/>
    <w:link w:val="Tijeloteksta"/>
    <w:semiHidden/>
    <w:rsid w:val="0045039D"/>
    <w:rPr>
      <w:rFonts w:cs="Times New Roman" w:eastAsia="Times New Roman"/>
      <w:szCs w:val="24"/>
      <w:lang w:eastAsia="hr-HR"/>
    </w:rPr>
  </w:style>
  <w:style w:styleId="Odlomakpopisa" w:type="paragraph">
    <w:name w:val="List Paragraph"/>
    <w:basedOn w:val="Normal"/>
    <w:uiPriority w:val="34"/>
    <w:qFormat/>
    <w:rsid w:val="0045039D"/>
    <w:pPr>
      <w:ind w:left="720"/>
      <w:contextualSpacing/>
    </w:pPr>
  </w:style>
  <w:style w:styleId="Zaglavlje" w:type="paragraph">
    <w:name w:val="header"/>
    <w:basedOn w:val="Normal"/>
    <w:link w:val="ZaglavljeChar"/>
    <w:uiPriority w:val="99"/>
    <w:unhideWhenUsed/>
    <w:rsid w:val="00CD55A3"/>
    <w:pPr>
      <w:tabs>
        <w:tab w:pos="4536" w:val="center"/>
        <w:tab w:pos="9072" w:val="right"/>
      </w:tabs>
    </w:pPr>
  </w:style>
  <w:style w:customStyle="true" w:styleId="ZaglavljeChar" w:type="character">
    <w:name w:val="Zaglavlje Char"/>
    <w:basedOn w:val="Zadanifontodlomka"/>
    <w:link w:val="Zaglavlje"/>
    <w:uiPriority w:val="99"/>
    <w:rsid w:val="00CD55A3"/>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CD55A3"/>
    <w:pPr>
      <w:tabs>
        <w:tab w:pos="4536" w:val="center"/>
        <w:tab w:pos="9072" w:val="right"/>
      </w:tabs>
    </w:pPr>
  </w:style>
  <w:style w:customStyle="true" w:styleId="PodnojeChar" w:type="character">
    <w:name w:val="Podnožje Char"/>
    <w:basedOn w:val="Zadanifontodlomka"/>
    <w:link w:val="Podnoje"/>
    <w:uiPriority w:val="99"/>
    <w:rsid w:val="00CD55A3"/>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CD55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55A3"/>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D5444F"/>
    <w:rPr>
      <w:color w:val="808080"/>
      <w:bdr w:space="0" w:sz="0" w:color="auto" w:val="none"/>
      <w:shd w:fill="auto" w:color="auto" w:val="clear"/>
    </w:rPr>
  </w:style>
  <w:style w:customStyle="true" w:styleId="eSPISCCParagraphDefaultFont" w:type="character">
    <w:name w:val="eSPIS_CC_Paragraph Default Font"/>
    <w:basedOn w:val="Zadanifontodlomka"/>
    <w:rsid w:val="00D5444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444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5444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444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039D"/>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5039D"/>
    <w:pPr>
      <w:jc w:val="both"/>
    </w:pPr>
    <w:rPr>
      <w:rFonts w:ascii="Times New Roman" w:hAnsi="Times New Roman"/>
      <w:szCs w:val="24"/>
      <w:lang w:val="hr-HR"/>
    </w:rPr>
  </w:style>
  <w:style w:customStyle="1" w:styleId="TijelotekstaChar" w:type="character">
    <w:name w:val="Tijelo teksta Char"/>
    <w:basedOn w:val="Zadanifontodlomka"/>
    <w:link w:val="Tijeloteksta"/>
    <w:semiHidden/>
    <w:rsid w:val="0045039D"/>
    <w:rPr>
      <w:rFonts w:cs="Times New Roman" w:eastAsia="Times New Roman"/>
      <w:szCs w:val="24"/>
      <w:lang w:eastAsia="hr-HR"/>
    </w:rPr>
  </w:style>
  <w:style w:styleId="Odlomakpopisa" w:type="paragraph">
    <w:name w:val="List Paragraph"/>
    <w:basedOn w:val="Normal"/>
    <w:uiPriority w:val="34"/>
    <w:qFormat/>
    <w:rsid w:val="0045039D"/>
    <w:pPr>
      <w:ind w:left="720"/>
      <w:contextualSpacing/>
    </w:pPr>
  </w:style>
  <w:style w:styleId="Zaglavlje" w:type="paragraph">
    <w:name w:val="header"/>
    <w:basedOn w:val="Normal"/>
    <w:link w:val="ZaglavljeChar"/>
    <w:uiPriority w:val="99"/>
    <w:unhideWhenUsed/>
    <w:rsid w:val="00CD55A3"/>
    <w:pPr>
      <w:tabs>
        <w:tab w:pos="4536" w:val="center"/>
        <w:tab w:pos="9072" w:val="right"/>
      </w:tabs>
    </w:pPr>
  </w:style>
  <w:style w:customStyle="1" w:styleId="ZaglavljeChar" w:type="character">
    <w:name w:val="Zaglavlje Char"/>
    <w:basedOn w:val="Zadanifontodlomka"/>
    <w:link w:val="Zaglavlje"/>
    <w:uiPriority w:val="99"/>
    <w:rsid w:val="00CD55A3"/>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CD55A3"/>
    <w:pPr>
      <w:tabs>
        <w:tab w:pos="4536" w:val="center"/>
        <w:tab w:pos="9072" w:val="right"/>
      </w:tabs>
    </w:pPr>
  </w:style>
  <w:style w:customStyle="1" w:styleId="PodnojeChar" w:type="character">
    <w:name w:val="Podnožje Char"/>
    <w:basedOn w:val="Zadanifontodlomka"/>
    <w:link w:val="Podnoje"/>
    <w:uiPriority w:val="99"/>
    <w:rsid w:val="00CD55A3"/>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CD55A3"/>
    <w:rPr>
      <w:rFonts w:ascii="Tahoma" w:cs="Tahoma" w:hAnsi="Tahoma"/>
      <w:sz w:val="16"/>
      <w:szCs w:val="16"/>
    </w:rPr>
  </w:style>
  <w:style w:customStyle="1" w:styleId="TekstbaloniaChar" w:type="character">
    <w:name w:val="Tekst balončića Char"/>
    <w:basedOn w:val="Zadanifontodlomka"/>
    <w:link w:val="Tekstbalonia"/>
    <w:uiPriority w:val="99"/>
    <w:semiHidden/>
    <w:rsid w:val="00CD55A3"/>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D5444F"/>
    <w:rPr>
      <w:color w:val="808080"/>
      <w:bdr w:color="auto" w:space="0" w:sz="0" w:val="none"/>
      <w:shd w:color="auto" w:fill="auto" w:val="clear"/>
    </w:rPr>
  </w:style>
  <w:style w:customStyle="1" w:styleId="eSPISCCParagraphDefaultFont" w:type="character">
    <w:name w:val="eSPIS_CC_Paragraph Default Font"/>
    <w:basedOn w:val="Zadanifontodlomka"/>
    <w:rsid w:val="00D5444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444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5444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444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944975">
      <w:bodyDiv w:val="true"/>
      <w:marLeft w:val="0"/>
      <w:marRight w:val="0"/>
      <w:marTop w:val="0"/>
      <w:marBottom w:val="0"/>
      <w:divBdr>
        <w:top w:space="0" w:sz="0" w:color="auto" w:val="none"/>
        <w:left w:space="0" w:sz="0" w:color="auto" w:val="none"/>
        <w:bottom w:space="0" w:sz="0" w:color="auto" w:val="none"/>
        <w:right w:space="0" w:sz="0" w:color="auto" w:val="none"/>
      </w:divBdr>
    </w:div>
    <w:div w:id="1587957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2579</izvorni_sadrzaj>
    <derivirana_varijabla naziv="DomainObject.Predmet.Broj_1">2579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St-2579/2015</izvorni_sadrzaj>
    <derivirana_varijabla naziv="DomainObject.Predmet.OznakaBroj_1">St-2579/2015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izvorni_sadrzaj>
    <derivirana_varijabla naziv="DomainObject.Predmet.StrankaFormated_1">  KRAGIĆ d.o.o. za proizvodnju plastičnih metalnih predmeta i za trgovinu; ADRIAKARTON, društvo s ograničenom odgovornošću za kartonažu i trgovinu; CRO LAMA trgovina, zastupanje i posredovanje d.o.o.; CROATIA osiguranje d.d.; ČISTOĆA društvo s ograničenom odgovornošću za obavljanje komunalnih djelatnosti održavanja čistoće i odlaganja komunaln; DEBITUM d.o.o. za prijevoz i trgovinu; Financijska agencija; GOTOŠPED d.o.o. za prijevoz, trgovinu i turizam; GRADSKA ČISTOĆA društvo s ograničenom odgovornošću za održavanje čistoće i odlaganje komunalnog otpada; HEP - Opskrba d.o.o. za opskrbu potrošača električnom, toplinskom energijom i plinom; HEP-Operator distribucijskog sustava d.o.o. za distribuciju i opskrbu električne energije; Hrvatska radiotelevizija; Hrvatske vode, pravna osoba za upravljanje vodama; HRVATSKE ŠUME društvo s ograničenom odgovornošću; Inter DomPaneli društvo s ograničenom odgovornošću za trgovinu, opremanje objekata i izvoz; Mapei Croatia d.o.o. za zastupanje i trgovinu zastupanog po punomoćniku Sanja Turković; MATRA COMMERCE, d.o.o. za export-import; MAX &amp; MORIS d.o.o. za proizvodnju i trgovinu; MIK TRANSPORT trgovina i usluge d.o.o.; OBLIKOVANJE PROSTORA d.o.o. za proizvodnju građevinske stolarije i elemenata; POLA - POLA d.o.o. za usluge; Ante Rađa; Ministarstvo financija RH zastupanog po punomoćniku ŽUPANIJSKO DRŽAVNO ODVJETNIŠTVO U SPLITU; SALONAŠPED društvo s ograničenom odgovornošću za uvoz-izvoz, transport i špediciju; Sberbank d.d.; SOCIETE GENERALE-SPLITSKA BANKA dioničko društvo; SOPRO BAUCHEMIE GMBH; Nedjeljko Tešija; TIN COMMERCE d.o.o. promet i usluge; UniCredit Leasing Croatia društvo s ograničenom odgovornošću za leasing; UNIQA osiguranje d.d.; VIPnet, društvo s ograničenom odgovornošću za usluge javnih telekomunikacija; VISA-PROMET, d.o.o. za trgovinu i promet; Wiener osiguranje Vienna Insurance Group dioničko društvo za osiguranje; ZAGREBŠPED, društvo s ograničenom odgovornošću, međunarodna špedicija, unutrašnja i vanjska trgovina</derivirana_varijabla>
  </DomainObject.Predmet.StrankaFormated>
  <DomainObject.Predmet.StrankaFormatedOIB>
    <izvorni_sadrzaj>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izvorni_sadrzaj>
    <derivirana_varijabla naziv="DomainObject.Predmet.StrankaFormatedOIB_1">  KRAGIĆ d.o.o. za proizvodnju plastičnih metalnih predmeta i za trgovinu, OIB 35264136731; ADRIAKARTON, društvo s ograničenom odgovornošću za kartonažu i trgovinu, OIB 73348871898; CRO LAMA trgovina, zastupanje i posredovanje d.o.o., OIB 53099013359; CROATIA osiguranje d.d., OIB 26187994862; ČISTOĆA društvo s ograničenom odgovornošću za obavljanje komunalnih djelatnosti održavanja čistoće i odlaganja komunaln, OIB 38812451417; DEBITUM d.o.o. za prijevoz i trgovinu, OIB 99116068935; Financijska agencija, OIB 85821130368; GOTOŠPED d.o.o. za prijevoz, trgovinu i turizam, OIB 80509929060; GRADSKA ČISTOĆA društvo s ograničenom odgovornošću za održavanje čistoće i odlaganje komunalnog otpada, OIB 54873130289; HEP - Opskrba d.o.o. za opskrbu potrošača električnom, toplinskom energijom i plinom, OIB 63073332379; HEP-Operator distribucijskog sustava d.o.o. za distribuciju i opskrbu električne energije, OIB 46830600751; Hrvatska radiotelevizija, OIB 68419124305; Hrvatske vode, pravna osoba za upravljanje vodama, OIB 28921383001; HRVATSKE ŠUME društvo s ograničenom odgovornošću, OIB 69693144506; Inter DomPaneli društvo s ograničenom odgovornošću za trgovinu, opremanje objekata i izvoz, OIB 04156715506; Mapei Croatia d.o.o. za zastupanje i trgovinu, OIB 89471789472 zastupanog po punomoćniku Sanja Turković; MATRA COMMERCE, d.o.o. za export-import, OIB 83997882438; MAX &amp; MORIS d.o.o. za proizvodnju i trgovinu, OIB 45411389236; MIK TRANSPORT trgovina i usluge d.o.o., OIB 11707163291; OBLIKOVANJE PROSTORA d.o.o. za proizvodnju građevinske stolarije i elemenata, OIB 85884674201; POLA - POLA d.o.o. za usluge, OIB 17690732598; Ante Rađa, OIB 54344092091; Ministarstvo financija RH, OIB 18683136487 zastupanog po punomoćniku ŽUPANIJSKO DRŽAVNO ODVJETNIŠTVO U SPLITU; SALONAŠPED društvo s ograničenom odgovornošću za uvoz-izvoz, transport i špediciju, OIB 84366092850; Sberbank d.d., OIB 78427478595; SOCIETE GENERALE-SPLITSKA BANKA dioničko društvo, OIB 69326397242; SOPRO BAUCHEMIE GMBH, OIB 43480207040; Nedjeljko Tešija, OIB 63318738680; TIN COMMERCE d.o.o. promet i usluge, OIB 27535603642; UniCredit Leasing Croatia društvo s ograničenom odgovornošću za leasing, OIB 18736141210; UNIQA osiguranje d.d., OIB 75665455333; VIPnet, društvo s ograničenom odgovornošću za usluge javnih telekomunikacija, OIB 29524210204; VISA-PROMET, d.o.o. za trgovinu i promet, OIB 68171831849; Wiener osiguranje Vienna Insurance Group dioničko društvo za osiguranje, OIB 52848403362; ZAGREBŠPED, društvo s ograničenom odgovornošću, međunarodna špedicija, unutrašnja i vanjska trgovina, OIB 02573674713</derivirana_varijabla>
  </DomainObject.Predmet.StrankaFormatedOIB>
  <DomainObject.Predmet.StrankaFormatedWithAdress>
    <izvorni_sadrzaj>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izvorni_sadrzaj>
    <derivirana_varijabla naziv="DomainObject.Predmet.StrankaFormatedWithAdress_1"> KRAGIĆ d.o.o. za proizvodnju plastičnih metalnih predmeta i za trgovinu, Dicmo, Prisoje 21, 21232 Prisoje; ADRIAKARTON, društvo s ograničenom odgovornošću za kartonažu i trgovinu, Plano 22 Apr, 21220 Plano; CRO LAMA trgovina, zastupanje i posredovanje d.o.o., Rakitska 10/a, 10437 Rakitje; CROATIA osiguranje d.d., Miramarska 22, 10000 Zagreb; ČISTOĆA društvo s ograničenom odgovornošću za obavljanje komunalnih djelatnosti održavanja čistoće i odlaganja komunaln, Put Plokita 81, 21000 Split; DEBITUM d.o.o. za prijevoz i trgovinu, Lugovići, Slavice 42, 22000 Bilice; Financijska agencija, Ulica grada Vukovara 70, 10000 Zagreb; GOTOŠPED d.o.o. za prijevoz, trgovinu i turizam, Draškovićeva Ulica 70, 21210 Solin; GRADSKA ČISTOĆA društvo s ograničenom odgovornošću za održavanje čistoće i odlaganje komunalnog otpada, Stjepana Radića 100, 22000 Šibenik; HEP - Opskrba d.o.o. za opskrbu potrošača električnom, toplinskom energijom i plinom, Ulica grada Vukovara 37, 10000 Zagreb; HEP-Operator distribucijskog sustava d.o.o. za distribuciju i opskrbu električne energije, Ulica grada Vukovara 37, 10000 Zagreb; Hrvatska radiotelevizija, Prisavlje 3, 10000 Zagreb; Hrvatske vode, pravna osoba za upravljanje vodama, Grada Vukovara 220, 10000 Zagreb; HRVATSKE ŠUME društvo s ograničenom odgovornošću, Ul.Ljudevita Farkaša Vukotinovića 2, 10000 Zagreb; Inter DomPaneli društvo s ograničenom odgovornošću za trgovinu, opremanje objekata i izvoz, Remetinec 42, 10000 Zagreb; Mapei Croatia d.o.o. za zastupanje i trgovinu, Purgarija 14, 10431 Kerestinec zastupanog po punomoćniku Sanja Turković; MATRA COMMERCE, d.o.o. za export-import, Hercegovačka 30, 21000 Split; MAX &amp; MORIS d.o.o. za proizvodnju i trgovinu, Put Sv. Ižidora 10, 21000 Split; MIK TRANSPORT trgovina i usluge d.o.o., Škrape 51, 21000 Split; OBLIKOVANJE PROSTORA d.o.o. za proizvodnju građevinske stolarije i elemenata, Zoranićeva 85, 21210 Mravince; POLA - POLA d.o.o. za usluge, Pujanke 34, 21000 Split; Ante Rađa, Petra Kružića 22, 21210 Solin; Ministarstvo financija RH, Katančićeva 5, 10000 Zagreb zastupanog po punomoćniku ŽUPANIJSKO DRŽAVNO ODVJETNIŠTVO U SPLITU; SALONAŠPED društvo s ograničenom odgovornošću za uvoz-izvoz, transport i špediciju, Don F.Bulića 84, 21210 Solin; Sberbank d.d., Varšavska 9, 10000 Zagreb; SOCIETE GENERALE-SPLITSKA BANKA dioničko društvo, Ruđera Boškovića 16, 21000 Split; SOPRO BAUCHEMIE GMBH, Laser Strasse 7, Asten; Nedjeljko Tešija, Sestara Karmelićanki 8, 21000 Split; TIN COMMERCE d.o.o. promet i usluge, Kila 11, 21000 Split; UniCredit Leasing Croatia društvo s ograničenom odgovornošću za leasing, Heinzelova 33, 10000 Zagreb; UNIQA osiguranje d.d., Planinska 13 A, 10000 Zagreb; VIPnet, društvo s ograničenom odgovornošću za usluge javnih telekomunikacija, Vrtni put 1, 10000 Zagreb; VISA-PROMET, d.o.o. za trgovinu i promet, Rimski Put 2/b, 21220 Trogir; Wiener osiguranje Vienna Insurance Group dioničko društvo za osiguranje, Slovenska ulica 24, 10000 Zagreb; ZAGREBŠPED, društvo s ograničenom odgovornošću, međunarodna špedicija, unutrašnja i vanjska trgovina, Vodovodna 20/a, 10000 Zagreb</derivirana_varijabla>
  </DomainObject.Predmet.StrankaFormatedWithAdress>
  <DomainObject.Predmet.StrankaFormatedWithAdressOIB>
    <izvorni_sadrzaj>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izvorni_sadrzaj>
    <derivirana_varijabla naziv="DomainObject.Predmet.StrankaFormatedWithAdressOIB_1"> KRAGIĆ d.o.o. za proizvodnju plastičnih metalnih predmeta i za trgovinu, OIB 35264136731, Dicmo, Prisoje 21, 21232 Prisoje; ADRIAKARTON, društvo s ograničenom odgovornošću za kartonažu i trgovinu, OIB 73348871898, Plano 22 Apr, 21220 Plano; CRO LAMA trgovina, zastupanje i posredovanje d.o.o., OIB 53099013359, Rakitska 10/a, 10437 Rakitje; CROATIA osiguranje d.d., OIB 26187994862, Miramarska 22, 10000 Zagreb; ČISTOĆA društvo s ograničenom odgovornošću za obavljanje komunalnih djelatnosti održavanja čistoće i odlaganja komunaln, OIB 38812451417, Put Plokita 81, 21000 Split; DEBITUM d.o.o. za prijevoz i trgovinu, OIB 99116068935, Lugovići, Slavice 42, 22000 Bilice; Financijska agencija, OIB 85821130368, Ulica grada Vukovara 70, 10000 Zagreb; GOTOŠPED d.o.o. za prijevoz, trgovinu i turizam, OIB 80509929060, Draškovićeva Ulica 70, 21210 Solin; GRADSKA ČISTOĆA društvo s ograničenom odgovornošću za održavanje čistoće i odlaganje komunalnog otpada, OIB 54873130289, Stjepana Radića 100, 22000 Šibenik; HEP - Opskrba d.o.o. za opskrbu potrošača električnom, toplinskom energijom i plinom, OIB 63073332379, Ulica grada Vukovara 37, 10000 Zagreb; HEP-Operator distribucijskog sustava d.o.o. za distribuciju i opskrbu električne energije, OIB 46830600751, Ulica grada Vukovara 37, 10000 Zagreb; Hrvatska radiotelevizija, OIB 68419124305, Prisavlje 3, 10000 Zagreb; Hrvatske vode, pravna osoba za upravljanje vodama, OIB 28921383001, Grada Vukovara 220, 10000 Zagreb; HRVATSKE ŠUME društvo s ograničenom odgovornošću, OIB 69693144506, Ul.Ljudevita Farkaša Vukotinovića 2, 10000 Zagreb; Inter DomPaneli društvo s ograničenom odgovornošću za trgovinu, opremanje objekata i izvoz, OIB 04156715506, Remetinec 42, 10000 Zagreb; Mapei Croatia d.o.o. za zastupanje i trgovinu, OIB 89471789472, Purgarija 14, 10431 Kerestinec zastupanog po punomoćniku Sanja Turković; MATRA COMMERCE, d.o.o. za export-import, OIB 83997882438, Hercegovačka 30, 21000 Split; MAX &amp; MORIS d.o.o. za proizvodnju i trgovinu, OIB 45411389236, Put Sv. Ižidora 10, 21000 Split; MIK TRANSPORT trgovina i usluge d.o.o., OIB 11707163291, Škrape 51, 21000 Split; OBLIKOVANJE PROSTORA d.o.o. za proizvodnju građevinske stolarije i elemenata, OIB 85884674201, Zoranićeva 85, 21210 Mravince; POLA - POLA d.o.o. za usluge, OIB 17690732598, Pujanke 34, 21000 Split; Ante Rađa, OIB 54344092091, Petra Kružića 22, 21210 Solin; Ministarstvo financija RH, OIB 18683136487, Katančićeva 5, 10000 Zagreb zastupanog po punomoćniku ŽUPANIJSKO DRŽAVNO ODVJETNIŠTVO U SPLITU; SALONAŠPED društvo s ograničenom odgovornošću za uvoz-izvoz, transport i špediciju, OIB 84366092850, Don F.Bulića 84, 21210 Solin; Sberbank d.d., OIB 78427478595, Varšavska 9, 10000 Zagreb; SOCIETE GENERALE-SPLITSKA BANKA dioničko društvo, OIB 69326397242, Ruđera Boškovića 16, 21000 Split; SOPRO BAUCHEMIE GMBH, OIB 43480207040, Laser Strasse 7, Asten; Nedjeljko Tešija, OIB 63318738680, Sestara Karmelićanki 8, 21000 Split; TIN COMMERCE d.o.o. promet i usluge, OIB 27535603642, Kila 11, 21000 Split; UniCredit Leasing Croatia društvo s ograničenom odgovornošću za leasing, OIB 18736141210, Heinzelova 33, 10000 Zagreb; UNIQA osiguranje d.d., OIB 75665455333, Planinska 13 A, 10000 Zagreb; VIPnet, društvo s ograničenom odgovornošću za usluge javnih telekomunikacija, OIB 29524210204, Vrtni put 1, 10000 Zagreb; VISA-PROMET, d.o.o. za trgovinu i promet, OIB 68171831849, Rimski Put 2/b, 21220 Trogir; Wiener osiguranje Vienna Insurance Group dioničko društvo za osiguranje, OIB 52848403362, Slovenska ulica 24, 10000 Zagreb; ZAGREBŠPED, društvo s ograničenom odgovornošću, međunarodna špedicija, unutrašnja i vanjska trgovina, OIB 02573674713, Vodovodna 20/a, 10000 Zagreb</derivirana_varijabla>
  </DomainObject.Predmet.StrankaFormatedWithAdressOIB>
  <DomainObject.Predmet.StrankaWithAdress>
    <izvorni_sadrzaj>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izvorni_sadrzaj>
    <derivirana_varijabla naziv="DomainObject.Predmet.StrankaWithAdress_1">KRAGIĆ d.o.o. za proizvodnju plastičnih metalnih predmeta i za trgovinu Dicmo, Prisoje 21,21232 Prisoje,ADRIAKARTON, društvo s ograničenom odgovornošću za kartonažu i trgovinu Plano 22 Apr,21220 Plano,CRO LAMA trgovina, zastupanje i posredovanje d.o.o. Rakitska 10/a,10437 Rakitje,CROATIA osiguranje d.d. Miramarska 22,10000 Zagreb,ČISTOĆA društvo s ograničenom odgovornošću za obavljanje komunalnih djelatnosti održavanja čistoće i odlaganja komunaln Put Plokita 81,21000 Split,DEBITUM d.o.o. za prijevoz i trgovinu Lugovići, Slavice 42,22000 Bilice,Financijska agencija Ulica grada Vukovara 70,10000 Zagreb,GOTOŠPED d.o.o. za prijevoz, trgovinu i turizam Draškovićeva Ulica 70,21210 Solin,GRADSKA ČISTOĆA društvo s ograničenom odgovornošću za održavanje čistoće i odlaganje komunalnog otpada Stjepana Radića 100,22000 Šibenik,HEP - Opskrba d.o.o. za opskrbu potrošača električnom, toplinskom energijom i plinom Ulica grada Vukovara 37,10000 Zagreb,HEP-Operator distribucijskog sustava d.o.o. za distribuciju i opskrbu električne energije Ulica grada Vukovara 37,10000 Zagreb,Hrvatska radiotelevizija Prisavlje 3,10000 Zagreb,Hrvatske vode, pravna osoba za upravljanje vodama Grada Vukovara 220,10000 Zagreb,HRVATSKE ŠUME društvo s ograničenom odgovornošću Ul.Ljudevita Farkaša Vukotinovića 2,10000 Zagreb,Inter DomPaneli društvo s ograničenom odgovornošću za trgovinu, opremanje objekata i izvoz Remetinec 42,10000 Zagreb,Mapei Croatia d.o.o. za zastupanje i trgovinu Purgarija 14,10431 Kerestinec,MATRA COMMERCE, d.o.o. za export-import Hercegovačka 30,21000 Split,MAX &amp; MORIS d.o.o. za proizvodnju i trgovinu Put Sv. Ižidora 10,21000 Split,MIK TRANSPORT trgovina i usluge d.o.o. Škrape 51,21000 Split,OBLIKOVANJE PROSTORA d.o.o. za proizvodnju građevinske stolarije i elemenata Zoranićeva 85,21210 Mravince,POLA - POLA d.o.o. za usluge Pujanke 34,21000 Split,Ante Rađa Petra Kružića 22,21210 Solin,Ministarstvo financija RH Katančićeva 5,10000 Zagreb,SALONAŠPED društvo s ograničenom odgovornošću za uvoz-izvoz, transport i špediciju Don F.Bulića 84,21210 Solin,Sberbank d.d. Varšavska 9,10000 Zagreb,SOCIETE GENERALE-SPLITSKA BANKA dioničko društvo Ruđera Boškovića 16,21000 Split,SOPRO BAUCHEMIE GMBH Laser Strasse 7,Asten,Nedjeljko Tešija Sestara Karmelićanki 8,21000 Split,TIN COMMERCE d.o.o. promet i usluge Kila 11,21000 Split,UniCredit Leasing Croatia društvo s ograničenom odgovornošću za leasing Heinzelova 33,10000 Zagreb,UNIQA osiguranje d.d. Planinska 13 A,10000 Zagreb,VIPnet, društvo s ograničenom odgovornošću za usluge javnih telekomunikacija Vrtni put 1,10000 Zagreb,VISA-PROMET, d.o.o. za trgovinu i promet Rimski Put 2/b,21220 Trogir,Wiener osiguranje Vienna Insurance Group dioničko društvo za osiguranje Slovenska ulica 24,10000 Zagreb,ZAGREBŠPED, društvo s ograničenom odgovornošću, međunarodna špedicija, unutrašnja i vanjska trgovina Vodovodna 20/a,10000 Zagreb</derivirana_varijabla>
  </DomainObject.Predmet.StrankaWithAdress>
  <DomainObject.Predmet.StrankaWithAdressOIB>
    <izvorni_sadrzaj>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izvorni_sadrzaj>
    <derivirana_varijabla naziv="DomainObject.Predmet.StrankaWithAdressOIB_1">KRAGIĆ d.o.o. za proizvodnju plastičnih metalnih predmeta i za trgovinu, OIB 35264136731, Dicmo, Prisoje 21,21232 Prisoje,ADRIAKARTON, društvo s ograničenom odgovornošću za kartonažu i trgovinu, OIB 73348871898, Plano 22 Apr,21220 Plano,CRO LAMA trgovina, zastupanje i posredovanje d.o.o., OIB 53099013359, Rakitska 10/a,10437 Rakitje,CROATIA osiguranje d.d., OIB 26187994862, Miramarska 22,10000 Zagreb,ČISTOĆA društvo s ograničenom odgovornošću za obavljanje komunalnih djelatnosti održavanja čistoće i odlaganja komunaln, OIB 38812451417, Put Plokita 81,21000 Split,DEBITUM d.o.o. za prijevoz i trgovinu, OIB 99116068935, Lugovići, Slavice 42,22000 Bilice,Financijska agencija, OIB 85821130368, Ulica grada Vukovara 70,10000 Zagreb,GOTOŠPED d.o.o. za prijevoz, trgovinu i turizam, OIB 80509929060, Draškovićeva Ulica 70,21210 Solin,GRADSKA ČISTOĆA društvo s ograničenom odgovornošću za održavanje čistoće i odlaganje komunalnog otpada, OIB 54873130289, Stjepana Radića 100,22000 Šibenik,HEP - Opskrba d.o.o. za opskrbu potrošača električnom, toplinskom energijom i plinom, OIB 63073332379, Ulica grada Vukovara 37,10000 Zagreb,HEP-Operator distribucijskog sustava d.o.o. za distribuciju i opskrbu električne energije, OIB 46830600751, Ulica grada Vukovara 37,10000 Zagreb,Hrvatska radiotelevizija, OIB 68419124305, Prisavlje 3,10000 Zagreb,Hrvatske vode, pravna osoba za upravljanje vodama, OIB 28921383001, Grada Vukovara 220,10000 Zagreb,HRVATSKE ŠUME društvo s ograničenom odgovornošću, OIB 69693144506, Ul.Ljudevita Farkaša Vukotinovića 2,10000 Zagreb,Inter DomPaneli društvo s ograničenom odgovornošću za trgovinu, opremanje objekata i izvoz, OIB 04156715506, Remetinec 42,10000 Zagreb,Mapei Croatia d.o.o. za zastupanje i trgovinu, OIB 89471789472, Purgarija 14,10431 Kerestinec,MATRA COMMERCE, d.o.o. za export-import, OIB 83997882438, Hercegovačka 30,21000 Split,MAX &amp; MORIS d.o.o. za proizvodnju i trgovinu, OIB 45411389236, Put Sv. Ižidora 10,21000 Split,MIK TRANSPORT trgovina i usluge d.o.o., OIB 11707163291, Škrape 51,21000 Split,OBLIKOVANJE PROSTORA d.o.o. za proizvodnju građevinske stolarije i elemenata, OIB 85884674201, Zoranićeva 85,21210 Mravince,POLA - POLA d.o.o. za usluge, OIB 17690732598, Pujanke 34,21000 Split,Ante Rađa, OIB 54344092091, Petra Kružića 22,21210 Solin,Ministarstvo financija RH, OIB 18683136487, Katančićeva 5,10000 Zagreb,SALONAŠPED društvo s ograničenom odgovornošću za uvoz-izvoz, transport i špediciju, OIB 84366092850, Don F.Bulića 84,21210 Solin,Sberbank d.d., OIB 78427478595, Varšavska 9,10000 Zagreb,SOCIETE GENERALE-SPLITSKA BANKA dioničko društvo, OIB 69326397242, Ruđera Boškovića 16,21000 Split,SOPRO BAUCHEMIE GMBH, OIB 43480207040, Laser Strasse 7,Asten,Nedjeljko Tešija, OIB 63318738680, Sestara Karmelićanki 8,21000 Split,TIN COMMERCE d.o.o. promet i usluge, OIB 27535603642, Kila 11,21000 Split,UniCredit Leasing Croatia društvo s ograničenom odgovornošću za leasing, OIB 18736141210, Heinzelova 33,10000 Zagreb,UNIQA osiguranje d.d., OIB 75665455333, Planinska 13 A,10000 Zagreb,VIPnet, društvo s ograničenom odgovornošću za usluge javnih telekomunikacija, OIB 29524210204, Vrtni put 1,10000 Zagreb,VISA-PROMET, d.o.o. za trgovinu i promet, OIB 68171831849, Rimski Put 2/b,21220 Trogir,Wiener osiguranje Vienna Insurance Group dioničko društvo za osiguranje, OIB 52848403362, Slovenska ulica 24,10000 Zagreb,ZAGREBŠPED, društvo s ograničenom odgovornošću, međunarodna špedicija, unutrašnja i vanjska trgovina, OIB 02573674713, Vodovodna 20/a,10000 Zagreb</derivirana_varijabla>
  </DomainObject.Predmet.StrankaWithAdressOIB>
  <DomainObject.Predmet.StrankaNazivFormated>
    <izvorni_sadrzaj>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izvorni_sadrzaj>
    <derivirana_varijabla naziv="DomainObject.Predmet.StrankaNazivFormated_1">KRAGIĆ d.o.o. za proizvodnju plastičnih metalnih predmeta i za trgovinu,ADRIAKARTON, društvo s ograničenom odgovornošću za kartonažu i trgovinu,CRO LAMA trgovina, zastupanje i posredovanje d.o.o.,CROATIA osiguranje d.d.,ČISTOĆA društvo s ograničenom odgovornošću za obavljanje komunalnih djelatnosti održavanja čistoće i odlaganja komunaln,DEBITUM d.o.o. za prijevoz i trgovinu,Financijska agencija,GOTOŠPED d.o.o. za prijevoz, trgovinu i turizam,GRADSKA ČISTOĆA društvo s ograničenom odgovornošću za održavanje čistoće i odlaganje komunalnog otpada,HEP - Opskrba d.o.o. za opskrbu potrošača električnom, toplinskom energijom i plinom,HEP-Operator distribucijskog sustava d.o.o. za distribuciju i opskrbu električne energije,Hrvatska radiotelevizija,Hrvatske vode, pravna osoba za upravljanje vodama,HRVATSKE ŠUME društvo s ograničenom odgovornošću,Inter DomPaneli društvo s ograničenom odgovornošću za trgovinu, opremanje objekata i izvoz,Mapei Croatia d.o.o. za zastupanje i trgovinu,MATRA COMMERCE, d.o.o. za export-import,MAX &amp; MORIS d.o.o. za proizvodnju i trgovinu,MIK TRANSPORT trgovina i usluge d.o.o.,OBLIKOVANJE PROSTORA d.o.o. za proizvodnju građevinske stolarije i elemenata,POLA - POLA d.o.o. za usluge,Ante Rađa,Ministarstvo financija RH,SALONAŠPED društvo s ograničenom odgovornošću za uvoz-izvoz, transport i špediciju,Sberbank d.d.,SOCIETE GENERALE-SPLITSKA BANKA dioničko društvo,SOPRO BAUCHEMIE GMBH,Nedjeljko Tešija,TIN COMMERCE d.o.o. promet i usluge,UniCredit Leasing Croatia društvo s ograničenom odgovornošću za leasing,UNIQA osiguranje d.d.,VIPnet, društvo s ograničenom odgovornošću za usluge javnih telekomunikacija,VISA-PROMET, d.o.o. za trgovinu i promet,Wiener osiguranje Vienna Insurance Group dioničko društvo za osiguranje,ZAGREBŠPED, društvo s ograničenom odgovornošću, međunarodna špedicija, unutrašnja i vanjska trgovina</derivirana_varijabla>
  </DomainObject.Predmet.StrankaNazivFormated>
  <DomainObject.Predmet.StrankaNazivFormatedOIB>
    <izvorni_sadrzaj>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izvorni_sadrzaj>
    <derivirana_varijabla naziv="DomainObject.Predmet.StrankaNazivFormatedOIB_1">KRAGIĆ d.o.o. za proizvodnju plastičnih metalnih predmeta i za trgovinu, OIB 35264136731,ADRIAKARTON, društvo s ograničenom odgovornošću za kartonažu i trgovinu, OIB 73348871898,CRO LAMA trgovina, zastupanje i posredovanje d.o.o., OIB 53099013359,CROATIA osiguranje d.d., OIB 26187994862,ČISTOĆA društvo s ograničenom odgovornošću za obavljanje komunalnih djelatnosti održavanja čistoće i odlaganja komunaln, OIB 38812451417,DEBITUM d.o.o. za prijevoz i trgovinu, OIB 99116068935,Financijska agencija, OIB 85821130368,GOTOŠPED d.o.o. za prijevoz, trgovinu i turizam, OIB 80509929060,GRADSKA ČISTOĆA društvo s ograničenom odgovornošću za održavanje čistoće i odlaganje komunalnog otpada, OIB 54873130289,HEP - Opskrba d.o.o. za opskrbu potrošača električnom, toplinskom energijom i plinom, OIB 63073332379,HEP-Operator distribucijskog sustava d.o.o. za distribuciju i opskrbu električne energije, OIB 46830600751,Hrvatska radiotelevizija, OIB 68419124305,Hrvatske vode, pravna osoba za upravljanje vodama, OIB 28921383001,HRVATSKE ŠUME društvo s ograničenom odgovornošću, OIB 69693144506,Inter DomPaneli društvo s ograničenom odgovornošću za trgovinu, opremanje objekata i izvoz, OIB 04156715506,Mapei Croatia d.o.o. za zastupanje i trgovinu, OIB 89471789472,MATRA COMMERCE, d.o.o. za export-import, OIB 83997882438,MAX &amp; MORIS d.o.o. za proizvodnju i trgovinu, OIB 45411389236,MIK TRANSPORT trgovina i usluge d.o.o., OIB 11707163291,OBLIKOVANJE PROSTORA d.o.o. za proizvodnju građevinske stolarije i elemenata, OIB 85884674201,POLA - POLA d.o.o. za usluge, OIB 17690732598,Ante Rađa, OIB 54344092091,Ministarstvo financija RH, OIB 18683136487,SALONAŠPED društvo s ograničenom odgovornošću za uvoz-izvoz, transport i špediciju, OIB 84366092850,Sberbank d.d., OIB 78427478595,SOCIETE GENERALE-SPLITSKA BANKA dioničko društvo, OIB 69326397242,SOPRO BAUCHEMIE GMBH, OIB 43480207040,Nedjeljko Tešija, OIB 63318738680,TIN COMMERCE d.o.o. promet i usluge, OIB 27535603642,UniCredit Leasing Croatia društvo s ograničenom odgovornošću za leasing, OIB 18736141210,UNIQA osiguranje d.d., OIB 75665455333,VIPnet, društvo s ograničenom odgovornošću za usluge javnih telekomunikacija, OIB 29524210204,VISA-PROMET, d.o.o. za trgovinu i promet, OIB 68171831849,Wiener osiguranje Vienna Insurance Group dioničko društvo za osiguranje, OIB 52848403362,ZAGREBŠPED, društvo s ograničenom odgovornošću, međunarodna špedicija, unutrašnja i vanjska trgovina, OIB 02573674713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 zastupanog po punomoćniku Sanja Turković</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 zastupanog po punomoćniku ŽUPANIJSKO DRŽAVNO ODVJETNIŠTVO U SPLITU</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Formated>
  <DomainObject.Predmet.StrankaList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 zastupanog po punomoćniku Sanja Turković</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 zastupanog po punomoćniku ŽUPANIJSKO DRŽAVNO ODVJETNIŠTVO U SPLITU</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FormatedOIB>
  <DomainObject.Predmet.StrankaListFormatedWithAdress>
    <izvorni_sadrzaj>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izvorni_sadrzaj>
    <derivirana_varijabla naziv="DomainObject.Predmet.StrankaListFormatedWithAdress_1">
      <item>KRAGIĆ d.o.o. za proizvodnju plastičnih metalnih predmeta i za trgovinu, Dicmo, Prisoje 21, 21232 Prisoje</item>
      <item>ADRIAKARTON, društvo s ograničenom odgovornošću za kartonažu i trgovinu, Plano 22 Apr, 21220 Plano</item>
      <item>CRO LAMA trgovina, zastupanje i posredovanje d.o.o., Rakitska 10/a, 10437 Rakitje</item>
      <item>CROATIA osiguranje d.d., Miramarska 22, 10000 Zagreb</item>
      <item>ČISTOĆA društvo s ograničenom odgovornošću za obavljanje komunalnih djelatnosti održavanja čistoće i odlaganja komunaln, Put Plokita 81, 21000 Split</item>
      <item>DEBITUM d.o.o. za prijevoz i trgovinu, Lugovići, Slavice 42, 22000 Bilice</item>
      <item>Financijska agencija, Ulica grada Vukovara 70, 10000 Zagreb</item>
      <item>GOTOŠPED d.o.o. za prijevoz, trgovinu i turizam, Draškovićeva Ulica 70, 21210 Solin</item>
      <item>GRADSKA ČISTOĆA društvo s ograničenom odgovornošću za održavanje čistoće i odlaganje komunalnog otpada, Stjepana Radića 100, 22000 Šibenik</item>
      <item>HEP - Opskrba d.o.o. za opskrbu potrošača električnom, toplinskom energijom i plinom, Ulica grada Vukovara 37, 10000 Zagreb</item>
      <item>HEP-Operator distribucijskog sustava d.o.o. za distribuciju i opskrbu električne energije, Ulica grada Vukovara 37, 10000 Zagreb</item>
      <item>Hrvatska radiotelevizija, Prisavlje 3, 10000 Zagreb</item>
      <item>Hrvatske vode, pravna osoba za upravljanje vodama, Grada Vukovara 220, 10000 Zagreb</item>
      <item>HRVATSKE ŠUME društvo s ograničenom odgovornošću, Ul.Ljudevita Farkaša Vukotinovića 2, 10000 Zagreb</item>
      <item>Inter DomPaneli društvo s ograničenom odgovornošću za trgovinu, opremanje objekata i izvoz, Remetinec 42, 10000 Zagreb</item>
      <item>Mapei Croatia d.o.o. za zastupanje i trgovinu, Purgarija 14, 10431 Kerestinec zastupanog po punomoćniku Sanja Turković</item>
      <item>MATRA COMMERCE, d.o.o. za export-import, Hercegovačka 30, 21000 Split</item>
      <item>MAX &amp; MORIS d.o.o. za proizvodnju i trgovinu, Put Sv. Ižidora 10, 21000 Split</item>
      <item>MIK TRANSPORT trgovina i usluge d.o.o., Škrape 51, 21000 Split</item>
      <item>OBLIKOVANJE PROSTORA d.o.o. za proizvodnju građevinske stolarije i elemenata, Zoranićeva 85, 21210 Mravince</item>
      <item>POLA - POLA d.o.o. za usluge, Pujanke 34, 21000 Split</item>
      <item>Ante Rađa, Petra Kružića 22, 21210 Solin</item>
      <item>Ministarstvo financija RH, Katančićeva 5, 10000 Zagreb zastupanog po punomoćniku ŽUPANIJSKO DRŽAVNO ODVJETNIŠTVO U SPLITU</item>
      <item>SALONAŠPED društvo s ograničenom odgovornošću za uvoz-izvoz, transport i špediciju, Don F.Bulića 84, 21210 Solin</item>
      <item>Sberbank d.d., Varšavska 9, 10000 Zagreb</item>
      <item>SOCIETE GENERALE-SPLITSKA BANKA dioničko društvo, Ruđera Boškovića 16, 21000 Split</item>
      <item>SOPRO BAUCHEMIE GMBH, Laser Strasse 7, Asten</item>
      <item>Nedjeljko Tešija, Sestara Karmelićanki 8, 21000 Split</item>
      <item>TIN COMMERCE d.o.o. promet i usluge, Kila 11, 21000 Split</item>
      <item>UniCredit Leasing Croatia društvo s ograničenom odgovornošću za leasing, Heinzelova 33, 10000 Zagreb</item>
      <item>UNIQA osiguranje d.d., Planinska 13 A, 10000 Zagreb</item>
      <item>VIPnet, društvo s ograničenom odgovornošću za usluge javnih telekomunikacija, Vrtni put 1, 10000 Zagreb</item>
      <item>VISA-PROMET, d.o.o. za trgovinu i promet, Rimski Put 2/b, 21220 Trogir</item>
      <item>Wiener osiguranje Vienna Insurance Group dioničko društvo za osiguranje, Slovenska ulica 24, 10000 Zagreb</item>
      <item>ZAGREBŠPED, društvo s ograničenom odgovornošću, međunarodna špedicija, unutrašnja i vanjska trgovina, Vodovodna 20/a, 10000 Zagreb</item>
    </derivirana_varijabla>
  </DomainObject.Predmet.StrankaListFormatedWithAdress>
  <DomainObject.Predmet.StrankaListFormatedWithAdressOIB>
    <izvorni_sadrzaj>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izvorni_sadrzaj>
    <derivirana_varijabla naziv="DomainObject.Predmet.StrankaListFormatedWithAdressOIB_1">
      <item>KRAGIĆ d.o.o. za proizvodnju plastičnih metalnih predmeta i za trgovinu, OIB 35264136731, Dicmo, Prisoje 21, 21232 Prisoje</item>
      <item>ADRIAKARTON, društvo s ograničenom odgovornošću za kartonažu i trgovinu, OIB 73348871898, Plano 22 Apr, 21220 Plano</item>
      <item>CRO LAMA trgovina, zastupanje i posredovanje d.o.o., OIB 53099013359, Rakitska 10/a, 10437 Rakitje</item>
      <item>CROATIA osiguranje d.d., OIB 26187994862, Miramarska 22, 10000 Zagreb</item>
      <item>ČISTOĆA društvo s ograničenom odgovornošću za obavljanje komunalnih djelatnosti održavanja čistoće i odlaganja komunaln, OIB 38812451417, Put Plokita 81, 21000 Split</item>
      <item>DEBITUM d.o.o. za prijevoz i trgovinu, OIB 99116068935, Lugovići, Slavice 42, 22000 Bilice</item>
      <item>Financijska agencija, OIB 85821130368, Ulica grada Vukovara 70, 10000 Zagreb</item>
      <item>GOTOŠPED d.o.o. za prijevoz, trgovinu i turizam, OIB 80509929060, Draškovićeva Ulica 70, 21210 Solin</item>
      <item>GRADSKA ČISTOĆA društvo s ograničenom odgovornošću za održavanje čistoće i odlaganje komunalnog otpada, OIB 54873130289, Stjepana Radića 100, 22000 Šibenik</item>
      <item>HEP - Opskrba d.o.o. za opskrbu potrošača električnom, toplinskom energijom i plinom, OIB 63073332379, Ulica grada Vukovara 37, 10000 Zagreb</item>
      <item>HEP-Operator distribucijskog sustava d.o.o. za distribuciju i opskrbu električne energije, OIB 46830600751, Ulica grada Vukovara 37, 10000 Zagreb</item>
      <item>Hrvatska radiotelevizija, OIB 68419124305, Prisavlje 3, 10000 Zagreb</item>
      <item>Hrvatske vode, pravna osoba za upravljanje vodama, OIB 28921383001, Grada Vukovara 220, 10000 Zagreb</item>
      <item>HRVATSKE ŠUME društvo s ograničenom odgovornošću, OIB 69693144506, Ul.Ljudevita Farkaša Vukotinovića 2, 10000 Zagreb</item>
      <item>Inter DomPaneli društvo s ograničenom odgovornošću za trgovinu, opremanje objekata i izvoz, OIB 04156715506, Remetinec 42, 10000 Zagreb</item>
      <item>Mapei Croatia d.o.o. za zastupanje i trgovinu, OIB 89471789472, Purgarija 14, 10431 Kerestinec zastupanog po punomoćniku Sanja Turković</item>
      <item>MATRA COMMERCE, d.o.o. za export-import, OIB 83997882438, Hercegovačka 30, 21000 Split</item>
      <item>MAX &amp; MORIS d.o.o. za proizvodnju i trgovinu, OIB 45411389236, Put Sv. Ižidora 10, 21000 Split</item>
      <item>MIK TRANSPORT trgovina i usluge d.o.o., OIB 11707163291, Škrape 51, 21000 Split</item>
      <item>OBLIKOVANJE PROSTORA d.o.o. za proizvodnju građevinske stolarije i elemenata, OIB 85884674201, Zoranićeva 85, 21210 Mravince</item>
      <item>POLA - POLA d.o.o. za usluge, OIB 17690732598, Pujanke 34, 21000 Split</item>
      <item>Ante Rađa, OIB 54344092091, Petra Kružića 22, 21210 Solin</item>
      <item>Ministarstvo financija RH, OIB 18683136487, Katančićeva 5, 10000 Zagreb zastupanog po punomoćniku ŽUPANIJSKO DRŽAVNO ODVJETNIŠTVO U SPLITU</item>
      <item>SALONAŠPED društvo s ograničenom odgovornošću za uvoz-izvoz, transport i špediciju, OIB 84366092850, Don F.Bulića 84, 21210 Solin</item>
      <item>Sberbank d.d., OIB 78427478595, Varšavska 9, 10000 Zagreb</item>
      <item>SOCIETE GENERALE-SPLITSKA BANKA dioničko društvo, OIB 69326397242, Ruđera Boškovića 16, 21000 Split</item>
      <item>SOPRO BAUCHEMIE GMBH, OIB 43480207040, Laser Strasse 7, Asten</item>
      <item>Nedjeljko Tešija, OIB 63318738680, Sestara Karmelićanki 8, 21000 Split</item>
      <item>TIN COMMERCE d.o.o. promet i usluge, OIB 27535603642, Kila 11, 21000 Split</item>
      <item>UniCredit Leasing Croatia društvo s ograničenom odgovornošću za leasing, OIB 18736141210, Heinzelova 33, 10000 Zagreb</item>
      <item>UNIQA osiguranje d.d., OIB 75665455333, Planinska 13 A, 10000 Zagreb</item>
      <item>VIPnet, društvo s ograničenom odgovornošću za usluge javnih telekomunikacija, OIB 29524210204, Vrtni put 1, 10000 Zagreb</item>
      <item>VISA-PROMET, d.o.o. za trgovinu i promet, OIB 68171831849, Rimski Put 2/b, 21220 Trogir</item>
      <item>Wiener osiguranje Vienna Insurance Group dioničko društvo za osiguranje, OIB 52848403362, Slovenska ulica 24, 10000 Zagreb</item>
      <item>ZAGREBŠPED, društvo s ograničenom odgovornošću, međunarodna špedicija, unutrašnja i vanjska trgovina, OIB 02573674713, Vodovodna 20/a, 10000 Zagreb</item>
    </derivirana_varijabla>
  </DomainObject.Predmet.StrankaListFormatedWithAdressOIB>
  <DomainObject.Predmet.StrankaListNazivFormated>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zvorni_sadrzaj>
    <derivirana_varijabla naziv="DomainObject.Predmet.StrankaListNazivFormated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derivirana_varijabla>
  </DomainObject.Predmet.StrankaListNazivFormated>
  <DomainObject.Predmet.StrankaListNazivFormatedOIB>
    <izvorni_sadrzaj>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izvorni_sadrzaj>
    <derivirana_varijabla naziv="DomainObject.Predmet.StrankaListNazivFormatedOIB_1">
      <item>KRAGIĆ d.o.o. za proizvodnju plastičnih metalnih predmeta i za trgovinu, OIB 35264136731</item>
      <item>ADRIAKARTON, društvo s ograničenom odgovornošću za kartonažu i trgovinu, OIB 73348871898</item>
      <item>CRO LAMA trgovina, zastupanje i posredovanje d.o.o., OIB 53099013359</item>
      <item>CROATIA osiguranje d.d., OIB 26187994862</item>
      <item>ČISTOĆA društvo s ograničenom odgovornošću za obavljanje komunalnih djelatnosti održavanja čistoće i odlaganja komunaln, OIB 38812451417</item>
      <item>DEBITUM d.o.o. za prijevoz i trgovinu, OIB 99116068935</item>
      <item>Financijska agencija, OIB 85821130368</item>
      <item>GOTOŠPED d.o.o. za prijevoz, trgovinu i turizam, OIB 80509929060</item>
      <item>GRADSKA ČISTOĆA društvo s ograničenom odgovornošću za održavanje čistoće i odlaganje komunalnog otpada, OIB 54873130289</item>
      <item>HEP - Opskrba d.o.o. za opskrbu potrošača električnom, toplinskom energijom i plinom, OIB 63073332379</item>
      <item>HEP-Operator distribucijskog sustava d.o.o. za distribuciju i opskrbu električne energije, OIB 46830600751</item>
      <item>Hrvatska radiotelevizija, OIB 68419124305</item>
      <item>Hrvatske vode, pravna osoba za upravljanje vodama, OIB 28921383001</item>
      <item>HRVATSKE ŠUME društvo s ograničenom odgovornošću, OIB 69693144506</item>
      <item>Inter DomPaneli društvo s ograničenom odgovornošću za trgovinu, opremanje objekata i izvoz, OIB 04156715506</item>
      <item>Mapei Croatia d.o.o. za zastupanje i trgovinu, OIB 89471789472</item>
      <item>MATRA COMMERCE, d.o.o. za export-import, OIB 83997882438</item>
      <item>MAX &amp; MORIS d.o.o. za proizvodnju i trgovinu, OIB 45411389236</item>
      <item>MIK TRANSPORT trgovina i usluge d.o.o., OIB 11707163291</item>
      <item>OBLIKOVANJE PROSTORA d.o.o. za proizvodnju građevinske stolarije i elemenata, OIB 85884674201</item>
      <item>POLA - POLA d.o.o. za usluge, OIB 17690732598</item>
      <item>Ante Rađa, OIB 54344092091</item>
      <item>Ministarstvo financija RH, OIB 18683136487</item>
      <item>SALONAŠPED društvo s ograničenom odgovornošću za uvoz-izvoz, transport i špediciju, OIB 84366092850</item>
      <item>Sberbank d.d., OIB 78427478595</item>
      <item>SOCIETE GENERALE-SPLITSKA BANKA dioničko društvo, OIB 69326397242</item>
      <item>SOPRO BAUCHEMIE GMBH, OIB 43480207040</item>
      <item>Nedjeljko Tešija, OIB 63318738680</item>
      <item>TIN COMMERCE d.o.o. promet i usluge, OIB 27535603642</item>
      <item>UniCredit Leasing Croatia društvo s ograničenom odgovornošću za leasing, OIB 18736141210</item>
      <item>UNIQA osiguranje d.d., OIB 75665455333</item>
      <item>VIPnet, društvo s ograničenom odgovornošću za usluge javnih telekomunikacija, OIB 29524210204</item>
      <item>VISA-PROMET, d.o.o. za trgovinu i promet, OIB 68171831849</item>
      <item>Wiener osiguranje Vienna Insurance Group dioničko društvo za osiguranje, OIB 52848403362</item>
      <item>ZAGREBŠPED, društvo s ograničenom odgovornošću, međunarodna špedicija, unutrašnja i vanjska trgovina, OIB 02573674713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ŽUPANIJSKO DRŽAVNO ODVJETNIŠTVO U SPLITU punomoćnik sudionika u postupku Ministarstvo financija RH</item>
      <item>Sanja Turković punomoćnik sudionika u postupku Mapei Croatia d.o.o. za zastupanje i trgovinu</item>
    </izvorni_sadrzaj>
    <derivirana_varijabla naziv="DomainObject.Predmet.OstaliListFormated_1">
      <item>ŽUPANIJSKO DRŽAVNO ODVJETNIŠTVO U SPLITU punomoćnik sudionika u postupku Ministarstvo financija RH</item>
      <item>Sanja Turković punomoćnik sudionika u postupku Mapei Croatia d.o.o. za zastupanje i trgovinu</item>
    </derivirana_varijabla>
  </DomainObject.Predmet.OstaliListFormated>
  <DomainObject.Predmet.OstaliListFormatedOIB>
    <izvorni_sadrzaj>
      <item>ŽUPANIJSKO DRŽAVNO ODVJETNIŠTVO U SPLITU punomoćnik sudionika u postupku Ministarstvo financija RH</item>
      <item>Sanja Turković, OIB 12649142262 punomoćnik sudionika u postupku Mapei Croatia d.o.o. za zastupanje i trgovinu</item>
    </izvorni_sadrzaj>
    <derivirana_varijabla naziv="DomainObject.Predmet.OstaliListFormatedOIB_1">
      <item>ŽUPANIJSKO DRŽAVNO ODVJETNIŠTVO U SPLITU punomoćnik sudionika u postupku Ministarstvo financija RH</item>
      <item>Sanja Turković, OIB 12649142262 punomoćnik sudionika u postupku Mapei Croatia d.o.o. za zastupanje i trgovinu</item>
    </derivirana_varijabla>
  </DomainObject.Predmet.OstaliListFormatedOIB>
  <DomainObject.Predmet.OstaliListFormatedWithAdress>
    <izvorni_sadrzaj>
      <item>ŽUPANIJSKO DRŽAVNO ODVJETNIŠTVO U SPLITU, Gundulićeva 29a, 21000 Split punomoćnik sudionika u postupku Ministarstvo financija RH</item>
      <item>Sanja Turković, Hermana Bužana 6/I, 10000 Zagreb punomoćnik sudionika u postupku Mapei Croatia d.o.o. za zastupanje i trgovinu</item>
    </izvorni_sadrzaj>
    <derivirana_varijabla naziv="DomainObject.Predmet.OstaliListFormatedWithAdress_1">
      <item>ŽUPANIJSKO DRŽAVNO ODVJETNIŠTVO U SPLITU, Gundulićeva 29a, 21000 Split punomoćnik sudionika u postupku Ministarstvo financija RH</item>
      <item>Sanja Turković, Hermana Bužana 6/I, 10000 Zagreb punomoćnik sudionika u postupku Mapei Croatia d.o.o. za zastupanje i trgovinu</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izvorni_sadrzaj>
    <derivirana_varijabla naziv="DomainObject.Predmet.OstaliListFormatedWithAdressOIB_1">
      <item>ŽUPANIJSKO DRŽAVNO ODVJETNIŠTVO U SPLITU, Gundulićeva 29a, 21000 Split punomoćnik sudionika u postupku Ministarstvo financija RH</item>
      <item>Sanja Turković, OIB 12649142262, Hermana Bužana 6/I, 10000 Zagreb punomoćnik sudionika u postupku Mapei Croatia d.o.o. za zastupanje i trgovinu</item>
    </derivirana_varijabla>
  </DomainObject.Predmet.OstaliListFormatedWithAdressOIB>
  <DomainObject.Predmet.OstaliListNazivFormated>
    <izvorni_sadrzaj>
      <item>ŽUPANIJSKO DRŽAVNO ODVJETNIŠTVO U SPLITU</item>
      <item>Sanja Turković</item>
    </izvorni_sadrzaj>
    <derivirana_varijabla naziv="DomainObject.Predmet.OstaliListNazivFormated_1">
      <item>ŽUPANIJSKO DRŽAVNO ODVJETNIŠTVO U SPLITU</item>
      <item>Sanja Turković</item>
    </derivirana_varijabla>
  </DomainObject.Predmet.OstaliListNazivFormated>
  <DomainObject.Predmet.OstaliListNazivFormatedOIB>
    <izvorni_sadrzaj>
      <item>ŽUPANIJSKO DRŽAVNO ODVJETNIŠTVO U SPLITU</item>
      <item>Sanja Turković, OIB 12649142262</item>
    </izvorni_sadrzaj>
    <derivirana_varijabla naziv="DomainObject.Predmet.OstaliListNazivFormatedOIB_1">
      <item>ŽUPANIJSKO DRŽAVNO ODVJETNIŠTVO U SPLITU</item>
      <item>Sanja Turković, OIB 12649142262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KRAGIĆ d.o.o. za proizvodnju plastičnih metalnih predmeta i za trgovinu i dr.</izvorni_sadrzaj>
    <derivirana_varijabla naziv="DomainObject.Predmet.StrankaIDrugi_1">KRAGIĆ d.o.o. za proizvodnju plastičnih metalnih predmeta i za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KRAGIĆ d.o.o. za proizvodnju plastičnih metalnih predmeta i za trgovinu, OIB 35264136731, Dicmo, Prisoje 21, 21232 Prisoje i dr.</izvorni_sadrzaj>
    <derivirana_varijabla naziv="DomainObject.Predmet.StrankaIDrugiAdressOIB_1">KRAGIĆ d.o.o. za proizvodnju plastičnih metalnih predmeta i za trgovinu, OIB 35264136731, Dicmo, Prisoje 21, 21232 Prisoje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izvorni_sadrzaj>
    <derivirana_varijabla naziv="DomainObject.Predmet.SudioniciListNaziv_1">
      <item>KRAGIĆ d.o.o. za proizvodnju plastičnih metalnih predmeta i za trgovinu</item>
      <item>ADRIAKARTON, društvo s ograničenom odgovornošću za kartonažu i trgovinu</item>
      <item>CRO LAMA trgovina, zastupanje i posredovanje d.o.o.</item>
      <item>CROATIA osiguranje d.d.</item>
      <item>ČISTOĆA društvo s ograničenom odgovornošću za obavljanje komunalnih djelatnosti održavanja čistoće i odlaganja komunaln</item>
      <item>DEBITUM d.o.o. za prijevoz i trgovinu</item>
      <item>Financijska agencija</item>
      <item>GOTOŠPED d.o.o. za prijevoz, trgovinu i turizam</item>
      <item>GRADSKA ČISTOĆA društvo s ograničenom odgovornošću za održavanje čistoće i odlaganje komunalnog otpada</item>
      <item>HEP - Opskrba d.o.o. za opskrbu potrošača električnom, toplinskom energijom i plinom</item>
      <item>HEP-Operator distribucijskog sustava d.o.o. za distribuciju i opskrbu električne energije</item>
      <item>Hrvatska radiotelevizija</item>
      <item>Hrvatske vode, pravna osoba za upravljanje vodama</item>
      <item>HRVATSKE ŠUME društvo s ograničenom odgovornošću</item>
      <item>Inter DomPaneli društvo s ograničenom odgovornošću za trgovinu, opremanje objekata i izvoz</item>
      <item>Mapei Croatia d.o.o. za zastupanje i trgovinu</item>
      <item>MATRA COMMERCE, d.o.o. za export-import</item>
      <item>MAX &amp; MORIS d.o.o. za proizvodnju i trgovinu</item>
      <item>MIK TRANSPORT trgovina i usluge d.o.o.</item>
      <item>OBLIKOVANJE PROSTORA d.o.o. za proizvodnju građevinske stolarije i elemenata</item>
      <item>POLA - POLA d.o.o. za usluge</item>
      <item>Ante Rađa</item>
      <item>Ministarstvo financija RH</item>
      <item>SALONAŠPED društvo s ograničenom odgovornošću za uvoz-izvoz, transport i špediciju</item>
      <item>Sberbank d.d.</item>
      <item>SOCIETE GENERALE-SPLITSKA BANKA dioničko društvo</item>
      <item>SOPRO BAUCHEMIE GMBH</item>
      <item>Nedjeljko Tešija</item>
      <item>TIN COMMERCE d.o.o. promet i usluge</item>
      <item>UniCredit Leasing Croatia društvo s ograničenom odgovornošću za leasing</item>
      <item>UNIQA osiguranje d.d.</item>
      <item>VIPnet, društvo s ograničenom odgovornošću za usluge javnih telekomunikacija</item>
      <item>VISA-PROMET, d.o.o. za trgovinu i promet</item>
      <item>Wiener osiguranje Vienna Insurance Group dioničko društvo za osiguranje</item>
      <item>ZAGREBŠPED, društvo s ograničenom odgovornošću, međunarodna špedicija, unutrašnja i vanjska trgovina</item>
      <item>ŽUPANIJSKO DRŽAVNO ODVJETNIŠTVO U SPLITU</item>
      <item>Sanja Turković</item>
    </derivirana_varijabla>
  </DomainObject.Predmet.SudioniciListNaziv>
  <DomainObject.Predmet.SudioniciListAdressOIB>
    <izvorni_sadrzaj>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izvorni_sadrzaj>
    <derivirana_varijabla naziv="DomainObject.Predmet.SudioniciListAdressOIB_1">
      <item>KRAGIĆ d.o.o. za proizvodnju plastičnih metalnih predmeta i za trgovinu, OIB 35264136731, Dicmo, Prisoje 21,21232 Prisoje</item>
      <item>ADRIAKARTON, društvo s ograničenom odgovornošću za kartonažu i trgovinu, OIB 73348871898, Plano 22 Apr,21220 Plano</item>
      <item>CRO LAMA trgovina, zastupanje i posredovanje d.o.o., OIB 53099013359, Rakitska 10/a,10437 Rakitje</item>
      <item>CROATIA osiguranje d.d., OIB 26187994862, Miramarska 22,10000 Zagreb</item>
      <item>ČISTOĆA društvo s ograničenom odgovornošću za obavljanje komunalnih djelatnosti održavanja čistoće i odlaganja komunaln, OIB 38812451417, Put Plokita 81,21000 Split</item>
      <item>DEBITUM d.o.o. za prijevoz i trgovinu, OIB 99116068935, Lugovići, Slavice 42,22000 Bilice</item>
      <item>Financijska agencija, OIB 85821130368, Ulica grada Vukovara 70,10000 Zagreb</item>
      <item>GOTOŠPED d.o.o. za prijevoz, trgovinu i turizam, OIB 80509929060, Draškovićeva Ulica 70,21210 Solin</item>
      <item>GRADSKA ČISTOĆA društvo s ograničenom odgovornošću za održavanje čistoće i odlaganje komunalnog otpada, OIB 54873130289, Stjepana Radića 100,22000 Šibenik</item>
      <item>HEP - Opskrba d.o.o. za opskrbu potrošača električnom, toplinskom energijom i plinom, OIB 63073332379, Ulica grada Vukovara 37,10000 Zagreb</item>
      <item>HEP-Operator distribucijskog sustava d.o.o. za distribuciju i opskrbu električne energije, OIB 46830600751, Ulica grada Vukovara 37,10000 Zagreb</item>
      <item>Hrvatska radiotelevizija, OIB 68419124305, Prisavlje 3,10000 Zagreb</item>
      <item>Hrvatske vode, pravna osoba za upravljanje vodama, OIB 28921383001, Grada Vukovara 220,10000 Zagreb</item>
      <item>HRVATSKE ŠUME društvo s ograničenom odgovornošću, OIB 69693144506, Ul.Ljudevita Farkaša Vukotinovića 2,10000 Zagreb</item>
      <item>Inter DomPaneli društvo s ograničenom odgovornošću za trgovinu, opremanje objekata i izvoz, OIB 04156715506, Remetinec 42,10000 Zagreb</item>
      <item>Mapei Croatia d.o.o. za zastupanje i trgovinu, OIB 89471789472, Purgarija 14,10431 Kerestinec</item>
      <item>MATRA COMMERCE, d.o.o. za export-import, OIB 83997882438, Hercegovačka 30,21000 Split</item>
      <item>MAX &amp; MORIS d.o.o. za proizvodnju i trgovinu, OIB 45411389236, Put Sv. Ižidora 10,21000 Split</item>
      <item>MIK TRANSPORT trgovina i usluge d.o.o., OIB 11707163291, Škrape 51,21000 Split</item>
      <item>OBLIKOVANJE PROSTORA d.o.o. za proizvodnju građevinske stolarije i elemenata, OIB 85884674201, Zoranićeva 85,21210 Mravince</item>
      <item>POLA - POLA d.o.o. za usluge, OIB 17690732598, Pujanke 34,21000 Split</item>
      <item>Ante Rađa, OIB 54344092091, Petra Kružića 22,21210 Solin</item>
      <item>Ministarstvo financija RH, OIB 18683136487, Katančićeva 5,10000 Zagreb</item>
      <item>SALONAŠPED društvo s ograničenom odgovornošću za uvoz-izvoz, transport i špediciju, OIB 84366092850, Don F.Bulića 84,21210 Solin</item>
      <item>Sberbank d.d., OIB 78427478595, Varšavska 9,10000 Zagreb</item>
      <item>SOCIETE GENERALE-SPLITSKA BANKA dioničko društvo, OIB 69326397242, Ruđera Boškovića 16,21000 Split</item>
      <item>SOPRO BAUCHEMIE GMBH, OIB 43480207040, Laser Strasse 7,Asten</item>
      <item>Nedjeljko Tešija, OIB 63318738680, Sestara Karmelićanki 8,21000 Split</item>
      <item>TIN COMMERCE d.o.o. promet i usluge, OIB 27535603642, Kila 11,21000 Split</item>
      <item>UniCredit Leasing Croatia društvo s ograničenom odgovornošću za leasing, OIB 18736141210, Heinzelova 33,10000 Zagreb</item>
      <item>UNIQA osiguranje d.d., OIB 75665455333, Planinska 13 A,10000 Zagreb</item>
      <item>VIPnet, društvo s ograničenom odgovornošću za usluge javnih telekomunikacija, OIB 29524210204, Vrtni put 1,10000 Zagreb</item>
      <item>VISA-PROMET, d.o.o. za trgovinu i promet, OIB 68171831849, Rimski Put 2/b,21220 Trogir</item>
      <item>Wiener osiguranje Vienna Insurance Group dioničko društvo za osiguranje, OIB 52848403362, Slovenska ulica 24,10000 Zagreb</item>
      <item>ZAGREBŠPED, društvo s ograničenom odgovornošću, međunarodna špedicija, unutrašnja i vanjska trgovina, OIB 02573674713, Vodovodna 20/a,10000 Zagreb</item>
      <item>ŽUPANIJSKO DRŽAVNO ODVJETNIŠTVO U SPLITU, Gundulićeva 29a,21000 Split</item>
      <item>Sanja Turković, OIB 12649142262, Hermana Bužana 6/I,10000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izvorni_sadrzaj>
    <derivirana_varijabla naziv="DomainObject.Predmet.SudioniciListNazivOIB_1">
      <item>, OIB 35264136731</item>
      <item>, OIB 73348871898</item>
      <item>, OIB 53099013359</item>
      <item>, OIB 26187994862</item>
      <item>, OIB 38812451417</item>
      <item>, OIB 99116068935</item>
      <item>, OIB 85821130368</item>
      <item>, OIB 80509929060</item>
      <item>, OIB 54873130289</item>
      <item>, OIB 63073332379</item>
      <item>, OIB 46830600751</item>
      <item>, OIB 68419124305</item>
      <item>, OIB 28921383001</item>
      <item>, OIB 69693144506</item>
      <item>, OIB 04156715506</item>
      <item>, OIB 89471789472</item>
      <item>, OIB 83997882438</item>
      <item>, OIB 45411389236</item>
      <item>, OIB 11707163291</item>
      <item>, OIB 85884674201</item>
      <item>, OIB 17690732598</item>
      <item>, OIB 54344092091</item>
      <item>, OIB 18683136487</item>
      <item>, OIB 84366092850</item>
      <item>, OIB 78427478595</item>
      <item>, OIB 69326397242</item>
      <item>, OIB 43480207040</item>
      <item>, OIB 63318738680</item>
      <item>, OIB 27535603642</item>
      <item>, OIB 18736141210</item>
      <item>, OIB 75665455333</item>
      <item>, OIB 29524210204</item>
      <item>, OIB 68171831849</item>
      <item>, OIB 52848403362</item>
      <item>, OIB 02573674713</item>
      <item>, OIB null</item>
      <item>, OIB 12649142262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00D45A-018D-4AAC-A113-89BA47665B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298</properties:Words>
  <properties:Characters>1554</properties:Characters>
  <properties:Lines>46</properties:Lines>
  <properties:Paragraphs>20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2016-07-01T09:36:00Z</dcterms:created>
  <dc:creator>Katarina Mikulić</dc:creator>
  <cp:lastModifiedBy>Katarina Mikulić</cp:lastModifiedBy>
  <cp:lastPrinted>2016-07-01T10:27:00Z</cp:lastPrinted>
  <dcterms:modified xmlns:xsi="http://www.w3.org/2001/XMLSchema-instance" xsi:type="dcterms:W3CDTF">2016-07-01T10:32:00Z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