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e95d" w14:paraId="a8ce95d" w:rsidRDefault="00FE5B45" w:rsidP="00036395" w:rsidR="00FE5B45">
      <w:pPr>
        <w:tabs>
          <w:tab w:pos="709" w:val="lef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302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D20D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ED11CB" w:rsidR="00FE5B45">
      <w:pPr>
        <w:tabs>
          <w:tab w:pos="709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 w:rsidRPr="009C3B9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9C3B9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C3B9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E5B45" w:rsidP="00FE5B45" w:rsidR="00FE5B45" w:rsidRPr="009C3B9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1D54D6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D54D6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372B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1D54D6">
        <w:rPr>
          <w:rFonts w:cs="Times New Roman" w:hAnsi="Times New Roman" w:ascii="Times New Roman"/>
          <w:sz w:val="24"/>
          <w:szCs w:val="24"/>
        </w:rPr>
        <w:t xml:space="preserve"> </w:t>
      </w:r>
      <w:r w:rsidR="001D54D6" w:rsidRPr="001D54D6">
        <w:rPr>
          <w:rFonts w:cs="Times New Roman" w:hAnsi="Times New Roman" w:ascii="Times New Roman"/>
          <w:sz w:val="24"/>
          <w:szCs w:val="24"/>
        </w:rPr>
        <w:t xml:space="preserve">STARIGRAD GRADNJA j.d.o.o., </w:t>
      </w:r>
      <w:proofErr w:type="spellStart"/>
      <w:r w:rsidR="001D54D6" w:rsidRPr="001D54D6">
        <w:rPr>
          <w:rFonts w:cs="Times New Roman" w:hAnsi="Times New Roman" w:ascii="Times New Roman"/>
          <w:sz w:val="24"/>
          <w:szCs w:val="24"/>
        </w:rPr>
        <w:t>Starigrad</w:t>
      </w:r>
      <w:proofErr w:type="spellEnd"/>
      <w:r w:rsidR="001D54D6" w:rsidRPr="001D54D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D54D6" w:rsidRPr="001D54D6">
        <w:rPr>
          <w:rFonts w:cs="Times New Roman" w:hAnsi="Times New Roman" w:ascii="Times New Roman"/>
          <w:sz w:val="24"/>
          <w:szCs w:val="24"/>
        </w:rPr>
        <w:t>Paklenička</w:t>
      </w:r>
      <w:proofErr w:type="spellEnd"/>
      <w:r w:rsidR="001D54D6" w:rsidRPr="001D54D6">
        <w:rPr>
          <w:rFonts w:cs="Times New Roman" w:hAnsi="Times New Roman" w:ascii="Times New Roman"/>
          <w:sz w:val="24"/>
          <w:szCs w:val="24"/>
        </w:rPr>
        <w:t xml:space="preserve"> ulica 7, OIB: 30569612521</w:t>
      </w:r>
      <w:r w:rsidR="00FE5B45" w:rsidRPr="001D54D6">
        <w:rPr>
          <w:rFonts w:cs="Times New Roman" w:hAnsi="Times New Roman" w:ascii="Times New Roman"/>
          <w:sz w:val="24"/>
          <w:szCs w:val="24"/>
        </w:rPr>
        <w:t>,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3B9C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21C9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FE5B45"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1D54D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D54D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1D54D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D54D6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D54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1D54D6">
        <w:rPr>
          <w:rFonts w:cs="Times New Roman" w:hAnsi="Times New Roman" w:ascii="Times New Roman"/>
          <w:sz w:val="24"/>
          <w:szCs w:val="24"/>
        </w:rPr>
        <w:t xml:space="preserve"> </w:t>
      </w:r>
      <w:r w:rsidR="001D54D6" w:rsidRPr="001D54D6">
        <w:rPr>
          <w:rFonts w:cs="Times New Roman" w:hAnsi="Times New Roman" w:ascii="Times New Roman"/>
          <w:sz w:val="24"/>
          <w:szCs w:val="24"/>
        </w:rPr>
        <w:t xml:space="preserve">STARIGRAD GRADNJA j.d.o.o., </w:t>
      </w:r>
      <w:proofErr w:type="spellStart"/>
      <w:r w:rsidR="001D54D6" w:rsidRPr="001D54D6">
        <w:rPr>
          <w:rFonts w:cs="Times New Roman" w:hAnsi="Times New Roman" w:ascii="Times New Roman"/>
          <w:sz w:val="24"/>
          <w:szCs w:val="24"/>
        </w:rPr>
        <w:t>Starigrad</w:t>
      </w:r>
      <w:proofErr w:type="spellEnd"/>
      <w:r w:rsidR="001D54D6" w:rsidRPr="001D54D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D54D6" w:rsidRPr="001D54D6">
        <w:rPr>
          <w:rFonts w:cs="Times New Roman" w:hAnsi="Times New Roman" w:ascii="Times New Roman"/>
          <w:sz w:val="24"/>
          <w:szCs w:val="24"/>
        </w:rPr>
        <w:t>Paklenička</w:t>
      </w:r>
      <w:proofErr w:type="spellEnd"/>
      <w:r w:rsidR="001D54D6" w:rsidRPr="001D54D6">
        <w:rPr>
          <w:rFonts w:cs="Times New Roman" w:hAnsi="Times New Roman" w:ascii="Times New Roman"/>
          <w:sz w:val="24"/>
          <w:szCs w:val="24"/>
        </w:rPr>
        <w:t xml:space="preserve"> ulica 7, OIB: 30569612521</w:t>
      </w:r>
      <w:r w:rsidR="00E432F2" w:rsidRPr="001D54D6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03639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D54D6">
        <w:rPr>
          <w:rFonts w:cs="Times" w:eastAsia="Times New Roman" w:hAnsi="Times" w:ascii="Times"/>
          <w:sz w:val="24"/>
          <w:szCs w:val="24"/>
          <w:lang w:eastAsia="hr-HR"/>
        </w:rPr>
        <w:t>28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C372B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13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rujna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D54D6">
        <w:rPr>
          <w:rFonts w:cs="Times" w:eastAsia="Times New Roman" w:hAnsi="Times" w:ascii="Times"/>
          <w:sz w:val="24"/>
          <w:szCs w:val="24"/>
          <w:lang w:eastAsia="hr-HR"/>
        </w:rPr>
        <w:t>165.728,88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1</w:t>
      </w:r>
      <w:r w:rsidR="001D54D6">
        <w:rPr>
          <w:rFonts w:cs="Times" w:eastAsia="Times New Roman" w:hAnsi="Times" w:ascii="Times"/>
          <w:sz w:val="24"/>
          <w:szCs w:val="24"/>
          <w:lang w:eastAsia="hr-HR"/>
        </w:rPr>
        <w:t>5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39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i imovine dužnika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9C3B9C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5921C9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D11CB" w:rsidP="00256D0E" w:rsidR="00ED11CB" w:rsidRPr="00036395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840591" w:rsidP="00694CF5" w:rsidR="00256D0E" w:rsidRPr="00036395">
      <w:pPr>
        <w:pStyle w:val="Bezproreda"/>
        <w:tabs>
          <w:tab w:pos="709" w:val="left"/>
        </w:tabs>
        <w:jc w:val="both"/>
        <w:rPr>
          <w:lang w:eastAsia="hr-HR"/>
        </w:rPr>
      </w:pPr>
      <w:r>
        <w:rPr>
          <w:rFonts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hAnsi="Times" w:ascii="Times"/>
          <w:sz w:val="24"/>
          <w:szCs w:val="24"/>
          <w:lang w:eastAsia="hr-HR"/>
        </w:rPr>
        <w:t>-ovlaštena službenica</w:t>
      </w:r>
      <w:r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</w:r>
      <w:r w:rsidR="00ED11CB" w:rsidRPr="00036395">
        <w:rPr>
          <w:rFonts w:hAnsi="Times" w:ascii="Times"/>
          <w:sz w:val="24"/>
          <w:szCs w:val="24"/>
          <w:lang w:eastAsia="hr-HR"/>
        </w:rPr>
        <w:tab/>
        <w:t xml:space="preserve">  </w:t>
      </w:r>
      <w:r w:rsidR="00B84828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036395">
        <w:rPr>
          <w:rFonts w:hAnsi="Times" w:ascii="Times"/>
          <w:sz w:val="24"/>
          <w:szCs w:val="24"/>
          <w:lang w:eastAsia="hr-HR"/>
        </w:rPr>
        <w:t xml:space="preserve">   </w:t>
      </w:r>
      <w:r w:rsidR="00694CF5">
        <w:rPr>
          <w:rFonts w:hAnsi="Times" w:ascii="Times"/>
          <w:sz w:val="24"/>
          <w:szCs w:val="24"/>
          <w:lang w:eastAsia="hr-HR"/>
        </w:rPr>
        <w:t xml:space="preserve">                       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>
        <w:rPr>
          <w:rFonts w:hAnsi="Times" w:ascii="Times"/>
          <w:sz w:val="24"/>
          <w:szCs w:val="24"/>
          <w:lang w:eastAsia="hr-HR"/>
        </w:rPr>
        <w:t xml:space="preserve">             </w:t>
      </w:r>
      <w:r w:rsidR="00036395" w:rsidRPr="00036395">
        <w:rPr>
          <w:rFonts w:hAnsi="Times" w:ascii="Times"/>
          <w:sz w:val="24"/>
          <w:szCs w:val="24"/>
          <w:lang w:eastAsia="hr-HR"/>
        </w:rPr>
        <w:t>Sutkinja</w:t>
      </w:r>
      <w:r w:rsidR="00ED11CB" w:rsidRPr="00036395">
        <w:rPr>
          <w:rFonts w:hAnsi="Times" w:ascii="Times"/>
          <w:sz w:val="24"/>
          <w:szCs w:val="24"/>
          <w:lang w:eastAsia="hr-HR"/>
        </w:rPr>
        <w:t xml:space="preserve"> </w:t>
      </w:r>
      <w:r w:rsidR="002A1731" w:rsidRPr="00036395">
        <w:rPr>
          <w:rFonts w:hAnsi="Times" w:ascii="Times"/>
          <w:sz w:val="24"/>
          <w:szCs w:val="24"/>
          <w:lang w:eastAsia="hr-HR"/>
        </w:rPr>
        <w:t xml:space="preserve">  </w:t>
      </w:r>
      <w:r>
        <w:rPr>
          <w:rFonts w:cs="Times" w:eastAsia="Times New Roman" w:hAnsi="Times" w:ascii="Times"/>
          <w:sz w:val="24"/>
          <w:szCs w:val="24"/>
          <w:lang w:eastAsia="hr-HR"/>
        </w:rPr>
        <w:t>Anita Basa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694CF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</w:t>
      </w:r>
      <w:r w:rsidR="000363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94CF5" w:rsidP="00FE5B45" w:rsidR="00694CF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694CF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94CF5" w:rsidP="00ED11CB" w:rsidR="00FE5B45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D11CB" w:rsidP="00FE5B45" w:rsidR="00ED11C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3639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-F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>INA, RC Split, Podružnica Zadar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-stečajnom dužniku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-svima putem e-oglasne ploče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</w:t>
      </w:r>
      <w:r w:rsidR="00ED11C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-u spis</w:t>
      </w:r>
    </w:p>
    <w:p w:rsidRDefault="00FE5B45" w:rsidP="00FE5B45" w:rsidR="00FE5B45"/>
    <w:p w:rsidRDefault="009C1693" w:rsidR="009C1693"/>
    <w:sectPr w:rsidSect="00FD6A13" w:rsidR="009C1693">
      <w:headerReference w:type="default" r:id="rId10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1D54D6">
      <w:rPr>
        <w:rFonts w:cs="Times New Roman" w:eastAsia="Times New Roman" w:hAnsi="Times New Roman" w:ascii="Times New Roman"/>
        <w:sz w:val="24"/>
        <w:szCs w:val="24"/>
        <w:lang w:eastAsia="hr-HR"/>
      </w:rPr>
      <w:t>302</w:t>
    </w:r>
    <w:r w:rsidR="009C3B9C">
      <w:rPr>
        <w:rFonts w:cs="Times New Roman" w:eastAsia="Times New Roman" w:hAnsi="Times New Roman" w:ascii="Times New Roman"/>
        <w:sz w:val="24"/>
        <w:szCs w:val="24"/>
        <w:lang w:eastAsia="hr-HR"/>
      </w:rPr>
      <w:t>/2018-7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395"/>
    <w:rsid w:val="000368D5"/>
    <w:rsid w:val="000C5313"/>
    <w:rsid w:val="00120612"/>
    <w:rsid w:val="001C372B"/>
    <w:rsid w:val="001D54D6"/>
    <w:rsid w:val="00231E74"/>
    <w:rsid w:val="00256D0E"/>
    <w:rsid w:val="002A1731"/>
    <w:rsid w:val="003423C2"/>
    <w:rsid w:val="003D0AEE"/>
    <w:rsid w:val="00455949"/>
    <w:rsid w:val="005921C9"/>
    <w:rsid w:val="00634D5F"/>
    <w:rsid w:val="00653B37"/>
    <w:rsid w:val="00694CF5"/>
    <w:rsid w:val="00696CB1"/>
    <w:rsid w:val="006C23B1"/>
    <w:rsid w:val="007B0DBD"/>
    <w:rsid w:val="007F081E"/>
    <w:rsid w:val="0082351B"/>
    <w:rsid w:val="00840591"/>
    <w:rsid w:val="00846F88"/>
    <w:rsid w:val="00882752"/>
    <w:rsid w:val="009C1693"/>
    <w:rsid w:val="009C3B9C"/>
    <w:rsid w:val="00AC5180"/>
    <w:rsid w:val="00AF1A22"/>
    <w:rsid w:val="00B84828"/>
    <w:rsid w:val="00BE4064"/>
    <w:rsid w:val="00C03C92"/>
    <w:rsid w:val="00C305F6"/>
    <w:rsid w:val="00C56F6D"/>
    <w:rsid w:val="00D25609"/>
    <w:rsid w:val="00DA1D9D"/>
    <w:rsid w:val="00DB0E84"/>
    <w:rsid w:val="00DD20D4"/>
    <w:rsid w:val="00E432F2"/>
    <w:rsid w:val="00E4584E"/>
    <w:rsid w:val="00E463D8"/>
    <w:rsid w:val="00EC2341"/>
    <w:rsid w:val="00ED11CB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0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59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059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059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059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639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0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0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0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059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STARIGRAD GRADNJA j.d.o.o. za graditeljstvo i poslovne usluge</izvorni_sadrzaj>
    <derivirana_varijabla naziv="DomainObject.Predmet.ProtustrankaFormated_1">  STARIGRAD GRADNJA j.d.o.o. za graditeljstvo i poslovne usluge</derivirana_varijabla>
  </DomainObject.Predmet.ProtustrankaFormated>
  <DomainObject.Predmet.ProtustrankaFormatedOIB>
    <izvorni_sadrzaj>  STARIGRAD GRADNJA j.d.o.o. za graditeljstvo i poslovne usluge, OIB 30569612521</izvorni_sadrzaj>
    <derivirana_varijabla naziv="DomainObject.Predmet.ProtustrankaFormatedOIB_1">  STARIGRAD GRADNJA j.d.o.o. za graditeljstvo i poslovne usluge, OIB 30569612521</derivirana_varijabla>
  </DomainObject.Predmet.ProtustrankaFormatedOIB>
  <DomainObject.Predmet.ProtustrankaFormatedWithAdress>
    <izvorni_sadrzaj> STARIGRAD GRADNJA j.d.o.o. za graditeljstvo i poslovne usluge, Paklenička ulica 7, 23244 Starigrad</izvorni_sadrzaj>
    <derivirana_varijabla naziv="DomainObject.Predmet.ProtustrankaFormatedWithAdress_1"> STARIGRAD GRADNJA j.d.o.o. za graditeljstvo i poslovne usluge, Paklenička ulica 7, 23244 Starigrad</derivirana_varijabla>
  </DomainObject.Predmet.ProtustrankaFormatedWithAdress>
  <DomainObject.Predmet.ProtustrankaFormatedWithAdressOIB>
    <izvorni_sadrzaj> STARIGRAD GRADNJA j.d.o.o. za graditeljstvo i poslovne usluge, OIB 30569612521, Paklenička ulica 7, 23244 Starigrad</izvorni_sadrzaj>
    <derivirana_varijabla naziv="DomainObject.Predmet.ProtustrankaFormatedWithAdressOIB_1"> STARIGRAD GRADNJA j.d.o.o. za graditeljstvo i poslovne usluge, OIB 30569612521, Paklenička ulica 7, 23244 Starigrad</derivirana_varijabla>
  </DomainObject.Predmet.ProtustrankaFormatedWithAdressOIB>
  <DomainObject.Predmet.ProtustrankaWithAdress>
    <izvorni_sadrzaj>STARIGRAD GRADNJA j.d.o.o. za graditeljstvo i poslovne usluge Paklenička ulica 7, 23244 Starigrad</izvorni_sadrzaj>
    <derivirana_varijabla naziv="DomainObject.Predmet.ProtustrankaWithAdress_1">STARIGRAD GRADNJA j.d.o.o. za graditeljstvo i poslovne usluge Paklenička ulica 7, 23244 Starigrad</derivirana_varijabla>
  </DomainObject.Predmet.ProtustrankaWithAdress>
  <DomainObject.Predmet.ProtustrankaWithAdressOIB>
    <izvorni_sadrzaj>STARIGRAD GRADNJA j.d.o.o. za graditeljstvo i poslovne usluge, OIB 30569612521, Paklenička ulica 7, 23244 Starigrad</izvorni_sadrzaj>
    <derivirana_varijabla naziv="DomainObject.Predmet.ProtustrankaWithAdressOIB_1">STARIGRAD GRADNJA j.d.o.o. za graditeljstvo i poslovne usluge, OIB 30569612521, Paklenička ulica 7, 23244 Starigrad</derivirana_varijabla>
  </DomainObject.Predmet.ProtustrankaWithAdressOIB>
  <DomainObject.Predmet.ProtustrankaNazivFormated>
    <izvorni_sadrzaj>STARIGRAD GRADNJA j.d.o.o. za graditeljstvo i poslovne usluge</izvorni_sadrzaj>
    <derivirana_varijabla naziv="DomainObject.Predmet.ProtustrankaNazivFormated_1">STARIGRAD GRADNJA j.d.o.o. za graditeljstvo i poslovne usluge</derivirana_varijabla>
  </DomainObject.Predmet.ProtustrankaNazivFormated>
  <DomainObject.Predmet.ProtustrankaNazivFormatedOIB>
    <izvorni_sadrzaj>STARIGRAD GRADNJA j.d.o.o. za graditeljstvo i poslovne usluge, OIB 30569612521</izvorni_sadrzaj>
    <derivirana_varijabla naziv="DomainObject.Predmet.ProtustrankaNazivFormatedOIB_1">STARIGRAD GRADNJA j.d.o.o. za graditeljstvo i poslovne usluge, OIB 30569612521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286335.80</izvorni_sadrzaj>
    <derivirana_varijabla naziv="DomainObject.Predmet.TrenutnaVrijednost_1">286335.80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STARIGRAD GRADNJA j.d.o.o. za graditeljstvo i poslovne usluge</item>
    </izvorni_sadrzaj>
    <derivirana_varijabla naziv="DomainObject.Predmet.ProtuStrankaListFormated_1">
      <item>STARIGRAD GRADNJA j.d.o.o. za graditeljstvo i poslovne usluge</item>
    </derivirana_varijabla>
  </DomainObject.Predmet.ProtuStrankaListFormated>
  <DomainObject.Predmet.ProtuStrankaListFormatedOIB>
    <izvorni_sadrzaj>
      <item>STARIGRAD GRADNJA j.d.o.o. za graditeljstvo i poslovne usluge, OIB 30569612521</item>
    </izvorni_sadrzaj>
    <derivirana_varijabla naziv="DomainObject.Predmet.ProtuStrankaListFormatedOIB_1">
      <item>STARIGRAD GRADNJA j.d.o.o. za graditeljstvo i poslovne usluge, OIB 30569612521</item>
    </derivirana_varijabla>
  </DomainObject.Predmet.ProtuStrankaListFormatedOIB>
  <DomainObject.Predmet.ProtuStrankaListFormatedWithAdress>
    <izvorni_sadrzaj>
      <item>STARIGRAD GRADNJA j.d.o.o. za graditeljstvo i poslovne usluge, Paklenička ulica 7, 23244 Starigrad</item>
    </izvorni_sadrzaj>
    <derivirana_varijabla naziv="DomainObject.Predmet.ProtuStrankaListFormatedWithAdress_1">
      <item>STARIGRAD GRADNJA j.d.o.o. za graditeljstvo i poslovne usluge, Paklenička ulica 7, 23244 Starigrad</item>
    </derivirana_varijabla>
  </DomainObject.Predmet.ProtuStrankaListFormatedWithAdress>
  <DomainObject.Predmet.ProtuStrankaListFormatedWithAdressOIB>
    <izvorni_sadrzaj>
      <item>STARIGRAD GRADNJA j.d.o.o. za graditeljstvo i poslovne usluge, OIB 30569612521, Paklenička ulica 7, 23244 Starigrad</item>
    </izvorni_sadrzaj>
    <derivirana_varijabla naziv="DomainObject.Predmet.ProtuStrankaListFormatedWithAdressOIB_1">
      <item>STARIGRAD GRADNJA j.d.o.o. za graditeljstvo i poslovne usluge, OIB 30569612521, Paklenička ulica 7, 23244 Starigrad</item>
    </derivirana_varijabla>
  </DomainObject.Predmet.ProtuStrankaListFormatedWithAdressOIB>
  <DomainObject.Predmet.ProtuStrankaListNazivFormated>
    <izvorni_sadrzaj>
      <item>STARIGRAD GRADNJA j.d.o.o. za graditeljstvo i poslovne usluge</item>
    </izvorni_sadrzaj>
    <derivirana_varijabla naziv="DomainObject.Predmet.ProtuStrankaListNazivFormated_1">
      <item>STARIGRAD GRADNJA j.d.o.o. za graditeljstvo i poslovne usluge</item>
    </derivirana_varijabla>
  </DomainObject.Predmet.ProtuStrankaListNazivFormated>
  <DomainObject.Predmet.ProtuStrankaListNazivFormatedOIB>
    <izvorni_sadrzaj>
      <item>STARIGRAD GRADNJA j.d.o.o. za graditeljstvo i poslovne usluge, OIB 30569612521</item>
    </izvorni_sadrzaj>
    <derivirana_varijabla naziv="DomainObject.Predmet.ProtuStrankaListNazivFormatedOIB_1">
      <item>STARIGRAD GRADNJA j.d.o.o. za graditeljstvo i poslovne usluge, OIB 30569612521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STARIGRAD GRADNJA j.d.o.o. za graditeljstvo i poslovne usluge</izvorni_sadrzaj>
    <derivirana_varijabla naziv="DomainObject.Predmet.ProtustrankaIDrugi_1">STARIGRAD GRADNJA j.d.o.o. za graditeljstvo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STARIGRAD GRADNJA j.d.o.o. za graditeljstvo i poslovne usluge, OIB 30569612521, Paklenička ulica 7, 23244 Starigrad</izvorni_sadrzaj>
    <derivirana_varijabla naziv="DomainObject.Predmet.ProtustrankaIDrugiAdressOIB_1">STARIGRAD GRADNJA j.d.o.o. za graditeljstvo i poslovne usluge, OIB 30569612521, Paklenička ulica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STARIGRAD GRADNJA j.d.o.o. za graditeljstvo i poslovne usluge</item>
    </izvorni_sadrzaj>
    <derivirana_varijabla naziv="DomainObject.Predmet.SudioniciListNaziv_1">
      <item>Financijska agencija, Podružnica Zadar</item>
      <item>STARIGRAD GRADNJA j.d.o.o. za graditeljstvo i poslovne usluge</item>
    </derivirana_varijabla>
  </DomainObject.Predmet.SudioniciListNaziv>
  <DomainObject.Predmet.SudioniciListAdressOIB>
    <izvorni_sadrzaj>
      <item>Financijska agencija, Podružnica Zadar, OIB 85821130368</item>
      <item>STARIGRAD GRADNJA j.d.o.o. za graditeljstvo i poslovne usluge, OIB 30569612521, Paklenička ulica 7,23244 Starigrad</item>
    </izvorni_sadrzaj>
    <derivirana_varijabla naziv="DomainObject.Predmet.SudioniciListAdressOIB_1">
      <item>Financijska agencija, Podružnica Zadar, OIB 85821130368</item>
      <item>STARIGRAD GRADNJA j.d.o.o. za graditeljstvo i poslovne usluge, OIB 30569612521,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30569612521</item>
    </izvorni_sadrzaj>
    <derivirana_varijabla naziv="DomainObject.Predmet.SudioniciListNazivOIB_1">
      <item>, OIB 85821130368</item>
      <item>, OIB 30569612521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St-302/2018-2</izvorni_sadrzaj>
    <derivirana_varijabla naziv="DomainObject.PredzadnjaOdlukaIzPredmeta.Oznaka_1">St-302/2018-2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2A4A7-05B6-4DC3-93F1-D1CC6B306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2716</properties:Characters>
  <properties:Lines>78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2018-11-08T07:27:00Z</dcterms:created>
  <dc:creator>Anamarija Kovačić Milković</dc:creator>
  <cp:lastModifiedBy>Anita Ivandić</cp:lastModifiedBy>
  <cp:lastPrinted>2018-11-09T07:13:00Z</cp:lastPrinted>
  <dcterms:modified xmlns:xsi="http://www.w3.org/2001/XMLSchema-instance" xsi:type="dcterms:W3CDTF">2018-11-09T07:18:00Z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(St-302-18-RH.docx)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