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7e55" w14:paraId="2247e55" w:rsidRDefault="000408A8" w:rsidP="00372F80" w:rsidR="000408A8" w:rsidRPr="00F11CE1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F11CE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F11CE1">
      <w:pPr>
        <w:tabs>
          <w:tab w:pos="1440" w:val="left"/>
        </w:tabs>
        <w:rPr>
          <w:bCs/>
        </w:rPr>
      </w:pPr>
    </w:p>
    <w:p w:rsidRDefault="00863A7F" w:rsidP="00372F80" w:rsidR="00AA6ECC" w:rsidRPr="00F11CE1">
      <w:pPr>
        <w:tabs>
          <w:tab w:pos="1440" w:val="left"/>
        </w:tabs>
        <w:rPr>
          <w:bCs/>
        </w:rPr>
      </w:pPr>
      <w:r w:rsidRPr="00F11CE1">
        <w:rPr>
          <w:bCs/>
        </w:rPr>
        <w:t xml:space="preserve">  </w:t>
      </w:r>
      <w:r w:rsidR="00B23C9B" w:rsidRPr="00F11CE1">
        <w:rPr>
          <w:bCs/>
        </w:rPr>
        <w:t xml:space="preserve">  REPUBLIKA HRVATSKA </w:t>
      </w:r>
    </w:p>
    <w:p w:rsidRDefault="00B23C9B" w:rsidP="00372F80" w:rsidR="00B23C9B" w:rsidRPr="00F11CE1">
      <w:pPr>
        <w:tabs>
          <w:tab w:pos="1440" w:val="left"/>
        </w:tabs>
        <w:rPr>
          <w:bCs/>
        </w:rPr>
      </w:pPr>
      <w:r w:rsidRPr="00F11CE1">
        <w:rPr>
          <w:bCs/>
        </w:rPr>
        <w:t>TRGOVAČKI SUD U ZAGREBU</w:t>
      </w:r>
    </w:p>
    <w:p w:rsidRDefault="00B23C9B" w:rsidP="00372F80" w:rsidR="00B23C9B" w:rsidRPr="00F11CE1">
      <w:pPr>
        <w:tabs>
          <w:tab w:pos="1440" w:val="left"/>
        </w:tabs>
        <w:rPr>
          <w:bCs/>
        </w:rPr>
      </w:pPr>
      <w:r w:rsidRPr="00F11CE1">
        <w:rPr>
          <w:bCs/>
        </w:rPr>
        <w:t>Zagre</w:t>
      </w:r>
      <w:r w:rsidR="00C3703D" w:rsidRPr="00F11CE1">
        <w:rPr>
          <w:bCs/>
        </w:rPr>
        <w:t>b, Amruševa 2/II</w:t>
      </w:r>
      <w:r w:rsidR="00C3703D" w:rsidRPr="00F11CE1">
        <w:rPr>
          <w:bCs/>
        </w:rPr>
        <w:tab/>
      </w:r>
      <w:r w:rsidR="00C3703D" w:rsidRPr="00F11CE1">
        <w:rPr>
          <w:bCs/>
        </w:rPr>
        <w:tab/>
      </w:r>
      <w:r w:rsidR="00C3703D" w:rsidRPr="00F11CE1">
        <w:rPr>
          <w:bCs/>
        </w:rPr>
        <w:tab/>
      </w:r>
      <w:r w:rsidR="00C3703D" w:rsidRPr="00F11CE1">
        <w:rPr>
          <w:bCs/>
        </w:rPr>
        <w:tab/>
      </w:r>
      <w:r w:rsidR="00790845" w:rsidRPr="00F11CE1">
        <w:rPr>
          <w:bCs/>
        </w:rPr>
        <w:tab/>
      </w:r>
      <w:r w:rsidR="00790845" w:rsidRPr="00F11CE1">
        <w:rPr>
          <w:bCs/>
        </w:rPr>
        <w:tab/>
      </w:r>
      <w:r w:rsidR="00C3703D" w:rsidRPr="00F11CE1">
        <w:rPr>
          <w:bCs/>
        </w:rPr>
        <w:t>31-ST-</w:t>
      </w:r>
      <w:r w:rsidR="0011203A">
        <w:rPr>
          <w:bCs/>
        </w:rPr>
        <w:t>2158/16-13</w:t>
      </w:r>
    </w:p>
    <w:p w:rsidRDefault="00372F80" w:rsidP="00372F80" w:rsidR="00372F80" w:rsidRPr="00F11CE1">
      <w:pPr>
        <w:tabs>
          <w:tab w:pos="1440" w:val="left"/>
        </w:tabs>
        <w:rPr>
          <w:bCs/>
        </w:rPr>
      </w:pPr>
    </w:p>
    <w:p w:rsidRDefault="00372F80" w:rsidP="00372F80" w:rsidR="00B23C9B" w:rsidRPr="00F11CE1">
      <w:pPr>
        <w:tabs>
          <w:tab w:pos="1440" w:val="left"/>
        </w:tabs>
        <w:jc w:val="center"/>
        <w:rPr>
          <w:bCs/>
        </w:rPr>
      </w:pPr>
      <w:r w:rsidRPr="00F11CE1">
        <w:rPr>
          <w:bCs/>
        </w:rPr>
        <w:t xml:space="preserve">U  I M E   R E P U B L I K E  H R V A T S K E </w:t>
      </w:r>
    </w:p>
    <w:p w:rsidRDefault="00AA6ECC" w:rsidP="00D86D3C" w:rsidR="00D86D3C" w:rsidRPr="00F11CE1">
      <w:pPr>
        <w:tabs>
          <w:tab w:pos="1440" w:val="left"/>
        </w:tabs>
        <w:jc w:val="center"/>
        <w:rPr>
          <w:bCs/>
        </w:rPr>
      </w:pPr>
      <w:r w:rsidRPr="00F11CE1">
        <w:rPr>
          <w:bCs/>
        </w:rPr>
        <w:t xml:space="preserve">R J E Š E N J E </w:t>
      </w:r>
    </w:p>
    <w:p w:rsidRDefault="00D86D3C" w:rsidP="00D86D3C" w:rsidR="00D86D3C" w:rsidRPr="00F11CE1">
      <w:pPr>
        <w:rPr>
          <w:bCs/>
        </w:rPr>
      </w:pPr>
    </w:p>
    <w:p w:rsidRDefault="00D86D3C" w:rsidP="00D86D3C" w:rsidR="00D86D3C" w:rsidRPr="00F11CE1">
      <w:r w:rsidRPr="00F11CE1">
        <w:rPr>
          <w:bCs/>
        </w:rPr>
        <w:tab/>
        <w:t>TRGOVAČKI SUD U ZAGREBU</w:t>
      </w:r>
      <w:r w:rsidRPr="00F11CE1">
        <w:t xml:space="preserve"> po stečajnom sucu Nadi Kraljić povodom prijedloga predlagatelja</w:t>
      </w:r>
      <w:r w:rsidR="00F11CE1" w:rsidRPr="00F11CE1">
        <w:t xml:space="preserve"> FINA-Regionalni centar Zagreb za pokretanje stečajnog postupka nad dužnikom </w:t>
      </w:r>
      <w:r w:rsidR="00CD3B24" w:rsidRPr="007C1B4D">
        <w:t xml:space="preserve">NARATIV d.o.o. </w:t>
      </w:r>
      <w:r w:rsidR="00CD3B24">
        <w:t xml:space="preserve"> Zagreb, Dobriše Cesarića 17  MBS</w:t>
      </w:r>
      <w:r w:rsidR="00CD3B24" w:rsidRPr="00FE4F15">
        <w:t xml:space="preserve">: </w:t>
      </w:r>
      <w:r w:rsidR="00CD3B24" w:rsidRPr="007C1B4D">
        <w:t>080727233</w:t>
      </w:r>
      <w:r w:rsidR="00CD3B24">
        <w:t xml:space="preserve"> OIB: </w:t>
      </w:r>
      <w:r w:rsidR="00CD3B24" w:rsidRPr="007C1B4D">
        <w:t xml:space="preserve">10922337480 </w:t>
      </w:r>
      <w:r w:rsidR="00A50FE6" w:rsidRPr="00F11CE1">
        <w:t xml:space="preserve">sukladno odredbi čl. 132 </w:t>
      </w:r>
      <w:r w:rsidRPr="00F11CE1">
        <w:t xml:space="preserve"> Stečajnog zakona dana </w:t>
      </w:r>
      <w:r w:rsidR="00D57B75" w:rsidRPr="00F11CE1">
        <w:t>16</w:t>
      </w:r>
      <w:r w:rsidR="007A52ED" w:rsidRPr="00F11CE1">
        <w:t xml:space="preserve">. siječnja 2017. </w:t>
      </w:r>
      <w:r w:rsidR="00271BF3" w:rsidRPr="00F11CE1">
        <w:t xml:space="preserve"> </w:t>
      </w:r>
      <w:r w:rsidRPr="00F11CE1">
        <w:t xml:space="preserve"> godine</w:t>
      </w:r>
    </w:p>
    <w:p w:rsidRDefault="007A52ED" w:rsidP="00D86D3C" w:rsidR="007A52ED" w:rsidRPr="00F11CE1"/>
    <w:p w:rsidRDefault="00D86D3C" w:rsidP="00D86D3C" w:rsidR="00D86D3C" w:rsidRPr="00F11CE1">
      <w:pPr>
        <w:pStyle w:val="Naslov2"/>
        <w:rPr>
          <w:b w:val="false"/>
        </w:rPr>
      </w:pPr>
      <w:r w:rsidRPr="00F11CE1">
        <w:rPr>
          <w:b w:val="false"/>
        </w:rPr>
        <w:t>r i j e š i o   j e</w:t>
      </w:r>
    </w:p>
    <w:p w:rsidRDefault="00D86D3C" w:rsidP="00D86D3C" w:rsidR="00D86D3C" w:rsidRPr="00F11CE1"/>
    <w:p w:rsidRDefault="00D86D3C" w:rsidP="00D86D3C" w:rsidR="00D86D3C" w:rsidRPr="00F11CE1">
      <w:pPr>
        <w:ind w:firstLine="708"/>
      </w:pPr>
      <w:r w:rsidRPr="00F11CE1">
        <w:t>1.   Otvara se stečajni postupak nad dužnikom</w:t>
      </w:r>
      <w:r w:rsidR="00280C42" w:rsidRPr="00F11CE1">
        <w:t xml:space="preserve"> </w:t>
      </w:r>
      <w:r w:rsidR="00EA4901" w:rsidRPr="007C1B4D">
        <w:t xml:space="preserve">NARATIV d.o.o. </w:t>
      </w:r>
      <w:r w:rsidR="00EA4901">
        <w:t xml:space="preserve"> Zagreb, Dobriše Cesarića 17  MBS</w:t>
      </w:r>
      <w:r w:rsidR="00EA4901" w:rsidRPr="00FE4F15">
        <w:t xml:space="preserve">: </w:t>
      </w:r>
      <w:r w:rsidR="00EA4901" w:rsidRPr="007C1B4D">
        <w:t>080727233</w:t>
      </w:r>
      <w:r w:rsidR="00EA4901">
        <w:t xml:space="preserve"> OIB: </w:t>
      </w:r>
      <w:r w:rsidR="00EA4901" w:rsidRPr="007C1B4D">
        <w:t>10922337480</w:t>
      </w:r>
      <w:r w:rsidR="007A52ED" w:rsidRPr="00F11CE1">
        <w:t>.</w:t>
      </w:r>
    </w:p>
    <w:p w:rsidRDefault="00271BF3" w:rsidP="00A50FE6" w:rsidR="00D86D3C" w:rsidRPr="00F11CE1">
      <w:pPr>
        <w:autoSpaceDE w:val="false"/>
        <w:autoSpaceDN w:val="false"/>
        <w:adjustRightInd w:val="false"/>
        <w:ind w:firstLine="708"/>
      </w:pPr>
      <w:r w:rsidRPr="00F11CE1">
        <w:rPr>
          <w:bCs/>
        </w:rPr>
        <w:t xml:space="preserve">2.   </w:t>
      </w:r>
      <w:r w:rsidR="00D86D3C" w:rsidRPr="00F11CE1">
        <w:rPr>
          <w:bCs/>
        </w:rPr>
        <w:t>Za stečajnog upravitelja imenuje se</w:t>
      </w:r>
      <w:r w:rsidR="003E701C" w:rsidRPr="00F11CE1">
        <w:t xml:space="preserve"> </w:t>
      </w:r>
      <w:r w:rsidR="00F11CE1" w:rsidRPr="00F11CE1">
        <w:t>Trumbić Dinka</w:t>
      </w:r>
      <w:r w:rsidR="007D7C33" w:rsidRPr="00F11CE1">
        <w:t xml:space="preserve">, </w:t>
      </w:r>
      <w:r w:rsidR="00F11CE1" w:rsidRPr="00F11CE1">
        <w:t xml:space="preserve">Lovretska 10, Split, </w:t>
      </w:r>
      <w:r w:rsidR="009F73F1" w:rsidRPr="00F11CE1">
        <w:rPr>
          <w:bCs/>
        </w:rPr>
        <w:t>OIB:</w:t>
      </w:r>
      <w:r w:rsidR="00A50FE6" w:rsidRPr="00F11CE1">
        <w:t xml:space="preserve"> </w:t>
      </w:r>
      <w:r w:rsidR="00F11CE1" w:rsidRPr="00F11CE1">
        <w:t>43468134790.</w:t>
      </w:r>
    </w:p>
    <w:p w:rsidRDefault="00271BF3" w:rsidP="00D86D3C" w:rsidR="00D86D3C" w:rsidRPr="00F11CE1">
      <w:pPr>
        <w:rPr>
          <w:bCs/>
        </w:rPr>
      </w:pPr>
      <w:r w:rsidRPr="00F11CE1">
        <w:rPr>
          <w:bCs/>
        </w:rPr>
        <w:tab/>
        <w:t xml:space="preserve">3.   </w:t>
      </w:r>
      <w:r w:rsidR="00D86D3C" w:rsidRPr="00F11CE1">
        <w:rPr>
          <w:bCs/>
        </w:rPr>
        <w:t>Zaključuje se stečajni postupak nad stečajnim dužnikom</w:t>
      </w:r>
      <w:r w:rsidR="00A50FE6" w:rsidRPr="00F11CE1">
        <w:t xml:space="preserve"> </w:t>
      </w:r>
      <w:r w:rsidR="00EA4901" w:rsidRPr="007C1B4D">
        <w:t xml:space="preserve">NARATIV d.o.o. </w:t>
      </w:r>
      <w:r w:rsidR="00EA4901">
        <w:t xml:space="preserve"> Zagreb, Dobriše Cesarića 17  MBS</w:t>
      </w:r>
      <w:r w:rsidR="00EA4901" w:rsidRPr="00FE4F15">
        <w:t xml:space="preserve">: </w:t>
      </w:r>
      <w:r w:rsidR="00EA4901" w:rsidRPr="007C1B4D">
        <w:t>080727233</w:t>
      </w:r>
      <w:r w:rsidR="00EA4901">
        <w:t xml:space="preserve"> OIB: </w:t>
      </w:r>
      <w:r w:rsidR="00EA4901" w:rsidRPr="007C1B4D">
        <w:t>10922337480</w:t>
      </w:r>
      <w:r w:rsidR="00EA4901">
        <w:t>.</w:t>
      </w:r>
    </w:p>
    <w:p w:rsidRDefault="009F73F1" w:rsidP="00D86D3C" w:rsidR="00D86D3C" w:rsidRPr="00F11CE1">
      <w:r w:rsidRPr="00F11CE1">
        <w:tab/>
        <w:t>4</w:t>
      </w:r>
      <w:r w:rsidR="00D86D3C" w:rsidRPr="00F11CE1">
        <w:t xml:space="preserve">.  </w:t>
      </w:r>
      <w:r w:rsidR="00271BF3" w:rsidRPr="00F11CE1">
        <w:t xml:space="preserve"> </w:t>
      </w:r>
      <w:r w:rsidR="00D86D3C" w:rsidRPr="00F11CE1">
        <w:t xml:space="preserve">Po pravomoćnosti rješenja stečajni dužnik brisat će se iz registra ovog suda. </w:t>
      </w:r>
    </w:p>
    <w:p w:rsidRDefault="00921F3F" w:rsidP="00372F80" w:rsidR="00921F3F" w:rsidRPr="00F11CE1">
      <w:pPr>
        <w:tabs>
          <w:tab w:pos="1440" w:val="left"/>
        </w:tabs>
      </w:pPr>
    </w:p>
    <w:p w:rsidRDefault="00AA6ECC" w:rsidP="00372F80" w:rsidR="00AA6ECC" w:rsidRPr="00F11CE1">
      <w:pPr>
        <w:tabs>
          <w:tab w:pos="1440" w:val="left"/>
        </w:tabs>
        <w:jc w:val="center"/>
        <w:rPr>
          <w:bCs/>
        </w:rPr>
      </w:pPr>
      <w:r w:rsidRPr="00F11CE1">
        <w:rPr>
          <w:bCs/>
        </w:rPr>
        <w:t xml:space="preserve">Obrazloženje </w:t>
      </w:r>
    </w:p>
    <w:p w:rsidRDefault="00540507" w:rsidP="00540507" w:rsidR="00540507" w:rsidRPr="00F11CE1">
      <w:pPr>
        <w:tabs>
          <w:tab w:pos="1440" w:val="left"/>
        </w:tabs>
      </w:pPr>
    </w:p>
    <w:p w:rsidRDefault="00540507" w:rsidP="0033148D" w:rsidR="0033148D" w:rsidRPr="00F11CE1">
      <w:pPr>
        <w:tabs>
          <w:tab w:pos="1440" w:val="left"/>
        </w:tabs>
      </w:pPr>
      <w:r w:rsidRPr="00F11CE1">
        <w:t xml:space="preserve">            </w:t>
      </w:r>
      <w:r w:rsidR="00F11CE1" w:rsidRPr="009815EF">
        <w:t xml:space="preserve">Financijska agencija je podnijela prijedlog za otvaranje stečajnog postupka nad dužnikom </w:t>
      </w:r>
      <w:r w:rsidR="00EA4901" w:rsidRPr="007C1B4D">
        <w:t xml:space="preserve">NARATIV d.o.o. </w:t>
      </w:r>
      <w:r w:rsidR="00EA4901">
        <w:t xml:space="preserve"> Zagreb, Dobriše Cesarića 17  MBS</w:t>
      </w:r>
      <w:r w:rsidR="00EA4901" w:rsidRPr="00FE4F15">
        <w:t xml:space="preserve">: </w:t>
      </w:r>
      <w:r w:rsidR="00EA4901" w:rsidRPr="007C1B4D">
        <w:t>080727233</w:t>
      </w:r>
      <w:r w:rsidR="00EA4901">
        <w:t xml:space="preserve"> OIB: </w:t>
      </w:r>
      <w:r w:rsidR="00EA4901" w:rsidRPr="007C1B4D">
        <w:t xml:space="preserve">10922337480 </w:t>
      </w:r>
      <w:r w:rsidR="00F11CE1">
        <w:t>temeljem čl. 444 st. 2</w:t>
      </w:r>
      <w:r w:rsidR="00F11CE1" w:rsidRPr="009815EF">
        <w:t xml:space="preserve"> Stečajnog zakona (NN 71/15), a koji je zaprimljen na sudu </w:t>
      </w:r>
      <w:r w:rsidR="00F11CE1">
        <w:t>7. ožujka 2016.</w:t>
      </w:r>
      <w:r w:rsidR="00F11CE1" w:rsidRPr="009815EF">
        <w:t xml:space="preserve"> godine  u kojem se navodi da stečajni dužnik u očevidniku redoslijeda osnova za plaćanje ima evidentirane neizvršene osnove za plaćanje u neprekinutom ra</w:t>
      </w:r>
      <w:r w:rsidR="00F11CE1">
        <w:t xml:space="preserve">zdoblju od </w:t>
      </w:r>
      <w:r w:rsidR="00EA4901">
        <w:t>882</w:t>
      </w:r>
      <w:r w:rsidR="00F11CE1">
        <w:t xml:space="preserve"> dana u ukupnom iznosu od </w:t>
      </w:r>
      <w:r w:rsidR="00EA4901">
        <w:t>40.024,28</w:t>
      </w:r>
      <w:r w:rsidR="00F11CE1">
        <w:t xml:space="preserve"> kuna te da ima 1 zaposlenog</w:t>
      </w:r>
      <w:r w:rsidR="00F11CE1" w:rsidRPr="009815EF">
        <w:t xml:space="preserve"> radnika.  </w:t>
      </w:r>
      <w:r w:rsidR="00F11CE1" w:rsidRPr="009B1E96">
        <w:t xml:space="preserve"> </w:t>
      </w:r>
    </w:p>
    <w:p w:rsidRDefault="0033148D" w:rsidP="00DF3CA2" w:rsidR="00BE2EFD" w:rsidRPr="00F11CE1">
      <w:pPr>
        <w:ind w:firstLine="708"/>
      </w:pPr>
      <w:r w:rsidRPr="00F11CE1">
        <w:t xml:space="preserve"> </w:t>
      </w:r>
      <w:r w:rsidR="001F5CFB" w:rsidRPr="00F11CE1">
        <w:t xml:space="preserve">Na temelju prijedloga je rješenjem od </w:t>
      </w:r>
      <w:r w:rsidR="00F11CE1">
        <w:rPr>
          <w:bCs/>
        </w:rPr>
        <w:t>11</w:t>
      </w:r>
      <w:r w:rsidR="007D7C33" w:rsidRPr="00F11CE1">
        <w:rPr>
          <w:bCs/>
        </w:rPr>
        <w:t xml:space="preserve">. travnja </w:t>
      </w:r>
      <w:r w:rsidRPr="00F11CE1">
        <w:rPr>
          <w:bCs/>
        </w:rPr>
        <w:t xml:space="preserve"> 2016</w:t>
      </w:r>
      <w:r w:rsidR="009F73F1" w:rsidRPr="00F11CE1">
        <w:rPr>
          <w:bCs/>
        </w:rPr>
        <w:t xml:space="preserve">.   </w:t>
      </w:r>
      <w:r w:rsidR="001F5CFB" w:rsidRPr="00F11CE1">
        <w:t>godine pokrenut prethodni postupak radi utvrđivanja uvjeta za otvaranje stečajnog postupka te naloženo zakonskom zastupniku da dostavi sudu popis imovine (prokazni popis imovine).</w:t>
      </w:r>
    </w:p>
    <w:p w:rsidRDefault="00BE2EFD" w:rsidP="00F11CE1" w:rsidR="00D57B75" w:rsidRPr="00F11CE1">
      <w:pPr>
        <w:ind w:firstLine="708"/>
      </w:pPr>
      <w:r w:rsidRPr="00F11CE1">
        <w:t xml:space="preserve">Prema potvrdi FINE žiro račun dužnika na dan </w:t>
      </w:r>
      <w:r w:rsidR="00EA4901">
        <w:t>13. prosinca</w:t>
      </w:r>
      <w:r w:rsidR="00F11CE1">
        <w:t xml:space="preserve"> 2016. godine blokiran je </w:t>
      </w:r>
      <w:r w:rsidR="00EA4901">
        <w:t>1350</w:t>
      </w:r>
      <w:r w:rsidR="00F11CE1">
        <w:t xml:space="preserve"> dana, a nepodmirene obveze iznose </w:t>
      </w:r>
      <w:r w:rsidR="00EA4901">
        <w:t>42.924,67</w:t>
      </w:r>
      <w:r w:rsidR="00F11CE1">
        <w:t xml:space="preserve"> kuna.</w:t>
      </w:r>
    </w:p>
    <w:p w:rsidRDefault="00D57B75" w:rsidP="00D57B75" w:rsidR="00D57B75" w:rsidRPr="00F11CE1">
      <w:pPr>
        <w:ind w:firstLine="708"/>
      </w:pPr>
      <w:r w:rsidRPr="00F11CE1">
        <w:t xml:space="preserve">Rješenjem od </w:t>
      </w:r>
      <w:r w:rsidR="007D7C33" w:rsidRPr="00F11CE1">
        <w:t>30. svibnja</w:t>
      </w:r>
      <w:r w:rsidRPr="00F11CE1">
        <w:t xml:space="preserve"> 2016. godine pozvani </w:t>
      </w:r>
      <w:r w:rsidR="007D7C33" w:rsidRPr="00F11CE1">
        <w:t xml:space="preserve">su </w:t>
      </w:r>
      <w:r w:rsidRPr="00F11CE1">
        <w:t>vjerovnici</w:t>
      </w:r>
      <w:r w:rsidR="007D7C33" w:rsidRPr="00F11CE1">
        <w:t xml:space="preserve"> koji imaju pravni interes</w:t>
      </w:r>
      <w:r w:rsidRPr="00F11CE1">
        <w:t xml:space="preserve"> na uplatu predujma, a koje je objavljeno na e-oglasnoj ploči suda </w:t>
      </w:r>
      <w:r w:rsidR="007D7C33" w:rsidRPr="00F11CE1">
        <w:t>31. svibnja</w:t>
      </w:r>
      <w:r w:rsidRPr="00F11CE1">
        <w:t xml:space="preserve"> 2016. godine. Konstatira se da nitko od vjerovnika nije uplatio zatraženi iznos. </w:t>
      </w:r>
    </w:p>
    <w:p w:rsidRDefault="001F5CFB" w:rsidP="00540507" w:rsidR="003E701C" w:rsidRPr="00F11CE1">
      <w:pPr>
        <w:ind w:firstLine="708"/>
      </w:pPr>
      <w:r w:rsidRPr="00F11CE1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3148D" w:rsidP="001F5CFB" w:rsidR="001F5CFB" w:rsidRPr="00F11CE1">
      <w:pPr>
        <w:ind w:firstLine="708"/>
      </w:pPr>
      <w:r w:rsidRPr="00F11CE1">
        <w:t xml:space="preserve">Prema odredbi čl. 132 </w:t>
      </w:r>
      <w:r w:rsidR="001F5CFB" w:rsidRPr="00F11CE1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F11CE1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F11CE1">
      <w:pPr>
        <w:ind w:firstLine="708"/>
      </w:pPr>
      <w:r w:rsidRPr="00F11CE1">
        <w:t>S obzirom da je utvrđeno postojanje stečajnog razloga ne</w:t>
      </w:r>
      <w:r w:rsidR="0033148D" w:rsidRPr="00F11CE1">
        <w:t>sposobnosti za plaćanje iz čl. 5</w:t>
      </w:r>
      <w:r w:rsidRPr="00F11CE1">
        <w:t xml:space="preserve"> Stečajnog zakona,  te  kako nitko od vjerovnika nije predujmio iznos određen rješenjem od </w:t>
      </w:r>
      <w:r w:rsidR="00BE2EFD" w:rsidRPr="00F11CE1">
        <w:t>30. svibnja</w:t>
      </w:r>
      <w:r w:rsidR="00D57B75" w:rsidRPr="00F11CE1">
        <w:t xml:space="preserve"> </w:t>
      </w:r>
      <w:r w:rsidR="0033148D" w:rsidRPr="00F11CE1">
        <w:t xml:space="preserve"> 2016.</w:t>
      </w:r>
      <w:r w:rsidR="009F73F1" w:rsidRPr="00F11CE1">
        <w:t xml:space="preserve"> </w:t>
      </w:r>
      <w:r w:rsidRPr="00F11CE1">
        <w:t xml:space="preserve"> g</w:t>
      </w:r>
      <w:r w:rsidR="0033148D" w:rsidRPr="00F11CE1">
        <w:t>odine, valjalo je temeljem čl. 85</w:t>
      </w:r>
      <w:r w:rsidRPr="00F11CE1">
        <w:t xml:space="preserve"> st. 1</w:t>
      </w:r>
      <w:r w:rsidR="0033148D" w:rsidRPr="00F11CE1">
        <w:t>, a u vezi sa čl. 84 st. 1</w:t>
      </w:r>
      <w:r w:rsidRPr="00F11CE1">
        <w:t xml:space="preserve"> Stečajnog zakona imenovati stečajnog upravitelj</w:t>
      </w:r>
      <w:r w:rsidR="00004DCE" w:rsidRPr="00F11CE1">
        <w:t>a</w:t>
      </w:r>
      <w:r w:rsidR="0033148D" w:rsidRPr="00F11CE1">
        <w:t xml:space="preserve"> te temeljem čl. 132</w:t>
      </w:r>
      <w:r w:rsidRPr="00F11CE1">
        <w:t xml:space="preserve"> st. 1 Stečajnog zakona donijeti odluku o otvaranju i zaključenju stečajnog postupka. </w:t>
      </w:r>
    </w:p>
    <w:p w:rsidRDefault="00B45208" w:rsidP="00372F80" w:rsidR="00AA6ECC" w:rsidRPr="00F11CE1">
      <w:pPr>
        <w:tabs>
          <w:tab w:pos="1440" w:val="left"/>
        </w:tabs>
      </w:pPr>
      <w:r w:rsidRPr="00F11CE1">
        <w:t xml:space="preserve">  </w:t>
      </w:r>
    </w:p>
    <w:p w:rsidRDefault="00AA6ECC" w:rsidP="00372F80" w:rsidR="00AA6ECC" w:rsidRPr="00F11CE1">
      <w:pPr>
        <w:tabs>
          <w:tab w:pos="1440" w:val="left"/>
        </w:tabs>
        <w:jc w:val="center"/>
      </w:pPr>
      <w:r w:rsidRPr="00F11CE1">
        <w:t>U Zagrebu,</w:t>
      </w:r>
      <w:r w:rsidR="005F5C8B" w:rsidRPr="00F11CE1">
        <w:t xml:space="preserve"> </w:t>
      </w:r>
      <w:r w:rsidR="00D57B75" w:rsidRPr="00F11CE1">
        <w:t>16</w:t>
      </w:r>
      <w:r w:rsidR="00CC7A47" w:rsidRPr="00F11CE1">
        <w:t xml:space="preserve">. siječnja 2017. </w:t>
      </w:r>
      <w:r w:rsidR="0080751D" w:rsidRPr="00F11CE1">
        <w:t xml:space="preserve"> </w:t>
      </w:r>
    </w:p>
    <w:p w:rsidRDefault="00DB4F7A" w:rsidP="00372F80" w:rsidR="00DB4F7A" w:rsidRPr="00F11CE1">
      <w:pPr>
        <w:tabs>
          <w:tab w:pos="1440" w:val="left"/>
        </w:tabs>
      </w:pPr>
    </w:p>
    <w:p w:rsidRDefault="00DB4F7A" w:rsidP="00372F80" w:rsidR="00DB4F7A" w:rsidRPr="00F11CE1">
      <w:pPr>
        <w:tabs>
          <w:tab w:pos="1440" w:val="left"/>
        </w:tabs>
      </w:pP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  <w:t xml:space="preserve">SUDAC </w:t>
      </w:r>
    </w:p>
    <w:p w:rsidRDefault="00525A3A" w:rsidP="00372F80" w:rsidR="009A1EE8" w:rsidRPr="00F11CE1">
      <w:pPr>
        <w:tabs>
          <w:tab w:pos="1440" w:val="left"/>
        </w:tabs>
      </w:pP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  <w:t>Nada Kraljić</w:t>
      </w:r>
      <w:r w:rsidR="00E01E1A">
        <w:t>,v.r.</w:t>
      </w:r>
    </w:p>
    <w:p w:rsidRDefault="00AA6ECC" w:rsidP="00372F80" w:rsidR="00AA6ECC" w:rsidRPr="00F11CE1">
      <w:pPr>
        <w:pStyle w:val="Naslov1"/>
        <w:tabs>
          <w:tab w:pos="1440" w:val="left"/>
        </w:tabs>
        <w:rPr>
          <w:b w:val="false"/>
        </w:rPr>
      </w:pPr>
      <w:r w:rsidRPr="00F11CE1">
        <w:rPr>
          <w:b w:val="false"/>
        </w:rPr>
        <w:t xml:space="preserve">POUKA O PRAVNOM LIJEKU </w:t>
      </w:r>
    </w:p>
    <w:p w:rsidRDefault="00B45208" w:rsidP="00372F80" w:rsidR="005C2620" w:rsidRPr="00F11CE1">
      <w:pPr>
        <w:tabs>
          <w:tab w:pos="1440" w:val="left"/>
        </w:tabs>
      </w:pPr>
      <w:r w:rsidRPr="00F11CE1">
        <w:t>Protiv rješenja</w:t>
      </w:r>
      <w:r w:rsidR="00657111" w:rsidRPr="00F11CE1">
        <w:t xml:space="preserve"> o otvaranju stečajnog postupka žalbu može izjaviti zakonski zastupnik stečajnog dužnika, a prot</w:t>
      </w:r>
      <w:r w:rsidR="00795A29" w:rsidRPr="00F11CE1">
        <w:t>iv odluke o zaključenju stečajn</w:t>
      </w:r>
      <w:r w:rsidR="00657111" w:rsidRPr="00F11CE1">
        <w:t>o</w:t>
      </w:r>
      <w:r w:rsidR="00795A29" w:rsidRPr="00F11CE1">
        <w:t>g</w:t>
      </w:r>
      <w:r w:rsidR="00657111" w:rsidRPr="00F11CE1">
        <w:t xml:space="preserve"> postupka</w:t>
      </w:r>
      <w:r w:rsidRPr="00F11CE1">
        <w:t xml:space="preserve"> žalbu </w:t>
      </w:r>
      <w:r w:rsidR="00795A29" w:rsidRPr="00F11CE1">
        <w:t xml:space="preserve">mogu izjaviti vjerovnici </w:t>
      </w:r>
      <w:r w:rsidRPr="00F11CE1">
        <w:t>Visokom trgovačkom sudu Repu</w:t>
      </w:r>
      <w:r w:rsidR="00E32BF2" w:rsidRPr="00F11CE1">
        <w:t>blike Hrvatske u roku od 8 dana od dana objave</w:t>
      </w:r>
      <w:r w:rsidR="004B30F2" w:rsidRPr="00F11CE1">
        <w:t xml:space="preserve"> na e-oglasnoj ploči suda</w:t>
      </w:r>
      <w:r w:rsidR="00E32BF2" w:rsidRPr="00F11CE1">
        <w:t xml:space="preserve">, </w:t>
      </w:r>
      <w:r w:rsidRPr="00F11CE1">
        <w:t>a ulaže se putem ovog suda u 3 primjerka</w:t>
      </w:r>
    </w:p>
    <w:p w:rsidRDefault="003E02AA" w:rsidP="00372F80" w:rsidR="003E02AA" w:rsidRPr="00F11CE1">
      <w:pPr>
        <w:tabs>
          <w:tab w:pos="1440" w:val="left"/>
        </w:tabs>
      </w:pPr>
    </w:p>
    <w:p w:rsidRDefault="00E01E1A" w:rsidR="00E01E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01E1A" w:rsidP="00E01E1A" w:rsidR="00E01E1A">
      <w:pPr>
        <w:ind w:firstLine="708" w:left="4956"/>
      </w:pPr>
      <w:r>
        <w:t>Vinka Mihalinčić</w:t>
      </w:r>
    </w:p>
    <w:p w:rsidRDefault="00AA6ECC" w:rsidP="00372F80" w:rsidR="00AA6ECC" w:rsidRPr="00F11CE1">
      <w:pPr>
        <w:tabs>
          <w:tab w:pos="1440" w:val="left"/>
        </w:tabs>
      </w:pPr>
    </w:p>
    <w:p w:rsidRDefault="00DB4F7A" w:rsidP="00372F80" w:rsidR="00DB4F7A" w:rsidRPr="00F11CE1">
      <w:pPr>
        <w:tabs>
          <w:tab w:pos="1440" w:val="left"/>
        </w:tabs>
      </w:pPr>
      <w:r w:rsidRPr="00F11CE1">
        <w:tab/>
      </w:r>
      <w:r w:rsidRPr="00F11CE1">
        <w:tab/>
      </w:r>
      <w:r w:rsidRPr="00F11CE1">
        <w:tab/>
      </w:r>
      <w:r w:rsidRPr="00F11CE1">
        <w:tab/>
      </w:r>
      <w:r w:rsidR="00143BF0" w:rsidRPr="00F11CE1">
        <w:tab/>
      </w:r>
      <w:r w:rsidR="00143BF0" w:rsidRPr="00F11CE1">
        <w:tab/>
      </w:r>
      <w:r w:rsidR="00143BF0" w:rsidRPr="00F11CE1">
        <w:tab/>
      </w:r>
    </w:p>
    <w:p w:rsidRDefault="00AA6ECC" w:rsidP="00372F80" w:rsidR="00AA6ECC" w:rsidRPr="00F11CE1">
      <w:pPr>
        <w:tabs>
          <w:tab w:pos="1440" w:val="left"/>
        </w:tabs>
        <w:ind w:left="360"/>
        <w:rPr>
          <w:bCs/>
        </w:rPr>
      </w:pPr>
      <w:r w:rsidRPr="00F11CE1">
        <w:rPr>
          <w:bCs/>
        </w:rPr>
        <w:t xml:space="preserve"> </w:t>
      </w:r>
    </w:p>
    <w:p w:rsidRDefault="00DB4F7A" w:rsidP="00372F80" w:rsidR="00AA6ECC" w:rsidRPr="00F11CE1">
      <w:pPr>
        <w:tabs>
          <w:tab w:pos="1440" w:val="left"/>
        </w:tabs>
      </w:pP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</w:p>
    <w:p w:rsidRDefault="00DB4F7A" w:rsidP="00372F80" w:rsidR="00DB4F7A" w:rsidRPr="00F11CE1">
      <w:pPr>
        <w:tabs>
          <w:tab w:pos="1440" w:val="left"/>
        </w:tabs>
        <w:ind w:left="360"/>
      </w:pPr>
      <w:r w:rsidRPr="00F11CE1">
        <w:t xml:space="preserve"> </w:t>
      </w:r>
    </w:p>
    <w:sectPr w:rsidSect="004D4BF5" w:rsidR="00DB4F7A" w:rsidRPr="00F11CE1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E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EA4901">
      <w:t>2158</w:t>
    </w:r>
    <w:r w:rsidR="00F11CE1">
      <w:t>/16-1</w:t>
    </w:r>
    <w:r w:rsidR="00EA4901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203A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41C36"/>
    <w:rsid w:val="00367DA4"/>
    <w:rsid w:val="00372F80"/>
    <w:rsid w:val="003756C2"/>
    <w:rsid w:val="003B0982"/>
    <w:rsid w:val="003D7898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A52ED"/>
    <w:rsid w:val="007B17CF"/>
    <w:rsid w:val="007C28E9"/>
    <w:rsid w:val="007D7C33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E2EFD"/>
    <w:rsid w:val="00BF35DB"/>
    <w:rsid w:val="00C25987"/>
    <w:rsid w:val="00C3703D"/>
    <w:rsid w:val="00C914F4"/>
    <w:rsid w:val="00CB4FDD"/>
    <w:rsid w:val="00CB75F6"/>
    <w:rsid w:val="00CC2173"/>
    <w:rsid w:val="00CC7A47"/>
    <w:rsid w:val="00CD3B24"/>
    <w:rsid w:val="00CE656B"/>
    <w:rsid w:val="00CF1FA1"/>
    <w:rsid w:val="00D24610"/>
    <w:rsid w:val="00D26A29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3CA2"/>
    <w:rsid w:val="00DF7E2C"/>
    <w:rsid w:val="00E01E1A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A4901"/>
    <w:rsid w:val="00EC7DB0"/>
    <w:rsid w:val="00ED23B0"/>
    <w:rsid w:val="00EF1F2F"/>
    <w:rsid w:val="00F11BF0"/>
    <w:rsid w:val="00F11CE1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01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E1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E1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E1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E1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01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E1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E1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E1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E1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2158</izvorni_sadrzaj>
    <derivirana_varijabla naziv="DomainObject.Predmet.Broj_1">2158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St-2158/2016</izvorni_sadrzaj>
    <derivirana_varijabla naziv="DomainObject.Predmet.OznakaBroj_1">St-2158/2016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NARATIV d.o.o.</izvorni_sadrzaj>
    <derivirana_varijabla naziv="DomainObject.Predmet.ProtustrankaFormated_1">  NARATIV d.o.o.</derivirana_varijabla>
  </DomainObject.Predmet.ProtustrankaFormated>
  <DomainObject.Predmet.ProtustrankaFormatedOIB>
    <izvorni_sadrzaj>  NARATIV d.o.o., OIB 10922337480</izvorni_sadrzaj>
    <derivirana_varijabla naziv="DomainObject.Predmet.ProtustrankaFormatedOIB_1">  NARATIV d.o.o., OIB 10922337480</derivirana_varijabla>
  </DomainObject.Predmet.ProtustrankaFormatedOIB>
  <DomainObject.Predmet.ProtustrankaFormatedWithAdress>
    <izvorni_sadrzaj> NARATIV d.o.o., Dobriše Cesarića 17, 10000 Zagreb</izvorni_sadrzaj>
    <derivirana_varijabla naziv="DomainObject.Predmet.ProtustrankaFormatedWithAdress_1"> NARATIV d.o.o., Dobriše Cesarića 17, 10000 Zagreb</derivirana_varijabla>
  </DomainObject.Predmet.ProtustrankaFormatedWithAdress>
  <DomainObject.Predmet.ProtustrankaFormatedWithAdressOIB>
    <izvorni_sadrzaj> NARATIV d.o.o., OIB 10922337480, Dobriše Cesarića 17, 10000 Zagreb</izvorni_sadrzaj>
    <derivirana_varijabla naziv="DomainObject.Predmet.ProtustrankaFormatedWithAdressOIB_1"> NARATIV d.o.o., OIB 10922337480, Dobriše Cesarića 17, 10000 Zagreb</derivirana_varijabla>
  </DomainObject.Predmet.ProtustrankaFormatedWithAdressOIB>
  <DomainObject.Predmet.ProtustrankaWithAdress>
    <izvorni_sadrzaj>NARATIV d.o.o. Dobriše Cesarića 17, 10000 Zagreb</izvorni_sadrzaj>
    <derivirana_varijabla naziv="DomainObject.Predmet.ProtustrankaWithAdress_1">NARATIV d.o.o. Dobriše Cesarića 17, 10000 Zagreb</derivirana_varijabla>
  </DomainObject.Predmet.ProtustrankaWithAdress>
  <DomainObject.Predmet.ProtustrankaWithAdressOIB>
    <izvorni_sadrzaj>NARATIV d.o.o., OIB 10922337480, Dobriše Cesarića 17, 10000 Zagreb</izvorni_sadrzaj>
    <derivirana_varijabla naziv="DomainObject.Predmet.ProtustrankaWithAdressOIB_1">NARATIV d.o.o., OIB 10922337480, Dobriše Cesarića 17, 10000 Zagreb</derivirana_varijabla>
  </DomainObject.Predmet.ProtustrankaWithAdressOIB>
  <DomainObject.Predmet.ProtustrankaNazivFormated>
    <izvorni_sadrzaj>NARATIV d.o.o.</izvorni_sadrzaj>
    <derivirana_varijabla naziv="DomainObject.Predmet.ProtustrankaNazivFormated_1">NARATIV d.o.o.</derivirana_varijabla>
  </DomainObject.Predmet.ProtustrankaNazivFormated>
  <DomainObject.Predmet.ProtustrankaNazivFormatedOIB>
    <izvorni_sadrzaj>NARATIV d.o.o., OIB 10922337480</izvorni_sadrzaj>
    <derivirana_varijabla naziv="DomainObject.Predmet.ProtustrankaNazivFormatedOIB_1">NARATIV d.o.o., OIB 10922337480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NARATIV d.o.o.</item>
    </izvorni_sadrzaj>
    <derivirana_varijabla naziv="DomainObject.Predmet.ProtuStrankaListFormated_1">
      <item>NARATIV d.o.o.</item>
    </derivirana_varijabla>
  </DomainObject.Predmet.ProtuStrankaListFormated>
  <DomainObject.Predmet.ProtuStrankaListFormatedOIB>
    <izvorni_sadrzaj>
      <item>NARATIV d.o.o., OIB 10922337480</item>
    </izvorni_sadrzaj>
    <derivirana_varijabla naziv="DomainObject.Predmet.ProtuStrankaListFormatedOIB_1">
      <item>NARATIV d.o.o., OIB 10922337480</item>
    </derivirana_varijabla>
  </DomainObject.Predmet.ProtuStrankaListFormatedOIB>
  <DomainObject.Predmet.ProtuStrankaListFormatedWithAdress>
    <izvorni_sadrzaj>
      <item>NARATIV d.o.o., Dobriše Cesarića 17, 10000 Zagreb</item>
    </izvorni_sadrzaj>
    <derivirana_varijabla naziv="DomainObject.Predmet.ProtuStrankaListFormatedWithAdress_1">
      <item>NARATIV d.o.o., Dobriše Cesarića 17, 10000 Zagreb</item>
    </derivirana_varijabla>
  </DomainObject.Predmet.ProtuStrankaListFormatedWithAdress>
  <DomainObject.Predmet.ProtuStrankaListFormatedWithAdressOIB>
    <izvorni_sadrzaj>
      <item>NARATIV d.o.o., OIB 10922337480, Dobriše Cesarića 17, 10000 Zagreb</item>
    </izvorni_sadrzaj>
    <derivirana_varijabla naziv="DomainObject.Predmet.ProtuStrankaListFormatedWithAdressOIB_1">
      <item>NARATIV d.o.o., OIB 10922337480, Dobriše Cesarića 17, 10000 Zagreb</item>
    </derivirana_varijabla>
  </DomainObject.Predmet.ProtuStrankaListFormatedWithAdressOIB>
  <DomainObject.Predmet.ProtuStrankaListNazivFormated>
    <izvorni_sadrzaj>
      <item>NARATIV d.o.o.</item>
    </izvorni_sadrzaj>
    <derivirana_varijabla naziv="DomainObject.Predmet.ProtuStrankaListNazivFormated_1">
      <item>NARATIV d.o.o.</item>
    </derivirana_varijabla>
  </DomainObject.Predmet.ProtuStrankaListNazivFormated>
  <DomainObject.Predmet.ProtuStrankaListNazivFormatedOIB>
    <izvorni_sadrzaj>
      <item>NARATIV d.o.o., OIB 10922337480</item>
    </izvorni_sadrzaj>
    <derivirana_varijabla naziv="DomainObject.Predmet.ProtuStrankaListNazivFormatedOIB_1">
      <item>NARATIV d.o.o., OIB 10922337480</item>
    </derivirana_varijabla>
  </DomainObject.Predmet.ProtuStrankaListNazivFormatedOIB>
  <DomainObject.Predmet.OstaliListFormated>
    <izvorni_sadrzaj>
      <item>Tatjana Bartaković</item>
    </izvorni_sadrzaj>
    <derivirana_varijabla naziv="DomainObject.Predmet.OstaliListFormated_1">
      <item>Tatjana Bartaković</item>
    </derivirana_varijabla>
  </DomainObject.Predmet.OstaliListFormated>
  <DomainObject.Predmet.OstaliListFormatedOIB>
    <izvorni_sadrzaj>
      <item>Tatjana Bartaković, OIB 94667277262</item>
    </izvorni_sadrzaj>
    <derivirana_varijabla naziv="DomainObject.Predmet.OstaliListFormatedOIB_1">
      <item>Tatjana Bartaković, OIB 94667277262</item>
    </derivirana_varijabla>
  </DomainObject.Predmet.OstaliListFormatedOIB>
  <DomainObject.Predmet.OstaliListFormatedWithAdress>
    <izvorni_sadrzaj>
      <item>Tatjana Bartaković, Donje Svetice 111, 10000 Zagreb</item>
    </izvorni_sadrzaj>
    <derivirana_varijabla naziv="DomainObject.Predmet.OstaliListFormatedWithAdress_1">
      <item>Tatjana Bartaković, Donje Svetice 111, 10000 Zagreb</item>
    </derivirana_varijabla>
  </DomainObject.Predmet.OstaliListFormatedWithAdress>
  <DomainObject.Predmet.OstaliListFormatedWithAdressOIB>
    <izvorni_sadrzaj>
      <item>Tatjana Bartaković, OIB 94667277262, Donje Svetice 111, 10000 Zagreb</item>
    </izvorni_sadrzaj>
    <derivirana_varijabla naziv="DomainObject.Predmet.OstaliListFormatedWithAdressOIB_1">
      <item>Tatjana Bartaković, OIB 94667277262, Donje Svetice 111, 10000 Zagreb</item>
    </derivirana_varijabla>
  </DomainObject.Predmet.OstaliListFormatedWithAdressOIB>
  <DomainObject.Predmet.OstaliListNazivFormated>
    <izvorni_sadrzaj>
      <item>Tatjana Bartaković</item>
    </izvorni_sadrzaj>
    <derivirana_varijabla naziv="DomainObject.Predmet.OstaliListNazivFormated_1">
      <item>Tatjana Bartaković</item>
    </derivirana_varijabla>
  </DomainObject.Predmet.OstaliListNazivFormated>
  <DomainObject.Predmet.OstaliListNazivFormatedOIB>
    <izvorni_sadrzaj>
      <item>Tatjana Bartaković, OIB 94667277262</item>
    </izvorni_sadrzaj>
    <derivirana_varijabla naziv="DomainObject.Predmet.OstaliListNazivFormatedOIB_1">
      <item>Tatjana Bartaković, OIB 94667277262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NARATIV d.o.o.</izvorni_sadrzaj>
    <derivirana_varijabla naziv="DomainObject.Predmet.ProtustrankaIDrugi_1">NARATIV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NARATIV d.o.o., OIB 10922337480, Dobriše Cesarića 17, 10000 Zagreb</izvorni_sadrzaj>
    <derivirana_varijabla naziv="DomainObject.Predmet.ProtustrankaIDrugiAdressOIB_1">NARATIV d.o.o., OIB 10922337480, Dobriše Cesarića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NARATIV d.o.o.</item>
      <item>Tatjana Bartaković</item>
      <item>VJEROVNICI</item>
    </izvorni_sadrzaj>
    <derivirana_varijabla naziv="DomainObject.Predmet.SudioniciListNaziv_1">
      <item>FINA Regionalni centar Zagreb</item>
      <item>NARATIV d.o.o.</item>
      <item>Tatjana Bartaković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NARATIV d.o.o., OIB 10922337480, Dobriše Cesarića 17,10000 Zagreb</item>
      <item>Tatjana Bartaković, OIB 94667277262, Donje Svetice 111,10000 Zagreb</item>
      <item>VJEROVNICI</item>
    </izvorni_sadrzaj>
    <derivirana_varijabla naziv="DomainObject.Predmet.SudioniciListAdressOIB_1">
      <item>FINA Regionalni centar Zagreb, OIB 85821130368, Trg svibanjskih žrtava 1995. 1,10000 Zagreb</item>
      <item>NARATIV d.o.o., OIB 10922337480, Dobriše Cesarića 17,10000 Zagreb</item>
      <item>Tatjana Bartaković, OIB 94667277262, Donje Svetice 111,10000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10922337480</item>
      <item>, OIB 94667277262</item>
      <item>, OIB null</item>
    </izvorni_sadrzaj>
    <derivirana_varijabla naziv="DomainObject.Predmet.SudioniciListNazivOIB_1">
      <item>, OIB 85821130368</item>
      <item>, OIB 10922337480</item>
      <item>, OIB 94667277262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552</properties:Words>
  <properties:Characters>2989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2017-01-16T10:08:00Z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2017-01-16T10:12:00Z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