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d3e1" w14:paraId="8f2d3e1" w:rsidRDefault="00CD4711" w:rsidP="000A275A" w:rsidR="00CD4711" w:rsidRPr="00E37A6F">
      <w:pPr>
        <w:pStyle w:val="Zaglavlje"/>
        <w:jc w:val="right"/>
        <w15:collapsed w:val="false"/>
      </w:pPr>
      <w:bookmarkStart w:name="_GoBack" w:id="0"/>
      <w:bookmarkEnd w:id="0"/>
      <w:r w:rsidRPr="00E37A6F">
        <w:t>Poslovni broj: 9 St-</w:t>
      </w:r>
      <w:r w:rsidR="00E3212E">
        <w:t>955</w:t>
      </w:r>
      <w:r w:rsidRPr="00E37A6F">
        <w:t>/</w:t>
      </w:r>
      <w:r w:rsidR="005D48FC" w:rsidRPr="00E37A6F">
        <w:t>2015</w:t>
      </w:r>
      <w:r w:rsidRPr="00E37A6F">
        <w:t>-</w:t>
      </w:r>
      <w:r w:rsidR="00E3212E">
        <w:t>5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bCs/>
          <w:snapToGrid w:val="false"/>
        </w:rPr>
        <w:t xml:space="preserve">                     </w:t>
      </w:r>
      <w:r w:rsidRPr="00E37A6F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37A6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37A6F">
        <w:rPr>
          <w:rFonts w:eastAsia="Times New Roman"/>
          <w:snapToGrid w:val="false"/>
        </w:rPr>
        <w:t xml:space="preserve">                  B. Radić 2</w:t>
      </w:r>
      <w:r w:rsidRPr="00E37A6F">
        <w:rPr>
          <w:rFonts w:eastAsia="Times New Roman"/>
          <w:bCs/>
          <w:snapToGrid w:val="false"/>
        </w:rPr>
        <w:t xml:space="preserve">                   </w:t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</w:p>
    <w:p w:rsidRDefault="00CD4711" w:rsidP="000A275A" w:rsidR="00CD4711" w:rsidRPr="00E37A6F">
      <w:pPr>
        <w:pStyle w:val="Zaglavlje"/>
        <w:jc w:val="right"/>
      </w:pPr>
    </w:p>
    <w:p w:rsidRDefault="005D48FC" w:rsidP="005D48FC" w:rsidR="009A0EA4" w:rsidRPr="00E37A6F">
      <w:pPr>
        <w:pStyle w:val="Zaglavlje"/>
        <w:jc w:val="center"/>
      </w:pPr>
      <w:r w:rsidRPr="00E37A6F">
        <w:t>Z A K LJ U Č A K</w:t>
      </w:r>
    </w:p>
    <w:p w:rsidRDefault="001A2133" w:rsidP="000A275A" w:rsidR="001A2133" w:rsidRPr="00E37A6F">
      <w:pPr>
        <w:pStyle w:val="Zaglavlje"/>
        <w:jc w:val="right"/>
      </w:pPr>
    </w:p>
    <w:p w:rsidRDefault="005325BE" w:rsidP="000A275A" w:rsidR="005325BE" w:rsidRPr="00E37A6F">
      <w:pPr>
        <w:spacing w:lineRule="auto" w:line="240" w:after="0"/>
      </w:pPr>
    </w:p>
    <w:p w:rsidRDefault="00CD4711" w:rsidP="000A275A" w:rsidR="005325BE" w:rsidRPr="00E37A6F">
      <w:pPr>
        <w:spacing w:lineRule="auto" w:line="240" w:after="0"/>
        <w:jc w:val="both"/>
      </w:pPr>
      <w:r w:rsidRPr="00E37A6F">
        <w:tab/>
      </w:r>
      <w:r w:rsidR="00C529A6" w:rsidRPr="00E37A6F">
        <w:t xml:space="preserve">Trgovački sud u Varaždinu po sucu toga suda Maji Valušnig, kao stečajnom sucu, u stečajnom  predmetu, povodom prijedloga predlagatelja </w:t>
      </w:r>
      <w:r w:rsidR="00C529A6" w:rsidRPr="00E37A6F">
        <w:tab/>
      </w:r>
      <w:r w:rsidR="00402657" w:rsidRPr="00E37A6F">
        <w:t>Financijske agencije Regionalni centar Zagreb, Podružnica Varaždin, Augusta Cesarca 2, Varaždin</w:t>
      </w:r>
      <w:r w:rsidR="00C529A6" w:rsidRPr="00E37A6F">
        <w:t>,  za otvaranje stečajnog postupka nad dužnikom</w:t>
      </w:r>
      <w:r w:rsidR="00D120C5" w:rsidRPr="00E37A6F">
        <w:t xml:space="preserve"> </w:t>
      </w:r>
      <w:r w:rsidR="00E3212E">
        <w:t>GASTRO GAJ</w:t>
      </w:r>
      <w:r w:rsidR="00E3212E" w:rsidRPr="00E27F34">
        <w:t xml:space="preserve"> j.d.o.o., </w:t>
      </w:r>
      <w:r w:rsidR="00E3212E">
        <w:t>Nova Ves Petrijanečka</w:t>
      </w:r>
      <w:r w:rsidR="00E3212E" w:rsidRPr="00E27F34">
        <w:t xml:space="preserve">, </w:t>
      </w:r>
      <w:r w:rsidR="00E3212E">
        <w:t>Ljudevita Gaja 4</w:t>
      </w:r>
      <w:r w:rsidR="00E3212E" w:rsidRPr="00E27F34">
        <w:t xml:space="preserve">, MBS: </w:t>
      </w:r>
      <w:r w:rsidR="00E3212E" w:rsidRPr="00256296">
        <w:t>070111518</w:t>
      </w:r>
      <w:r w:rsidR="00E3212E" w:rsidRPr="00E27F34">
        <w:t xml:space="preserve">, OIB: </w:t>
      </w:r>
      <w:r w:rsidR="00E3212E" w:rsidRPr="00256296">
        <w:t>12313736963</w:t>
      </w:r>
      <w:r w:rsidR="00624B88" w:rsidRPr="00E37A6F">
        <w:t xml:space="preserve">,  </w:t>
      </w:r>
      <w:r w:rsidR="00EC7C95" w:rsidRPr="00E37A6F">
        <w:t xml:space="preserve">dana </w:t>
      </w:r>
      <w:r w:rsidR="00E3212E">
        <w:t>26</w:t>
      </w:r>
      <w:r w:rsidR="001E56E4" w:rsidRPr="00E37A6F">
        <w:t xml:space="preserve">. </w:t>
      </w:r>
      <w:r w:rsidR="005F5E74" w:rsidRPr="00E37A6F">
        <w:t>siječnja</w:t>
      </w:r>
      <w:r w:rsidR="001E56E4" w:rsidRPr="00E37A6F">
        <w:t xml:space="preserve"> 201</w:t>
      </w:r>
      <w:r w:rsidR="005F5E74" w:rsidRPr="00E37A6F">
        <w:t>6</w:t>
      </w:r>
      <w:r w:rsidR="001E56E4" w:rsidRPr="00E37A6F">
        <w:t xml:space="preserve">. godine  </w:t>
      </w:r>
    </w:p>
    <w:p w:rsidRDefault="005325BE" w:rsidP="000A275A" w:rsidR="005325BE" w:rsidRPr="00E37A6F">
      <w:pPr>
        <w:spacing w:lineRule="auto" w:line="240" w:after="0"/>
      </w:pPr>
    </w:p>
    <w:p w:rsidRDefault="005D48FC" w:rsidP="000A275A" w:rsidR="005325BE" w:rsidRPr="00E37A6F">
      <w:pPr>
        <w:spacing w:lineRule="auto" w:line="240" w:after="0"/>
        <w:jc w:val="center"/>
      </w:pPr>
      <w:r w:rsidRPr="00E37A6F">
        <w:t xml:space="preserve">  z a k lj u č i o   j e</w:t>
      </w:r>
    </w:p>
    <w:p w:rsidRDefault="007705CF" w:rsidP="000A275A" w:rsidR="007705CF" w:rsidRPr="00E37A6F">
      <w:pPr>
        <w:spacing w:lineRule="auto" w:line="240" w:after="0"/>
        <w:jc w:val="center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 xml:space="preserve">I </w:t>
      </w:r>
      <w:r w:rsidR="00190844" w:rsidRPr="00E37A6F">
        <w:t xml:space="preserve">Nalaže </w:t>
      </w:r>
      <w:r w:rsidRPr="00E37A6F">
        <w:t>se odgovorn</w:t>
      </w:r>
      <w:r w:rsidR="00190844" w:rsidRPr="00E37A6F">
        <w:t>oj osobi</w:t>
      </w:r>
      <w:r w:rsidRPr="00E37A6F">
        <w:t xml:space="preserve"> dužnika </w:t>
      </w:r>
      <w:r w:rsidR="00E3212E">
        <w:t>GASTRO GAJ</w:t>
      </w:r>
      <w:r w:rsidR="00E3212E" w:rsidRPr="00E27F34">
        <w:t xml:space="preserve"> j.d.o.o., </w:t>
      </w:r>
      <w:r w:rsidR="00E3212E">
        <w:t>Nova Ves Petrijanečka</w:t>
      </w:r>
      <w:r w:rsidR="00E3212E" w:rsidRPr="00E27F34">
        <w:t xml:space="preserve">, </w:t>
      </w:r>
      <w:r w:rsidR="00E3212E">
        <w:t>Ljudevita Gaja 4</w:t>
      </w:r>
      <w:r w:rsidR="00E3212E" w:rsidRPr="00E27F34">
        <w:t xml:space="preserve">, MBS: </w:t>
      </w:r>
      <w:r w:rsidR="00E3212E" w:rsidRPr="00256296">
        <w:t>070111518</w:t>
      </w:r>
      <w:r w:rsidR="00E3212E" w:rsidRPr="00E27F34">
        <w:t xml:space="preserve">, OIB: </w:t>
      </w:r>
      <w:r w:rsidR="00E3212E" w:rsidRPr="00256296">
        <w:t>12313736963</w:t>
      </w:r>
      <w:r w:rsidR="00D33569" w:rsidRPr="00E37A6F">
        <w:t xml:space="preserve">, </w:t>
      </w:r>
      <w:r w:rsidRPr="00E37A6F">
        <w:t>da sukladno članku 17. Stečajnog zakona (</w:t>
      </w:r>
      <w:r w:rsidR="00190844" w:rsidRPr="00E37A6F">
        <w:t>"</w:t>
      </w:r>
      <w:r w:rsidRPr="00E37A6F">
        <w:t>Narodne novine</w:t>
      </w:r>
      <w:r w:rsidR="00190844" w:rsidRPr="00E37A6F">
        <w:t>"</w:t>
      </w:r>
      <w:r w:rsidRPr="00E37A6F">
        <w:t xml:space="preserve"> broj 71/15</w:t>
      </w:r>
      <w:r w:rsidR="00190844" w:rsidRPr="00E37A6F">
        <w:t>, u daljnjem tekstu SZ</w:t>
      </w:r>
      <w:r w:rsidRPr="00E37A6F">
        <w:t>) u roku od 15 dana od dana primitka ovog zaključka, dostavi popis imovine i obveza dužnika koji se sastoji od naznake:</w:t>
      </w:r>
    </w:p>
    <w:p w:rsidRDefault="00190844" w:rsidP="007705CF" w:rsidR="00190844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>1. nekretnina i pokretnina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2. imovinskih prava dužnika na tuđim stvarima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3. novčanih i nenovčanih tražbina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4. drugih prava koja čine imovinu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5. novčanih sredstava na računima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6. druge imovine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7. obveza dužnika unesenih u njegove poslovne knjige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8. drugih novčanih i nenovčanih obveza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9. razlučnih prava na imovini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10. izlučnih prava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11. prosječnih mjesečnih troškova redovnoga poslovanja dužnika u posljednjih godinu dana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12. postupaka pred sudovima ili javnopravnim tijelima u kojima je dužnik stranka i visinu ili opis tražbine koja je predmet postupka.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5325BE" w:rsidRPr="00E37A6F">
      <w:pPr>
        <w:spacing w:lineRule="auto" w:line="240" w:after="0"/>
        <w:jc w:val="both"/>
      </w:pPr>
      <w:r w:rsidRPr="00E37A6F">
        <w:tab/>
        <w:t xml:space="preserve">III Upozorava se odgovorna osoba dužnika </w:t>
      </w:r>
      <w:r w:rsidR="00E3212E">
        <w:t>Mario Hranić</w:t>
      </w:r>
      <w:r w:rsidR="00E3212E" w:rsidRPr="00E27F34">
        <w:t xml:space="preserve">, </w:t>
      </w:r>
      <w:r w:rsidR="00E3212E">
        <w:t>Nova Ves Petrijanečka, Ljudevita Gaja 4</w:t>
      </w:r>
      <w:r w:rsidR="00E3212E" w:rsidRPr="00E27F34">
        <w:t xml:space="preserve">,  OIB: </w:t>
      </w:r>
      <w:r w:rsidR="00E3212E" w:rsidRPr="00256296">
        <w:t>96974375792</w:t>
      </w:r>
      <w:r w:rsidR="00E3212E">
        <w:t xml:space="preserve"> </w:t>
      </w:r>
      <w:r w:rsidRPr="00E37A6F">
        <w:t>da za davanje neistinitoga ili nepotpunoga popisa imovine i obveza, odgovara kao za davanje lažnoga iskaza u postupku pred sudom.</w:t>
      </w:r>
    </w:p>
    <w:p w:rsidRDefault="00C4338C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</w:r>
    </w:p>
    <w:p w:rsidRDefault="007705CF" w:rsidP="00C4338C" w:rsidR="007705CF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lastRenderedPageBreak/>
        <w:t>Obrazloženje</w:t>
      </w:r>
    </w:p>
    <w:p w:rsidRDefault="00C4338C" w:rsidP="00C4338C" w:rsidR="00C4338C" w:rsidRPr="00E37A6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  <w:t xml:space="preserve">Dana </w:t>
      </w:r>
      <w:r w:rsidR="00E3212E">
        <w:rPr>
          <w:rFonts w:eastAsia="Times New Roman"/>
          <w:lang w:eastAsia="hr-HR"/>
        </w:rPr>
        <w:t>2</w:t>
      </w:r>
      <w:r w:rsidRPr="00E37A6F">
        <w:rPr>
          <w:rFonts w:eastAsia="Times New Roman"/>
          <w:lang w:eastAsia="hr-HR"/>
        </w:rPr>
        <w:t xml:space="preserve">. </w:t>
      </w:r>
      <w:r w:rsidR="00E3212E">
        <w:rPr>
          <w:rFonts w:eastAsia="Times New Roman"/>
          <w:lang w:eastAsia="hr-HR"/>
        </w:rPr>
        <w:t>prosinca</w:t>
      </w:r>
      <w:r w:rsidRPr="00E37A6F">
        <w:rPr>
          <w:rFonts w:eastAsia="Times New Roman"/>
          <w:lang w:eastAsia="hr-HR"/>
        </w:rPr>
        <w:t xml:space="preserve"> 2015. predlagatelj </w:t>
      </w:r>
      <w:r w:rsidR="00402657" w:rsidRPr="00E37A6F">
        <w:rPr>
          <w:rFonts w:eastAsia="Times New Roman"/>
          <w:lang w:eastAsia="hr-HR"/>
        </w:rPr>
        <w:t xml:space="preserve">Financijska agencija, Podružnica Varaždin </w:t>
      </w:r>
      <w:r w:rsidRPr="00E37A6F">
        <w:rPr>
          <w:rFonts w:eastAsia="Times New Roman"/>
          <w:lang w:eastAsia="hr-HR"/>
        </w:rPr>
        <w:t xml:space="preserve">podnio </w:t>
      </w:r>
      <w:r w:rsidR="00410548" w:rsidRPr="00E37A6F">
        <w:rPr>
          <w:rFonts w:eastAsia="Times New Roman"/>
          <w:lang w:eastAsia="hr-HR"/>
        </w:rPr>
        <w:t xml:space="preserve">je </w:t>
      </w:r>
      <w:r w:rsidRPr="00E37A6F">
        <w:rPr>
          <w:rFonts w:eastAsia="Times New Roman"/>
          <w:lang w:eastAsia="hr-HR"/>
        </w:rPr>
        <w:t xml:space="preserve">prijedlog za otvaranje stečajnog postupka </w:t>
      </w:r>
      <w:r w:rsidR="00402657" w:rsidRPr="00E37A6F">
        <w:rPr>
          <w:rFonts w:eastAsia="Times New Roman"/>
          <w:lang w:eastAsia="hr-HR"/>
        </w:rPr>
        <w:t xml:space="preserve">nad dužnikom </w:t>
      </w:r>
      <w:r w:rsidR="00E3212E">
        <w:t>GASTRO GAJ</w:t>
      </w:r>
      <w:r w:rsidR="00E3212E" w:rsidRPr="00E27F34">
        <w:t xml:space="preserve"> j.d.o.o., </w:t>
      </w:r>
      <w:r w:rsidR="00E3212E">
        <w:t>Nova Ves Petrijanečka</w:t>
      </w:r>
      <w:r w:rsidR="00E3212E" w:rsidRPr="00E27F34">
        <w:t xml:space="preserve">, </w:t>
      </w:r>
      <w:r w:rsidR="00E3212E">
        <w:t>Ljudevita Gaja 4</w:t>
      </w:r>
      <w:r w:rsidR="00E3212E" w:rsidRPr="00E27F34">
        <w:t xml:space="preserve">, MBS: </w:t>
      </w:r>
      <w:r w:rsidR="00E3212E" w:rsidRPr="00256296">
        <w:t>070111518</w:t>
      </w:r>
      <w:r w:rsidR="00E3212E" w:rsidRPr="00E27F34">
        <w:t xml:space="preserve">, OIB: </w:t>
      </w:r>
      <w:r w:rsidR="00E3212E" w:rsidRPr="00256296">
        <w:t>12313736963</w:t>
      </w:r>
      <w:r w:rsidR="00D120C5" w:rsidRPr="00E37A6F">
        <w:t>,</w:t>
      </w:r>
      <w:r w:rsidR="00111801" w:rsidRPr="00E37A6F">
        <w:t xml:space="preserve"> </w:t>
      </w:r>
      <w:r w:rsidRPr="00E37A6F">
        <w:rPr>
          <w:rFonts w:eastAsia="Times New Roman"/>
          <w:lang w:eastAsia="hr-HR"/>
        </w:rPr>
        <w:t xml:space="preserve">navodeći da dužnik </w:t>
      </w:r>
      <w:r w:rsidR="00402657" w:rsidRPr="00E37A6F">
        <w:rPr>
          <w:rFonts w:eastAsia="Times New Roman"/>
          <w:lang w:eastAsia="hr-HR"/>
        </w:rPr>
        <w:t xml:space="preserve">na dan </w:t>
      </w:r>
      <w:r w:rsidR="00E3212E">
        <w:rPr>
          <w:rFonts w:eastAsia="Times New Roman"/>
          <w:lang w:eastAsia="hr-HR"/>
        </w:rPr>
        <w:t>30</w:t>
      </w:r>
      <w:r w:rsidR="00402657" w:rsidRPr="00E37A6F">
        <w:rPr>
          <w:rFonts w:eastAsia="Times New Roman"/>
          <w:lang w:eastAsia="hr-HR"/>
        </w:rPr>
        <w:t xml:space="preserve">. </w:t>
      </w:r>
      <w:r w:rsidR="00E3212E">
        <w:rPr>
          <w:rFonts w:eastAsia="Times New Roman"/>
          <w:lang w:eastAsia="hr-HR"/>
        </w:rPr>
        <w:t>studenog</w:t>
      </w:r>
      <w:r w:rsidR="00402657" w:rsidRPr="00E37A6F">
        <w:rPr>
          <w:rFonts w:eastAsia="Times New Roman"/>
          <w:lang w:eastAsia="hr-HR"/>
        </w:rPr>
        <w:t xml:space="preserve"> 2015. u Očevidniku redoslijeda osn</w:t>
      </w:r>
      <w:r w:rsidR="00D120C5" w:rsidRPr="00E37A6F">
        <w:rPr>
          <w:rFonts w:eastAsia="Times New Roman"/>
          <w:lang w:eastAsia="hr-HR"/>
        </w:rPr>
        <w:t>o</w:t>
      </w:r>
      <w:r w:rsidR="00402657" w:rsidRPr="00E37A6F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E37A6F">
        <w:rPr>
          <w:rFonts w:eastAsia="Times New Roman"/>
          <w:lang w:eastAsia="hr-HR"/>
        </w:rPr>
        <w:t>od</w:t>
      </w:r>
      <w:r w:rsidR="00402657" w:rsidRPr="00E37A6F">
        <w:rPr>
          <w:rFonts w:eastAsia="Times New Roman"/>
          <w:lang w:eastAsia="hr-HR"/>
        </w:rPr>
        <w:t xml:space="preserve"> </w:t>
      </w:r>
      <w:r w:rsidR="00E3212E">
        <w:rPr>
          <w:rFonts w:eastAsia="Times New Roman"/>
          <w:lang w:eastAsia="hr-HR"/>
        </w:rPr>
        <w:t>104.643,20</w:t>
      </w:r>
      <w:r w:rsidR="00402657" w:rsidRPr="00E37A6F">
        <w:rPr>
          <w:rFonts w:eastAsia="Times New Roman"/>
          <w:lang w:eastAsia="hr-HR"/>
        </w:rPr>
        <w:t xml:space="preserve"> kn</w:t>
      </w:r>
      <w:r w:rsidR="00410548" w:rsidRPr="00E37A6F">
        <w:rPr>
          <w:rFonts w:eastAsia="Times New Roman"/>
          <w:lang w:eastAsia="hr-HR"/>
        </w:rPr>
        <w:t xml:space="preserve"> te da dužnik ima </w:t>
      </w:r>
      <w:r w:rsidR="00E3212E">
        <w:rPr>
          <w:rFonts w:eastAsia="Times New Roman"/>
          <w:lang w:eastAsia="hr-HR"/>
        </w:rPr>
        <w:t>7</w:t>
      </w:r>
      <w:r w:rsidR="00410548" w:rsidRPr="00E37A6F">
        <w:rPr>
          <w:rFonts w:eastAsia="Times New Roman"/>
          <w:lang w:eastAsia="hr-HR"/>
        </w:rPr>
        <w:t xml:space="preserve"> zapos</w:t>
      </w:r>
      <w:r w:rsidR="00402657" w:rsidRPr="00E37A6F">
        <w:rPr>
          <w:rFonts w:eastAsia="Times New Roman"/>
          <w:lang w:eastAsia="hr-HR"/>
        </w:rPr>
        <w:t>l</w:t>
      </w:r>
      <w:r w:rsidR="002D4FC5">
        <w:rPr>
          <w:rFonts w:eastAsia="Times New Roman"/>
          <w:lang w:eastAsia="hr-HR"/>
        </w:rPr>
        <w:t>enih</w:t>
      </w:r>
      <w:r w:rsidR="00402657" w:rsidRPr="00E37A6F">
        <w:rPr>
          <w:rFonts w:eastAsia="Times New Roman"/>
          <w:lang w:eastAsia="hr-HR"/>
        </w:rPr>
        <w:t>.</w:t>
      </w:r>
    </w:p>
    <w:p w:rsidRDefault="00402657" w:rsidP="00C4338C" w:rsidR="00402657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  <w:t>Stoga je sud sukladno čl. 16. st 1, 2 i 3 S</w:t>
      </w:r>
      <w:r w:rsidR="00190844" w:rsidRPr="00E37A6F">
        <w:rPr>
          <w:rFonts w:eastAsia="Times New Roman"/>
          <w:lang w:eastAsia="hr-HR"/>
        </w:rPr>
        <w:t xml:space="preserve">Z-a, </w:t>
      </w:r>
      <w:r w:rsidRPr="00E37A6F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U Varaždinu, </w:t>
      </w:r>
      <w:r w:rsidR="00E3212E">
        <w:rPr>
          <w:rFonts w:eastAsia="Times New Roman"/>
          <w:lang w:eastAsia="hr-HR"/>
        </w:rPr>
        <w:t>26</w:t>
      </w:r>
      <w:r w:rsidRPr="00E37A6F">
        <w:rPr>
          <w:rFonts w:eastAsia="Times New Roman"/>
          <w:lang w:eastAsia="hr-HR"/>
        </w:rPr>
        <w:t xml:space="preserve">. </w:t>
      </w:r>
      <w:r w:rsidR="005F5E74" w:rsidRPr="00E37A6F">
        <w:rPr>
          <w:rFonts w:eastAsia="Times New Roman"/>
          <w:lang w:eastAsia="hr-HR"/>
        </w:rPr>
        <w:t>siječnja</w:t>
      </w:r>
      <w:r w:rsidRPr="00E37A6F">
        <w:rPr>
          <w:rFonts w:eastAsia="Times New Roman"/>
          <w:lang w:eastAsia="hr-HR"/>
        </w:rPr>
        <w:t xml:space="preserve"> 201</w:t>
      </w:r>
      <w:r w:rsidR="005F5E74" w:rsidRPr="00E37A6F">
        <w:rPr>
          <w:rFonts w:eastAsia="Times New Roman"/>
          <w:lang w:eastAsia="hr-HR"/>
        </w:rPr>
        <w:t>6</w:t>
      </w:r>
      <w:r w:rsidRPr="00E37A6F">
        <w:rPr>
          <w:rFonts w:eastAsia="Times New Roman"/>
          <w:lang w:eastAsia="hr-HR"/>
        </w:rPr>
        <w:t>.</w:t>
      </w: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37A6F">
        <w:tc>
          <w:tcPr>
            <w:tcW w:type="dxa" w:w="4928"/>
          </w:tcPr>
          <w:p w:rsidRDefault="00410548" w:rsidP="00410548" w:rsidR="00410548" w:rsidRPr="00E37A6F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033E71" w:rsidR="00033E7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E37A6F" w:rsidP="00E37A6F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 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>UPUTA O PRAVNOM LIJEKU :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 xml:space="preserve">Protiv ovoga </w:t>
      </w:r>
      <w:r w:rsidR="00190844" w:rsidRPr="00E37A6F">
        <w:t>zaključka</w:t>
      </w:r>
      <w:r w:rsidRPr="00E37A6F">
        <w:t xml:space="preserve"> žalba nije dopuštena (čl. </w:t>
      </w:r>
      <w:r w:rsidR="00190844" w:rsidRPr="00E37A6F">
        <w:t>19. st. 7</w:t>
      </w:r>
      <w:r w:rsidRPr="00E37A6F">
        <w:t>. SZ-a).</w:t>
      </w:r>
    </w:p>
    <w:p w:rsidRDefault="005325BE" w:rsidP="000A275A" w:rsidR="005325BE" w:rsidRPr="00E37A6F">
      <w:pPr>
        <w:spacing w:lineRule="auto" w:line="240" w:after="0"/>
        <w:jc w:val="both"/>
      </w:pPr>
    </w:p>
    <w:p w:rsidRDefault="005325BE" w:rsidP="00190844" w:rsidR="00190844" w:rsidRPr="00E37A6F">
      <w:pPr>
        <w:spacing w:lineRule="auto" w:line="240" w:after="0"/>
        <w:jc w:val="both"/>
      </w:pPr>
      <w:r w:rsidRPr="00E37A6F">
        <w:t>DNA:</w:t>
      </w:r>
    </w:p>
    <w:p w:rsidRDefault="00EC7C95" w:rsidP="00190844" w:rsidR="008E64E7" w:rsidRPr="00E37A6F">
      <w:pPr>
        <w:spacing w:lineRule="auto" w:line="240" w:after="0"/>
        <w:jc w:val="both"/>
      </w:pPr>
      <w:r w:rsidRPr="00E37A6F">
        <w:t xml:space="preserve">- </w:t>
      </w:r>
      <w:r w:rsidR="00190844" w:rsidRPr="00E37A6F">
        <w:t>direktor</w:t>
      </w:r>
      <w:r w:rsidR="00162F87" w:rsidRPr="00E37A6F">
        <w:t xml:space="preserve"> dužnika</w:t>
      </w:r>
      <w:r w:rsidR="00D33569" w:rsidRPr="00E37A6F">
        <w:t xml:space="preserve"> </w:t>
      </w:r>
      <w:r w:rsidR="00E3212E">
        <w:t>Mario Hranić</w:t>
      </w:r>
      <w:r w:rsidR="00E3212E" w:rsidRPr="00E27F34">
        <w:t xml:space="preserve">, </w:t>
      </w:r>
      <w:r w:rsidR="00E3212E">
        <w:t>Nova Ves Petrijanečka, Ljudevita Gaja 4</w:t>
      </w:r>
    </w:p>
    <w:p w:rsidRDefault="00162F87" w:rsidP="00190844" w:rsidR="00162F87" w:rsidRPr="00E37A6F">
      <w:pPr>
        <w:spacing w:lineRule="auto" w:line="240" w:after="0"/>
        <w:jc w:val="both"/>
      </w:pPr>
      <w:r w:rsidRPr="00E37A6F">
        <w:t>- e-Oglasna ploča suda</w:t>
      </w:r>
    </w:p>
    <w:p w:rsidRDefault="00190844" w:rsidP="00190844" w:rsidR="00190844" w:rsidRPr="00E37A6F">
      <w:pPr>
        <w:spacing w:lineRule="auto" w:line="240" w:after="0"/>
        <w:jc w:val="both"/>
      </w:pPr>
    </w:p>
    <w:sectPr w:rsidSect="00CD4711" w:rsidR="00190844" w:rsidRPr="00E37A6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033E71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E37A6F">
    <w:pPr>
      <w:pStyle w:val="Zaglavlje"/>
      <w:jc w:val="right"/>
    </w:pPr>
    <w:r w:rsidRPr="00E37A6F">
      <w:t>Poslovni broj: 9 St-</w:t>
    </w:r>
    <w:r w:rsidR="00E3212E">
      <w:t>955</w:t>
    </w:r>
    <w:r w:rsidR="00C4338C" w:rsidRPr="00E37A6F">
      <w:t>/</w:t>
    </w:r>
    <w:r w:rsidR="00190844" w:rsidRPr="00E37A6F">
      <w:t>2015</w:t>
    </w:r>
    <w:r w:rsidR="00C4338C" w:rsidRPr="00E37A6F">
      <w:t>-</w:t>
    </w:r>
    <w:r w:rsidR="00E3212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33E71"/>
    <w:rsid w:val="000427AC"/>
    <w:rsid w:val="000468F9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2B7ABE"/>
    <w:rsid w:val="002D4FC5"/>
    <w:rsid w:val="003548DA"/>
    <w:rsid w:val="003A7B96"/>
    <w:rsid w:val="003C596F"/>
    <w:rsid w:val="00402657"/>
    <w:rsid w:val="00410548"/>
    <w:rsid w:val="004D2BBB"/>
    <w:rsid w:val="00500381"/>
    <w:rsid w:val="005325BE"/>
    <w:rsid w:val="00554D73"/>
    <w:rsid w:val="005D48FC"/>
    <w:rsid w:val="005F5E74"/>
    <w:rsid w:val="00605C60"/>
    <w:rsid w:val="00624B88"/>
    <w:rsid w:val="00626CE6"/>
    <w:rsid w:val="006A4DA1"/>
    <w:rsid w:val="006C1BA0"/>
    <w:rsid w:val="006D4826"/>
    <w:rsid w:val="00727175"/>
    <w:rsid w:val="007705CF"/>
    <w:rsid w:val="00831137"/>
    <w:rsid w:val="00863162"/>
    <w:rsid w:val="008E64E7"/>
    <w:rsid w:val="008E662A"/>
    <w:rsid w:val="009A0EA4"/>
    <w:rsid w:val="009B3960"/>
    <w:rsid w:val="00A213C9"/>
    <w:rsid w:val="00A213CD"/>
    <w:rsid w:val="00A726F3"/>
    <w:rsid w:val="00B4466C"/>
    <w:rsid w:val="00B521C1"/>
    <w:rsid w:val="00B91E99"/>
    <w:rsid w:val="00BD4B30"/>
    <w:rsid w:val="00BF56ED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E01330"/>
    <w:rsid w:val="00E24435"/>
    <w:rsid w:val="00E3212E"/>
    <w:rsid w:val="00E37A6F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33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E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33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E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St-955/2015</izvorni_sadrzaj>
    <derivirana_varijabla naziv="DomainObject.Predmet.OznakaBroj_1">St-955/2015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GAJ jednostavno društvo s ograničenom odgovornošću za proizvodnju i trgovinu</izvorni_sadrzaj>
    <derivirana_varijabla naziv="DomainObject.Predmet.ProtustrankaFormated_1">  GASTRO GAJ jednostavno društvo s ograničenom odgovornošću za proizvodnju i trgovinu</derivirana_varijabla>
  </DomainObject.Predmet.ProtustrankaFormated>
  <DomainObject.Predmet.ProtustrankaFormatedOIB>
    <izvorni_sadrzaj>  GASTRO GAJ jednostavno društvo s ograničenom odgovornošću za proizvodnju i trgovinu, OIB 12313736963</izvorni_sadrzaj>
    <derivirana_varijabla naziv="DomainObject.Predmet.ProtustrankaFormatedOIB_1">  GASTRO GAJ jednostavno društvo s ograničenom odgovornošću za proizvodnju i trgovinu, OIB 12313736963</derivirana_varijabla>
  </DomainObject.Predmet.ProtustrankaFormatedOIB>
  <DomainObject.Predmet.ProtustrankaFormatedWithAdress>
    <izvorni_sadrzaj> GASTRO GAJ jednostavno društvo s ograničenom odgovornošću za proizvodnju i trgovinu, Ljudevita Gaja 4, 42206 Nova Ves Petrijanečka</izvorni_sadrzaj>
    <derivirana_varijabla naziv="DomainObject.Predmet.ProtustrankaFormatedWithAdress_1"> GASTRO GAJ jednostavno društvo s ograničenom odgovornošću za proizvodnju i trgovinu, Ljudevita Gaja 4, 42206 Nova Ves Petrijanečka</derivirana_varijabla>
  </DomainObject.Predmet.ProtustrankaFormatedWithAdress>
  <DomainObject.Predmet.ProtustrankaFormatedWithAdressOIB>
    <izvorni_sadrzaj> GASTRO GAJ jednostavno društvo s ograničenom odgovornošću za proizvodnju i trgovinu, OIB 12313736963, Ljudevita Gaja 4, 42206 Nova Ves Petrijanečka</izvorni_sadrzaj>
    <derivirana_varijabla naziv="DomainObject.Predmet.ProtustrankaFormatedWithAdressOIB_1"> GASTRO GAJ jednostavno društvo s ograničenom odgovornošću za proizvodnju i trgovinu, OIB 12313736963, Ljudevita Gaja 4, 42206 Nova Ves Petrijanečka</derivirana_varijabla>
  </DomainObject.Predmet.ProtustrankaFormatedWithAdressOIB>
  <DomainObject.Predmet.ProtustrankaWithAdress>
    <izvorni_sadrzaj>GASTRO GAJ jednostavno društvo s ograničenom odgovornošću za proizvodnju i trgovinu Ljudevita Gaja 4, 42206 Nova Ves Petrijanečka</izvorni_sadrzaj>
    <derivirana_varijabla naziv="DomainObject.Predmet.ProtustrankaWithAdress_1">GASTRO GAJ jednostavno društvo s ograničenom odgovornošću za proizvodnju i trgovinu Ljudevita Gaja 4, 42206 Nova Ves Petrijanečka</derivirana_varijabla>
  </DomainObject.Predmet.ProtustrankaWithAdress>
  <DomainObject.Predmet.ProtustrankaWithAdressOIB>
    <izvorni_sadrzaj>GASTRO GAJ jednostavno društvo s ograničenom odgovornošću za proizvodnju i trgovinu, OIB 12313736963, Ljudevita Gaja 4, 42206 Nova Ves Petrijanečka</izvorni_sadrzaj>
    <derivirana_varijabla naziv="DomainObject.Predmet.ProtustrankaWithAdressOIB_1">GASTRO GAJ jednostavno društvo s ograničenom odgovornošću za proizvodnju i trgovinu, OIB 12313736963, Ljudevita Gaja 4, 42206 Nova Ves Petrijanečka</derivirana_varijabla>
  </DomainObject.Predmet.ProtustrankaWithAdressOIB>
  <DomainObject.Predmet.ProtustrankaNazivFormated>
    <izvorni_sadrzaj>GASTRO GAJ jednostavno društvo s ograničenom odgovornošću za proizvodnju i trgovinu</izvorni_sadrzaj>
    <derivirana_varijabla naziv="DomainObject.Predmet.ProtustrankaNazivFormated_1">GASTRO GAJ jednostavno društvo s ograničenom odgovornošću za proizvodnju i trgovinu</derivirana_varijabla>
  </DomainObject.Predmet.ProtustrankaNazivFormated>
  <DomainObject.Predmet.ProtustrankaNazivFormatedOIB>
    <izvorni_sadrzaj>GASTRO GAJ jednostavno društvo s ograničenom odgovornošću za proizvodnju i trgovinu, OIB 12313736963</izvorni_sadrzaj>
    <derivirana_varijabla naziv="DomainObject.Predmet.ProtustrankaNazivFormatedOIB_1">GASTRO GAJ jednostavno društvo s ograničenom odgovornošću za proizvodnju i trgovinu, OIB 12313736963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104643.20</izvorni_sadrzaj>
    <derivirana_varijabla naziv="DomainObject.Predmet.TrenutnaVrijednost_1">104643.20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GASTRO GAJ jednostavno društvo s ograničenom odgovornošću za proizvodnju i trgovinu</item>
    </izvorni_sadrzaj>
    <derivirana_varijabla naziv="DomainObject.Predmet.ProtuStrankaListFormated_1">
      <item>GASTRO GAJ jednostavno društvo s ograničenom odgovornošću za proizvodnju i trgovinu</item>
    </derivirana_varijabla>
  </DomainObject.Predmet.ProtuStrankaListFormated>
  <DomainObject.Predmet.ProtuStrankaListFormatedOIB>
    <izvorni_sadrzaj>
      <item>GASTRO GAJ jednostavno društvo s ograničenom odgovornošću za proizvodnju i trgovinu, OIB 12313736963</item>
    </izvorni_sadrzaj>
    <derivirana_varijabla naziv="DomainObject.Predmet.ProtuStrankaListFormatedOIB_1">
      <item>GASTRO GAJ jednostavno društvo s ograničenom odgovornošću za proizvodnju i trgovinu, OIB 12313736963</item>
    </derivirana_varijabla>
  </DomainObject.Predmet.ProtuStrankaListFormatedOIB>
  <DomainObject.Predmet.ProtuStrankaListFormatedWithAdress>
    <izvorni_sadrzaj>
      <item>GASTRO GAJ jednostavno društvo s ograničenom odgovornošću za proizvodnju i trgovinu, Ljudevita Gaja 4, 42206 Nova Ves Petrijanečka</item>
    </izvorni_sadrzaj>
    <derivirana_varijabla naziv="DomainObject.Predmet.ProtuStrankaListFormatedWithAdress_1">
      <item>GASTRO GAJ jednostavno društvo s ograničenom odgovornošću za proizvodnju i trgovinu, Ljudevita Gaja 4, 42206 Nova Ves Petrijanečka</item>
    </derivirana_varijabla>
  </DomainObject.Predmet.ProtuStrankaListFormatedWithAdress>
  <DomainObject.Predmet.ProtuStrankaListFormatedWithAdressOIB>
    <izvorni_sadrzaj>
      <item>GASTRO GAJ jednostavno društvo s ograničenom odgovornošću za proizvodnju i trgovinu, OIB 12313736963, Ljudevita Gaja 4, 42206 Nova Ves Petrijanečka</item>
    </izvorni_sadrzaj>
    <derivirana_varijabla naziv="DomainObject.Predmet.ProtuStrankaListFormatedWithAdressOIB_1">
      <item>GASTRO GAJ jednostavno društvo s ograničenom odgovornošću za proizvodnju i trgovinu, OIB 12313736963, Ljudevita Gaja 4, 42206 Nova Ves Petrijanečka</item>
    </derivirana_varijabla>
  </DomainObject.Predmet.ProtuStrankaListFormatedWithAdressOIB>
  <DomainObject.Predmet.ProtuStrankaListNazivFormated>
    <izvorni_sadrzaj>
      <item>GASTRO GAJ jednostavno društvo s ograničenom odgovornošću za proizvodnju i trgovinu</item>
    </izvorni_sadrzaj>
    <derivirana_varijabla naziv="DomainObject.Predmet.ProtuStrankaListNazivFormated_1">
      <item>GASTRO GAJ jednostavno društvo s ograničenom odgovornošću za proizvodnju i trgovinu</item>
    </derivirana_varijabla>
  </DomainObject.Predmet.ProtuStrankaListNazivFormated>
  <DomainObject.Predmet.ProtuStrankaListNazivFormatedOIB>
    <izvorni_sadrzaj>
      <item>GASTRO GAJ jednostavno društvo s ograničenom odgovornošću za proizvodnju i trgovinu, OIB 12313736963</item>
    </izvorni_sadrzaj>
    <derivirana_varijabla naziv="DomainObject.Predmet.ProtuStrankaListNazivFormatedOIB_1">
      <item>GASTRO GAJ jednostavno društvo s ograničenom odgovornošću za proizvodnju i trgovinu, OIB 12313736963</item>
    </derivirana_varijabla>
  </DomainObject.Predmet.ProtuStrankaListNazivFormatedOIB>
  <DomainObject.Predmet.OstaliListFormated>
    <izvorni_sadrzaj>
      <item>Sudski registar, Trgovački sud u Varaždinu</item>
      <item>Mario Hranić</item>
    </izvorni_sadrzaj>
    <derivirana_varijabla naziv="DomainObject.Predmet.OstaliListFormated_1">
      <item>Sudski registar, Trgovački sud u Varaždinu</item>
      <item>Mario Hranić</item>
    </derivirana_varijabla>
  </DomainObject.Predmet.OstaliListFormated>
  <DomainObject.Predmet.OstaliListFormatedOIB>
    <izvorni_sadrzaj>
      <item>Sudski registar, Trgovački sud u Varaždinu</item>
      <item>Mario Hranić, OIB 96974375792</item>
    </izvorni_sadrzaj>
    <derivirana_varijabla naziv="DomainObject.Predmet.OstaliListFormatedOIB_1">
      <item>Sudski registar, Trgovački sud u Varaždinu</item>
      <item>Mario Hranić, OIB 96974375792</item>
    </derivirana_varijabla>
  </DomainObject.Predmet.OstaliListFormatedOIB>
  <DomainObject.Predmet.OstaliListFormatedWithAdress>
    <izvorni_sadrzaj>
      <item>Sudski registar, Trgovački sud u Varaždinu</item>
      <item>Mario Hranić, Ljudevita Gaja 4, 42206 Nova Ves Petrijanečka</item>
    </izvorni_sadrzaj>
    <derivirana_varijabla naziv="DomainObject.Predmet.OstaliListFormatedWithAdress_1">
      <item>Sudski registar, Trgovački sud u Varaždinu</item>
      <item>Mario Hranić, Ljudevita Gaja 4, 42206 Nova Ves Petrijanečka</item>
    </derivirana_varijabla>
  </DomainObject.Predmet.OstaliListFormatedWithAdress>
  <DomainObject.Predmet.OstaliListFormatedWithAdressOIB>
    <izvorni_sadrzaj>
      <item>Sudski registar, Trgovački sud u Varaždinu</item>
      <item>Mario Hranić, OIB 96974375792, Ljudevita Gaja 4, 42206 Nova Ves Petrijanečka</item>
    </izvorni_sadrzaj>
    <derivirana_varijabla naziv="DomainObject.Predmet.OstaliListFormatedWithAdressOIB_1">
      <item>Sudski registar, Trgovački sud u Varaždinu</item>
      <item>Mario Hranić, OIB 96974375792, Ljudevita Gaja 4, 42206 Nova Ves Petrijanečka</item>
    </derivirana_varijabla>
  </DomainObject.Predmet.OstaliListFormatedWithAdressOIB>
  <DomainObject.Predmet.OstaliListNazivFormated>
    <izvorni_sadrzaj>
      <item>Sudski registar, Trgovački sud u Varaždinu</item>
      <item>Mario Hranić</item>
    </izvorni_sadrzaj>
    <derivirana_varijabla naziv="DomainObject.Predmet.OstaliListNazivFormated_1">
      <item>Sudski registar, Trgovački sud u Varaždinu</item>
      <item>Mario Hranić</item>
    </derivirana_varijabla>
  </DomainObject.Predmet.OstaliListNazivFormated>
  <DomainObject.Predmet.OstaliListNazivFormatedOIB>
    <izvorni_sadrzaj>
      <item>Sudski registar, Trgovački sud u Varaždinu</item>
      <item>Mario Hranić, OIB 96974375792</item>
    </izvorni_sadrzaj>
    <derivirana_varijabla naziv="DomainObject.Predmet.OstaliListNazivFormatedOIB_1">
      <item>Sudski registar, Trgovački sud u Varaždinu</item>
      <item>Mario Hranić, OIB 96974375792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GASTRO GAJ jednostavno društvo s ograničenom odgovornošću za proizvodnju i trgovinu</izvorni_sadrzaj>
    <derivirana_varijabla naziv="DomainObject.Predmet.ProtustrankaIDrugi_1">GASTRO GAJ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GASTRO GAJ jednostavno društvo s ograničenom odgovornošću za proizvodnju i trgovinu, OIB 12313736963, Ljudevita Gaja 4, 42206 Nova Ves Petrijanečka</izvorni_sadrzaj>
    <derivirana_varijabla naziv="DomainObject.Predmet.ProtustrankaIDrugiAdressOIB_1">GASTRO GAJ jednostavno društvo s ograničenom odgovornošću za proizvodnju i trgovinu, OIB 12313736963, Ljudevita Gaja 4, 42206 Nova Ves Petrijanečka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GASTRO GAJ jednostavno društvo s ograničenom odgovornošću za proizvodnju i trgovinu</item>
      <item>Sudski registar, Trgovački sud u Varaždinu</item>
      <item>Mario Hranić</item>
    </izvorni_sadrzaj>
    <derivirana_varijabla naziv="DomainObject.Predmet.SudioniciListNaziv_1">
      <item>Financijska agencija</item>
      <item>GASTRO GAJ jednostavno društvo s ograničenom odgovornošću za proizvodnju i trgovinu</item>
      <item>Sudski registar, Trgovački sud u Varaždinu</item>
      <item>Mario Hranić</item>
    </derivirana_varijabla>
  </DomainObject.Predmet.SudioniciListNaziv>
  <DomainObject.Predmet.SudioniciListAdressOIB>
    <izvorni_sadrzaj>
      <item>Financijska agencija, OIB 85821130368, A. Cesarca 2,42000 Varaždin</item>
      <item>GASTRO GAJ jednostavno društvo s ograničenom odgovornošću za proizvodnju i trgovinu, OIB 12313736963, Ljudevita Gaja 4,42206 Nova Ves Petrijanečka</item>
      <item>Sudski registar, Trgovački sud u Varaždinu</item>
      <item>Mario Hranić, OIB 96974375792, Ljudevita Gaja 4,42206 Nova Ves Petrijanečka</item>
    </izvorni_sadrzaj>
    <derivirana_varijabla naziv="DomainObject.Predmet.SudioniciListAdressOIB_1">
      <item>Financijska agencija, OIB 85821130368, A. Cesarca 2,42000 Varaždin</item>
      <item>GASTRO GAJ jednostavno društvo s ograničenom odgovornošću za proizvodnju i trgovinu, OIB 12313736963, Ljudevita Gaja 4,42206 Nova Ves Petrijanečka</item>
      <item>Sudski registar, Trgovački sud u Varaždinu</item>
      <item>Mario Hranić, OIB 96974375792, Ljudevita Gaja 4,42206 Nova Ves Petrijanečka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12313736963</item>
      <item>, OIB null</item>
      <item>, OIB 96974375792</item>
    </izvorni_sadrzaj>
    <derivirana_varijabla naziv="DomainObject.Predmet.SudioniciListNazivOIB_1">
      <item>, OIB 85821130368</item>
      <item>, OIB 12313736963</item>
      <item>, OIB null</item>
      <item>, OIB 96974375792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445</properties:Words>
  <properties:Characters>2392</properties:Characters>
  <properties:Lines>77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2016-01-26T08:59:00Z</dcterms:created>
  <dc:creator>Maja Valušnig</dc:creator>
  <cp:lastModifiedBy>Nevenka Vuković</cp:lastModifiedBy>
  <cp:lastPrinted>2016-01-26T09:03:00Z</cp:lastPrinted>
  <dcterms:modified xmlns:xsi="http://www.w3.org/2001/XMLSchema-instance" xsi:type="dcterms:W3CDTF">2016-01-26T09:04:00Z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