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0562" w14:paraId="03d0562" w:rsidRDefault="00633415" w:rsidP="002F735B" w:rsidR="002F735B" w:rsidRPr="002F735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 St-592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/13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3C81" w:rsidP="002F735B" w:rsidR="00663C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3C81" w:rsidP="002F735B" w:rsidR="00663C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3C81" w:rsidP="002F735B" w:rsidR="00663C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ŠIBENIKU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Zadru, Stalna služba u Šibeniku, OIB: 39670464653, po  stečajnom sucu Terezija Goreta u stečajnom postupku nad imovinom dužnika</w:t>
      </w:r>
      <w:r w:rsid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DALMACIJA – RIBA d.o.o. iz Drniša, Antuna Mihanovića 1, OIB: </w:t>
      </w:r>
      <w:r w:rsidR="00633415" w:rsidRP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>06104586249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, koga zastupa stečaj</w:t>
      </w:r>
      <w:r w:rsidR="00450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 upravitelj </w:t>
      </w:r>
      <w:r w:rsid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>Dragan Bijelić</w:t>
      </w:r>
      <w:r w:rsidR="00450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8F0BBF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2C7F4A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EE3E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Saziva se Skupština vjerovnika i to za dan : </w:t>
      </w:r>
    </w:p>
    <w:p w:rsidRDefault="002F735B" w:rsidP="002F735B" w:rsidR="002F735B" w:rsidRPr="002F735B">
      <w:pPr>
        <w:tabs>
          <w:tab w:pos="1755" w:val="left"/>
          <w:tab w:pos="3015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C7F4A" w:rsidP="002F735B" w:rsidR="002F735B" w:rsidRPr="002F735B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26. siječnja 2017</w:t>
      </w:r>
      <w:r w:rsid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u 09,3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sati, koja će se održati u sudnici broj 212, Trgovačkog suda u Zadru, </w:t>
      </w:r>
      <w:r w:rsidR="002F735B" w:rsidRPr="002F735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Šibeniku, u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735B" w:rsidRPr="002F735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Šibeniku,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Stjepana Radića 81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slijedećim dnevnim redom: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Izvješće stečajnog upravitelja o dosadašnjem tijeku postupka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C7F4A" w:rsidP="002F735B" w:rsidR="002F735B" w:rsidRPr="002F735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o načinu daljnje prodaje nekretnina nakon neuspjele 3. Prodaje nekretnina u Benkovcu</w:t>
      </w:r>
    </w:p>
    <w:p w:rsidRDefault="002F735B" w:rsidP="002F735B" w:rsidR="002F735B" w:rsidRPr="002F735B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left="10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II  Na ročište se pozivaju svi vjerovnici stečajnog dužnika.</w:t>
      </w: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III Ovo će se rješenje objaviti na e-oglasnoj ploči suda, a što svim vjerovnicima služi kao poziv na zakazano ročište.</w:t>
      </w: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50B69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dana </w:t>
      </w:r>
      <w:r w:rsidR="008F0BBF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2C7F4A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EE3E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SUDAC: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Terezija Goreta</w:t>
      </w:r>
      <w:r w:rsidR="008F0BBF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žalba (čl. 42. Stečajnog zakona).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: 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409D4" w:rsidR="00B409D4"/>
    <w:sectPr w:rsidR="00B409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C5AE163E"/>
    <w:lvl w:tplc="B52037D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35B"/>
    <w:rsid w:val="002C7F4A"/>
    <w:rsid w:val="002F735B"/>
    <w:rsid w:val="00450B69"/>
    <w:rsid w:val="00633415"/>
    <w:rsid w:val="00663C81"/>
    <w:rsid w:val="008F0BBF"/>
    <w:rsid w:val="00B409D4"/>
    <w:rsid w:val="00D607F5"/>
    <w:rsid w:val="00EE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0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7F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07F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07F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07F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0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7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07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07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07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28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2013.</izvorni_sadrzaj>
    <derivirana_varijabla naziv="DomainObject.Predmet.DatumOsnivanja_1">16.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St-592/2013</izvorni_sadrzaj>
    <derivirana_varijabla naziv="DomainObject.Predmet.OznakaBroj_1">St-592/2013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DALMACIJA-RIBA d.o.o. za ribarstvo, trgovinu i usluge</izvorni_sadrzaj>
    <derivirana_varijabla naziv="DomainObject.Predmet.ProtustrankaFormated_1">  DALMACIJA-RIBA d.o.o. za ribarstvo, trgovinu i usluge</derivirana_varijabla>
  </DomainObject.Predmet.ProtustrankaFormated>
  <DomainObject.Predmet.ProtustrankaFormatedOIB>
    <izvorni_sadrzaj>  DALMACIJA-RIBA d.o.o. za ribarstvo, trgovinu i usluge, OIB 06104586249</izvorni_sadrzaj>
    <derivirana_varijabla naziv="DomainObject.Predmet.ProtustrankaFormatedOIB_1">  DALMACIJA-RIBA d.o.o. za ribarstvo, trgovinu i usluge, OIB 06104586249</derivirana_varijabla>
  </DomainObject.Predmet.ProtustrankaFormatedOIB>
  <DomainObject.Predmet.ProtustrankaFormatedWithAdress>
    <izvorni_sadrzaj> DALMACIJA-RIBA d.o.o. za ribarstvo, trgovinu i usluge, Antuna Mihanovića 1, Drniš</izvorni_sadrzaj>
    <derivirana_varijabla naziv="DomainObject.Predmet.ProtustrankaFormatedWithAdress_1"> DALMACIJA-RIBA d.o.o. za ribarstvo, trgovinu i usluge, Antuna Mihanovića 1, Drniš</derivirana_varijabla>
  </DomainObject.Predmet.ProtustrankaFormatedWithAdress>
  <DomainObject.Predmet.ProtustrankaFormatedWithAdressOIB>
    <izvorni_sadrzaj> DALMACIJA-RIBA d.o.o. za ribarstvo, trgovinu i usluge, OIB 06104586249, Antuna Mihanovića 1, Drniš</izvorni_sadrzaj>
    <derivirana_varijabla naziv="DomainObject.Predmet.ProtustrankaFormatedWithAdressOIB_1"> DALMACIJA-RIBA d.o.o. za ribarstvo, trgovinu i usluge, OIB 06104586249, Antuna Mihanovića 1, Drniš</derivirana_varijabla>
  </DomainObject.Predmet.ProtustrankaFormatedWithAdressOIB>
  <DomainObject.Predmet.ProtustrankaWithAdress>
    <izvorni_sadrzaj>DALMACIJA-RIBA d.o.o. za ribarstvo, trgovinu i usluge Antuna Mihanovića 1, Drniš</izvorni_sadrzaj>
    <derivirana_varijabla naziv="DomainObject.Predmet.ProtustrankaWithAdress_1">DALMACIJA-RIBA d.o.o. za ribarstvo, trgovinu i usluge Antuna Mihanovića 1, Drniš</derivirana_varijabla>
  </DomainObject.Predmet.ProtustrankaWithAdress>
  <DomainObject.Predmet.ProtustrankaWithAdressOIB>
    <izvorni_sadrzaj>DALMACIJA-RIBA d.o.o. za ribarstvo, trgovinu i usluge, OIB 06104586249, Antuna Mihanovića 1, Drniš</izvorni_sadrzaj>
    <derivirana_varijabla naziv="DomainObject.Predmet.ProtustrankaWithAdressOIB_1">DALMACIJA-RIBA d.o.o. za ribarstvo, trgovinu i usluge, OIB 06104586249, Antuna Mihanovića 1, Drniš</derivirana_varijabla>
  </DomainObject.Predmet.ProtustrankaWithAdressOIB>
  <DomainObject.Predmet.ProtustrankaNazivFormated>
    <izvorni_sadrzaj>DALMACIJA-RIBA d.o.o. za ribarstvo, trgovinu i usluge</izvorni_sadrzaj>
    <derivirana_varijabla naziv="DomainObject.Predmet.ProtustrankaNazivFormated_1">DALMACIJA-RIBA d.o.o. za ribarstvo, trgovinu i usluge</derivirana_varijabla>
  </DomainObject.Predmet.ProtustrankaNazivFormated>
  <DomainObject.Predmet.ProtustrankaNazivFormatedOIB>
    <izvorni_sadrzaj>DALMACIJA-RIBA d.o.o. za ribarstvo, trgovinu i usluge, OIB 06104586249</izvorni_sadrzaj>
    <derivirana_varijabla naziv="DomainObject.Predmet.ProtustrankaNazivFormatedOIB_1">DALMACIJA-RIBA d.o.o. za ribarstvo, trgovinu i usluge, OIB 06104586249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Zagreb</izvorni_sadrzaj>
    <derivirana_varijabla naziv="DomainObject.Predmet.StrankaFormated_1">  Fina -Regionalni centar Zagreb</derivirana_varijabla>
  </DomainObject.Predmet.StrankaFormated>
  <DomainObject.Predmet.StrankaFormatedOIB>
    <izvorni_sadrzaj>  Fina -Regionalni centar Zagreb, OIB 85821130368</izvorni_sadrzaj>
    <derivirana_varijabla naziv="DomainObject.Predmet.StrankaFormatedOIB_1">  Fina -Regionalni centar Zagreb, OIB 85821130368</derivirana_varijabla>
  </DomainObject.Predmet.StrankaFormatedOIB>
  <DomainObject.Predmet.StrankaFormatedWithAdress>
    <izvorni_sadrzaj> Fina -Regionalni centar Zagreb, Koturaška 43, 10000 Zagreb</izvorni_sadrzaj>
    <derivirana_varijabla naziv="DomainObject.Predmet.StrankaFormatedWithAdress_1"> Fina -Regionalni centar Zagreb, Koturaška 43, 10000 Zagreb</derivirana_varijabla>
  </DomainObject.Predmet.StrankaFormatedWithAdress>
  <DomainObject.Predmet.StrankaFormatedWithAdressOIB>
    <izvorni_sadrzaj> Fina -Regionalni centar Zagreb, OIB 85821130368, Koturaška 43, 10000 Zagreb</izvorni_sadrzaj>
    <derivirana_varijabla naziv="DomainObject.Predmet.StrankaFormatedWithAdressOIB_1"> Fina -Regionalni centar Zagreb, OIB 85821130368, Koturaška 43, 10000 Zagreb</derivirana_varijabla>
  </DomainObject.Predmet.StrankaFormatedWithAdressOIB>
  <DomainObject.Predmet.StrankaWithAdress>
    <izvorni_sadrzaj>Fina -Regionalni centar Zagreb Koturaška 43,10000 Zagreb</izvorni_sadrzaj>
    <derivirana_varijabla naziv="DomainObject.Predmet.StrankaWithAdress_1">Fina -Regionalni centar Zagreb Koturaška 43,10000 Zagreb</derivirana_varijabla>
  </DomainObject.Predmet.StrankaWithAdress>
  <DomainObject.Predmet.StrankaWithAdressOIB>
    <izvorni_sadrzaj>Fina -Regionalni centar Zagreb, OIB 85821130368, Koturaška 43,10000 Zagreb</izvorni_sadrzaj>
    <derivirana_varijabla naziv="DomainObject.Predmet.StrankaWithAdressOIB_1">Fina -Regionalni centar Zagreb, OIB 85821130368, Koturaška 43,10000 Zagreb</derivirana_varijabla>
  </DomainObject.Predmet.StrankaWithAdressOIB>
  <DomainObject.Predmet.StrankaNazivFormated>
    <izvorni_sadrzaj>Fina -Regionalni centar Zagreb</izvorni_sadrzaj>
    <derivirana_varijabla naziv="DomainObject.Predmet.StrankaNazivFormated_1">Fina -Regionalni centar Zagreb</derivirana_varijabla>
  </DomainObject.Predmet.StrankaNazivFormated>
  <DomainObject.Predmet.StrankaNazivFormatedOIB>
    <izvorni_sadrzaj>Fina -Regionalni centar Zagreb, OIB 85821130368</izvorni_sadrzaj>
    <derivirana_varijabla naziv="DomainObject.Predmet.StrankaNazivFormatedOIB_1">Fina -Regionalni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-Regionalni centar Zagreb</item>
    </izvorni_sadrzaj>
    <derivirana_varijabla naziv="DomainObject.Predmet.StrankaListFormated_1">
      <item>Fina -Regionalni centar Zagreb</item>
    </derivirana_varijabla>
  </DomainObject.Predmet.StrankaListFormated>
  <DomainObject.Predmet.StrankaListFormatedOIB>
    <izvorni_sadrzaj>
      <item>Fina -Regionalni centar Zagreb, OIB 85821130368</item>
    </izvorni_sadrzaj>
    <derivirana_varijabla naziv="DomainObject.Predmet.StrankaListFormatedOIB_1">
      <item>Fina -Regionalni centar Zagreb, OIB 85821130368</item>
    </derivirana_varijabla>
  </DomainObject.Predmet.StrankaListFormatedOIB>
  <DomainObject.Predmet.StrankaListFormatedWithAdress>
    <izvorni_sadrzaj>
      <item>Fina -Regionalni centar Zagreb, Koturaška 43, 10000 Zagreb</item>
    </izvorni_sadrzaj>
    <derivirana_varijabla naziv="DomainObject.Predmet.StrankaListFormatedWithAdress_1">
      <item>Fina -Regionalni centar Zagreb, Koturaška 43, 10000 Zagreb</item>
    </derivirana_varijabla>
  </DomainObject.Predmet.StrankaListFormatedWithAdress>
  <DomainObject.Predmet.StrankaListFormatedWithAdressOIB>
    <izvorni_sadrzaj>
      <item>Fina -Regionalni centar Zagreb, OIB 85821130368, Koturaška 43, 10000 Zagreb</item>
    </izvorni_sadrzaj>
    <derivirana_varijabla naziv="DomainObject.Predmet.StrankaListFormatedWithAdressOIB_1">
      <item>Fina -Regionalni centar Zagreb, OIB 85821130368, Koturaška 43, 10000 Zagreb</item>
    </derivirana_varijabla>
  </DomainObject.Predmet.StrankaListFormatedWithAdressOIB>
  <DomainObject.Predmet.StrankaListNazivFormated>
    <izvorni_sadrzaj>
      <item>Fina -Regionalni centar Zagreb</item>
    </izvorni_sadrzaj>
    <derivirana_varijabla naziv="DomainObject.Predmet.StrankaListNazivFormated_1">
      <item>Fina -Regionalni centar Zagreb</item>
    </derivirana_varijabla>
  </DomainObject.Predmet.StrankaListNazivFormated>
  <DomainObject.Predmet.StrankaListNazivFormatedOIB>
    <izvorni_sadrzaj>
      <item>Fina -Regionalni centar Zagreb, OIB 85821130368</item>
    </izvorni_sadrzaj>
    <derivirana_varijabla naziv="DomainObject.Predmet.StrankaListNazivFormatedOIB_1">
      <item>Fina -Regionalni centar Zagreb, OIB 85821130368</item>
    </derivirana_varijabla>
  </DomainObject.Predmet.StrankaListNazivFormatedOIB>
  <DomainObject.Predmet.ProtuStrankaListFormated>
    <izvorni_sadrzaj>
      <item>DALMACIJA-RIBA d.o.o. za ribarstvo, trgovinu i usluge</item>
    </izvorni_sadrzaj>
    <derivirana_varijabla naziv="DomainObject.Predmet.ProtuStrankaListFormated_1">
      <item>DALMACIJA-RIBA d.o.o. za ribarstvo, trgovinu i usluge</item>
    </derivirana_varijabla>
  </DomainObject.Predmet.ProtuStrankaListFormated>
  <DomainObject.Predmet.ProtuStrankaListFormatedOIB>
    <izvorni_sadrzaj>
      <item>DALMACIJA-RIBA d.o.o. za ribarstvo, trgovinu i usluge, OIB 06104586249</item>
    </izvorni_sadrzaj>
    <derivirana_varijabla naziv="DomainObject.Predmet.ProtuStrankaListFormatedOIB_1">
      <item>DALMACIJA-RIBA d.o.o. za ribarstvo, trgovinu i usluge, OIB 06104586249</item>
    </derivirana_varijabla>
  </DomainObject.Predmet.ProtuStrankaListFormatedOIB>
  <DomainObject.Predmet.ProtuStrankaListFormatedWithAdress>
    <izvorni_sadrzaj>
      <item>DALMACIJA-RIBA d.o.o. za ribarstvo, trgovinu i usluge, Antuna Mihanovića 1, Drniš</item>
    </izvorni_sadrzaj>
    <derivirana_varijabla naziv="DomainObject.Predmet.ProtuStrankaListFormatedWithAdress_1">
      <item>DALMACIJA-RIBA d.o.o. za ribarstvo, trgovinu i usluge, Antuna Mihanovića 1, Drniš</item>
    </derivirana_varijabla>
  </DomainObject.Predmet.ProtuStrankaListFormatedWithAdress>
  <DomainObject.Predmet.ProtuStrankaListFormatedWithAdressOIB>
    <izvorni_sadrzaj>
      <item>DALMACIJA-RIBA d.o.o. za ribarstvo, trgovinu i usluge, OIB 06104586249, Antuna Mihanovića 1, Drniš</item>
    </izvorni_sadrzaj>
    <derivirana_varijabla naziv="DomainObject.Predmet.ProtuStrankaListFormatedWithAdressOIB_1">
      <item>DALMACIJA-RIBA d.o.o. za ribarstvo, trgovinu i usluge, OIB 06104586249, Antuna Mihanovića 1, Drniš</item>
    </derivirana_varijabla>
  </DomainObject.Predmet.ProtuStrankaListFormatedWithAdressOIB>
  <DomainObject.Predmet.ProtuStrankaListNazivFormated>
    <izvorni_sadrzaj>
      <item>DALMACIJA-RIBA d.o.o. za ribarstvo, trgovinu i usluge</item>
    </izvorni_sadrzaj>
    <derivirana_varijabla naziv="DomainObject.Predmet.ProtuStrankaListNazivFormated_1">
      <item>DALMACIJA-RIBA d.o.o. za ribarstvo, trgovinu i usluge</item>
    </derivirana_varijabla>
  </DomainObject.Predmet.ProtuStrankaListNazivFormated>
  <DomainObject.Predmet.ProtuStrankaListNazivFormatedOIB>
    <izvorni_sadrzaj>
      <item>DALMACIJA-RIBA d.o.o. za ribarstvo, trgovinu i usluge, OIB 06104586249</item>
    </izvorni_sadrzaj>
    <derivirana_varijabla naziv="DomainObject.Predmet.ProtuStrankaListNazivFormatedOIB_1">
      <item>DALMACIJA-RIBA d.o.o. za ribarstvo, trgovinu i usluge, OIB 06104586249</item>
    </derivirana_varijabla>
  </DomainObject.Predmet.ProtuStrankaListNazivFormatedOIB>
  <DomainObject.Predmet.OstaliListFormated>
    <izvorni_sadrzaj>
      <item>DRAGAN BIJELIĆ</item>
    </izvorni_sadrzaj>
    <derivirana_varijabla naziv="DomainObject.Predmet.OstaliListFormated_1">
      <item>DRAGAN BIJELIĆ</item>
    </derivirana_varijabla>
  </DomainObject.Predmet.OstaliListFormated>
  <DomainObject.Predmet.OstaliListFormatedOIB>
    <izvorni_sadrzaj>
      <item>DRAGAN BIJELIĆ, OIB 53755649931</item>
    </izvorni_sadrzaj>
    <derivirana_varijabla naziv="DomainObject.Predmet.OstaliListFormatedOIB_1">
      <item>DRAGAN BIJELIĆ, OIB 53755649931</item>
    </derivirana_varijabla>
  </DomainObject.Predmet.OstaliListFormatedOIB>
  <DomainObject.Predmet.OstaliListFormatedWithAdress>
    <izvorni_sadrzaj>
      <item>DRAGAN BIJELIĆ, Put kroz Meterize 25, 22000 Šibenik</item>
    </izvorni_sadrzaj>
    <derivirana_varijabla naziv="DomainObject.Predmet.OstaliListFormatedWithAdress_1">
      <item>DRAGAN BIJELIĆ, Put kroz Meterize 25, 22000 Šibenik</item>
    </derivirana_varijabla>
  </DomainObject.Predmet.OstaliListFormatedWithAdress>
  <DomainObject.Predmet.OstaliListFormatedWithAdressOIB>
    <izvorni_sadrzaj>
      <item>DRAGAN BIJELIĆ, OIB 53755649931, Put kroz Meterize 25, 22000 Šibenik</item>
    </izvorni_sadrzaj>
    <derivirana_varijabla naziv="DomainObject.Predmet.OstaliListFormatedWithAdressOIB_1">
      <item>DRAGAN BIJELIĆ, OIB 53755649931, Put kroz Meterize 25, 22000 Šibenik</item>
    </derivirana_varijabla>
  </DomainObject.Predmet.OstaliListFormatedWithAdressOIB>
  <DomainObject.Predmet.OstaliListNazivFormated>
    <izvorni_sadrzaj>
      <item>DRAGAN BIJELIĆ</item>
    </izvorni_sadrzaj>
    <derivirana_varijabla naziv="DomainObject.Predmet.OstaliListNazivFormated_1">
      <item>DRAGAN BIJELIĆ</item>
    </derivirana_varijabla>
  </DomainObject.Predmet.OstaliListNazivFormated>
  <DomainObject.Predmet.OstaliListNazivFormatedOIB>
    <izvorni_sadrzaj>
      <item>DRAGAN BIJELIĆ, OIB 53755649931</item>
    </izvorni_sadrzaj>
    <derivirana_varijabla naziv="DomainObject.Predmet.OstaliListNazivFormatedOIB_1"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-Regionalni centar Zagreb</izvorni_sadrzaj>
    <derivirana_varijabla naziv="DomainObject.Predmet.StrankaIDrugi_1">Fina -Regionalni centar Zagreb</derivirana_varijabla>
  </DomainObject.Predmet.StrankaIDrugi>
  <DomainObject.Predmet.ProtustrankaIDrugi>
    <izvorni_sadrzaj>DALMACIJA-RIBA d.o.o. za ribarstvo, trgovinu i usluge</izvorni_sadrzaj>
    <derivirana_varijabla naziv="DomainObject.Predmet.ProtustrankaIDrugi_1">DALMACIJA-RIBA d.o.o. za ribarstvo, trgovinu i usluge</derivirana_varijabla>
  </DomainObject.Predmet.ProtustrankaIDrugi>
  <DomainObject.Predmet.StrankaIDrugiAdressOIB>
    <izvorni_sadrzaj>Fina -Regionalni centar Zagreb, OIB 85821130368, Koturaška 43, 10000 Zagreb</izvorni_sadrzaj>
    <derivirana_varijabla naziv="DomainObject.Predmet.StrankaIDrugiAdressOIB_1">Fina -Regionalni centar Zagreb, OIB 85821130368, Koturaška 43, 10000 Zagreb</derivirana_varijabla>
  </DomainObject.Predmet.StrankaIDrugiAdressOIB>
  <DomainObject.Predmet.ProtustrankaIDrugiAdressOIB>
    <izvorni_sadrzaj>DALMACIJA-RIBA d.o.o. za ribarstvo, trgovinu i usluge, OIB 06104586249, Antuna Mihanovića 1, Drniš</izvorni_sadrzaj>
    <derivirana_varijabla naziv="DomainObject.Predmet.ProtustrankaIDrugiAdressOIB_1">DALMACIJA-RIBA d.o.o. za ribarstvo, trgovinu i usluge, OIB 06104586249, Antuna Mihanovića 1,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Zagreb</item>
      <item>DALMACIJA-RIBA d.o.o. za ribarstvo, trgovinu i usluge</item>
      <item>DRAGAN BIJELIĆ</item>
    </izvorni_sadrzaj>
    <derivirana_varijabla naziv="DomainObject.Predmet.SudioniciListNaziv_1">
      <item>Fina -Regionalni centar Zagreb</item>
      <item>DALMACIJA-RIBA d.o.o. za ribarstvo, trgovinu i usluge</item>
      <item>DRAGAN BIJELIĆ</item>
    </derivirana_varijabla>
  </DomainObject.Predmet.SudioniciListNaziv>
  <DomainObject.Predmet.SudioniciListAdressOIB>
    <izvorni_sadrzaj>
      <item>Fina -Regionalni centar Zagreb, OIB 85821130368, Koturaška 43,10000 Zagreb</item>
      <item>DALMACIJA-RIBA d.o.o. za ribarstvo, trgovinu i usluge, OIB 06104586249, Antuna Mihanovića 1,Drniš</item>
      <item>DRAGAN BIJELIĆ, OIB 53755649931, Put kroz Meterize 25,22000 Šibenik</item>
    </izvorni_sadrzaj>
    <derivirana_varijabla naziv="DomainObject.Predmet.SudioniciListAdressOIB_1">
      <item>Fina -Regionalni centar Zagreb, OIB 85821130368, Koturaška 43,10000 Zagreb</item>
      <item>DALMACIJA-RIBA d.o.o. za ribarstvo, trgovinu i usluge, OIB 06104586249, Antuna Mihanovića 1,Drniš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06104586249</item>
      <item>, OIB 53755649931</item>
    </izvorni_sadrzaj>
    <derivirana_varijabla naziv="DomainObject.Predmet.SudioniciListNazivOIB_1">
      <item>, OIB 85821130368</item>
      <item>, OIB 06104586249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1038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2016-11-14T12:36:00Z</dcterms:created>
  <dc:creator>Katarina Benić</dc:creator>
  <cp:lastModifiedBy>Marina Gulin</cp:lastModifiedBy>
  <cp:lastPrinted>2016-11-16T12:21:00Z</cp:lastPrinted>
  <dcterms:modified xmlns:xsi="http://www.w3.org/2001/XMLSchema-instance" xsi:type="dcterms:W3CDTF">2016-11-16T12:26:00Z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