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f8862" w14:paraId="a6f8862" w:rsidRDefault="0079239D" w:rsidP="007F2731" w:rsidR="0079239D" w:rsidRPr="0079239D">
      <w:pPr>
        <w:jc w:val="both"/>
        <w15:collapsed w:val="false"/>
        <w:rPr>
          <w:rStyle w:val="Istaknuto"/>
          <w:i w:val="false"/>
        </w:rPr>
      </w:pPr>
      <w:bookmarkStart w:name="_GoBack" w:id="0"/>
      <w:bookmarkEnd w:id="0"/>
      <w:r w:rsidRPr="0079239D">
        <w:rPr>
          <w:rStyle w:val="Istaknuto"/>
          <w:i w:val="false"/>
        </w:rPr>
        <w:t>Privremeni stečajni upravitelj</w:t>
      </w:r>
    </w:p>
    <w:p w:rsidRDefault="008D67B8" w:rsidP="007F2731" w:rsidR="007F2731" w:rsidRPr="0079239D">
      <w:pPr>
        <w:jc w:val="both"/>
        <w:rPr>
          <w:rStyle w:val="Istaknuto"/>
          <w:i w:val="false"/>
        </w:rPr>
      </w:pPr>
      <w:r>
        <w:rPr>
          <w:rStyle w:val="Istaknuto"/>
          <w:i w:val="false"/>
        </w:rPr>
        <w:t>Josip Lončarić</w:t>
      </w:r>
    </w:p>
    <w:p w:rsidRDefault="007F2731" w:rsidP="007F2731" w:rsidR="007F2731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>Kosirnikova 9</w:t>
      </w:r>
    </w:p>
    <w:p w:rsidRDefault="007F2731" w:rsidP="007F2731" w:rsidR="007F2731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>10000 Zagreb</w:t>
      </w:r>
    </w:p>
    <w:p w:rsidRDefault="007F2731" w:rsidP="007F2731" w:rsidR="007F2731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>Mob: 099/218-5006</w:t>
      </w: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9239D" w:rsidP="007F2731" w:rsidR="007F2731" w:rsidRPr="0079239D">
      <w:pPr>
        <w:jc w:val="both"/>
        <w:rPr>
          <w:rStyle w:val="Istaknuto"/>
          <w:i w:val="false"/>
        </w:rPr>
      </w:pPr>
      <w:r>
        <w:rPr>
          <w:rStyle w:val="Istaknuto"/>
          <w:i w:val="false"/>
        </w:rPr>
        <w:t xml:space="preserve">Zagreb, </w:t>
      </w:r>
      <w:r w:rsidR="0022380A">
        <w:rPr>
          <w:rStyle w:val="Istaknuto"/>
          <w:i w:val="false"/>
        </w:rPr>
        <w:t>30. svibanj</w:t>
      </w:r>
      <w:r>
        <w:rPr>
          <w:rStyle w:val="Istaknuto"/>
          <w:i w:val="false"/>
        </w:rPr>
        <w:t xml:space="preserve"> 201</w:t>
      </w:r>
      <w:r w:rsidR="00FE684A">
        <w:rPr>
          <w:rStyle w:val="Istaknuto"/>
          <w:i w:val="false"/>
        </w:rPr>
        <w:t>8</w:t>
      </w:r>
      <w:r>
        <w:rPr>
          <w:rStyle w:val="Istaknuto"/>
          <w:i w:val="false"/>
        </w:rPr>
        <w:t>.god.</w:t>
      </w:r>
    </w:p>
    <w:p w:rsidRDefault="0079239D" w:rsidP="0079239D" w:rsidR="0079239D" w:rsidRPr="0079239D">
      <w:pPr>
        <w:ind w:left="5664"/>
        <w:jc w:val="both"/>
        <w:rPr>
          <w:rStyle w:val="Istaknuto"/>
          <w:b/>
          <w:i w:val="false"/>
        </w:rPr>
      </w:pPr>
      <w:r w:rsidRPr="0079239D">
        <w:rPr>
          <w:rStyle w:val="Istaknuto"/>
          <w:b/>
          <w:i w:val="false"/>
        </w:rPr>
        <w:t>Trgovački sud u Zagrebu</w:t>
      </w:r>
    </w:p>
    <w:p w:rsidRDefault="0079239D" w:rsidP="0079239D" w:rsidR="00FE684A" w:rsidRPr="0079239D">
      <w:pPr>
        <w:jc w:val="both"/>
        <w:rPr>
          <w:rStyle w:val="Istaknuto"/>
          <w:b/>
          <w:i w:val="false"/>
        </w:rPr>
      </w:pPr>
      <w:r w:rsidRPr="0079239D">
        <w:rPr>
          <w:rStyle w:val="Istaknuto"/>
          <w:b/>
          <w:i w:val="false"/>
        </w:rPr>
        <w:tab/>
      </w:r>
      <w:r w:rsidRPr="0079239D">
        <w:rPr>
          <w:rStyle w:val="Istaknuto"/>
          <w:b/>
          <w:i w:val="false"/>
        </w:rPr>
        <w:tab/>
      </w:r>
      <w:r w:rsidRPr="0079239D">
        <w:rPr>
          <w:rStyle w:val="Istaknuto"/>
          <w:b/>
          <w:i w:val="false"/>
        </w:rPr>
        <w:tab/>
      </w:r>
      <w:r w:rsidRPr="0079239D">
        <w:rPr>
          <w:rStyle w:val="Istaknuto"/>
          <w:b/>
          <w:i w:val="false"/>
        </w:rPr>
        <w:tab/>
      </w:r>
      <w:r w:rsidRPr="0079239D">
        <w:rPr>
          <w:rStyle w:val="Istaknuto"/>
          <w:b/>
          <w:i w:val="false"/>
        </w:rPr>
        <w:tab/>
      </w:r>
      <w:r w:rsidRPr="0079239D">
        <w:rPr>
          <w:rStyle w:val="Istaknuto"/>
          <w:b/>
          <w:i w:val="false"/>
        </w:rPr>
        <w:tab/>
      </w:r>
      <w:r w:rsidRPr="0079239D">
        <w:rPr>
          <w:rStyle w:val="Istaknuto"/>
          <w:b/>
          <w:i w:val="false"/>
        </w:rPr>
        <w:tab/>
      </w:r>
      <w:r w:rsidRPr="0079239D">
        <w:rPr>
          <w:rStyle w:val="Istaknuto"/>
          <w:b/>
          <w:i w:val="false"/>
        </w:rPr>
        <w:tab/>
        <w:t xml:space="preserve">              </w:t>
      </w:r>
      <w:r w:rsidR="008D67B8">
        <w:rPr>
          <w:rStyle w:val="Istaknuto"/>
          <w:b/>
          <w:i w:val="false"/>
        </w:rPr>
        <w:t>Amruševa 2/II</w:t>
      </w:r>
    </w:p>
    <w:p w:rsidRDefault="00FE684A" w:rsidP="0079239D" w:rsidR="0079239D" w:rsidRPr="0079239D">
      <w:pPr>
        <w:jc w:val="both"/>
        <w:rPr>
          <w:rStyle w:val="Istaknuto"/>
          <w:b/>
          <w:i w:val="false"/>
        </w:rPr>
      </w:pPr>
      <w:r>
        <w:rPr>
          <w:rStyle w:val="Istaknuto"/>
          <w:b/>
          <w:i w:val="false"/>
        </w:rPr>
        <w:tab/>
      </w:r>
      <w:r>
        <w:rPr>
          <w:rStyle w:val="Istaknuto"/>
          <w:b/>
          <w:i w:val="false"/>
        </w:rPr>
        <w:tab/>
      </w:r>
      <w:r>
        <w:rPr>
          <w:rStyle w:val="Istaknuto"/>
          <w:b/>
          <w:i w:val="false"/>
        </w:rPr>
        <w:tab/>
      </w:r>
      <w:r>
        <w:rPr>
          <w:rStyle w:val="Istaknuto"/>
          <w:b/>
          <w:i w:val="false"/>
        </w:rPr>
        <w:tab/>
      </w:r>
      <w:r>
        <w:rPr>
          <w:rStyle w:val="Istaknuto"/>
          <w:b/>
          <w:i w:val="false"/>
        </w:rPr>
        <w:tab/>
      </w:r>
      <w:r>
        <w:rPr>
          <w:rStyle w:val="Istaknuto"/>
          <w:b/>
          <w:i w:val="false"/>
        </w:rPr>
        <w:tab/>
      </w:r>
      <w:r>
        <w:rPr>
          <w:rStyle w:val="Istaknuto"/>
          <w:b/>
          <w:i w:val="false"/>
        </w:rPr>
        <w:tab/>
      </w:r>
      <w:r>
        <w:rPr>
          <w:rStyle w:val="Istaknuto"/>
          <w:b/>
          <w:i w:val="false"/>
        </w:rPr>
        <w:tab/>
        <w:t xml:space="preserve">               </w:t>
      </w:r>
      <w:r w:rsidR="008D67B8">
        <w:rPr>
          <w:rStyle w:val="Istaknuto"/>
          <w:b/>
          <w:i w:val="false"/>
        </w:rPr>
        <w:t>10000 ZAGREB</w:t>
      </w:r>
    </w:p>
    <w:p w:rsidRDefault="0079239D" w:rsidP="0079239D" w:rsidR="0079239D" w:rsidRPr="0079239D">
      <w:pPr>
        <w:jc w:val="both"/>
        <w:rPr>
          <w:rStyle w:val="Istaknuto"/>
          <w:b/>
          <w:i w:val="false"/>
        </w:rPr>
      </w:pPr>
    </w:p>
    <w:p w:rsidRDefault="0079239D" w:rsidP="0079239D" w:rsidR="0079239D" w:rsidRPr="0079239D">
      <w:pPr>
        <w:jc w:val="both"/>
        <w:rPr>
          <w:rStyle w:val="Istaknuto"/>
          <w:b/>
          <w:i w:val="false"/>
        </w:rPr>
      </w:pPr>
    </w:p>
    <w:p w:rsidRDefault="0079239D" w:rsidP="0079239D" w:rsidR="0079239D" w:rsidRPr="0079239D">
      <w:pPr>
        <w:jc w:val="both"/>
        <w:rPr>
          <w:rStyle w:val="Istaknuto"/>
          <w:b/>
          <w:i w:val="false"/>
          <w:u w:val="single"/>
        </w:rPr>
      </w:pPr>
      <w:r w:rsidRPr="0079239D">
        <w:rPr>
          <w:rStyle w:val="Istaknuto"/>
          <w:b/>
          <w:i w:val="false"/>
        </w:rPr>
        <w:t xml:space="preserve">                                                                                             </w:t>
      </w:r>
      <w:r w:rsidRPr="0079239D">
        <w:rPr>
          <w:rStyle w:val="Istaknuto"/>
          <w:b/>
          <w:i w:val="false"/>
          <w:u w:val="single"/>
        </w:rPr>
        <w:t xml:space="preserve">Na broj: </w:t>
      </w:r>
      <w:r w:rsidR="008D67B8">
        <w:rPr>
          <w:rStyle w:val="Istaknuto"/>
          <w:b/>
          <w:i w:val="false"/>
          <w:u w:val="single"/>
        </w:rPr>
        <w:t xml:space="preserve">3 </w:t>
      </w:r>
      <w:r w:rsidRPr="0079239D">
        <w:rPr>
          <w:rStyle w:val="Istaknuto"/>
          <w:b/>
          <w:i w:val="false"/>
          <w:u w:val="single"/>
        </w:rPr>
        <w:t>St-</w:t>
      </w:r>
      <w:r w:rsidR="0022380A">
        <w:rPr>
          <w:rStyle w:val="Istaknuto"/>
          <w:b/>
          <w:i w:val="false"/>
          <w:u w:val="single"/>
        </w:rPr>
        <w:t>3350</w:t>
      </w:r>
      <w:r w:rsidR="008D67B8">
        <w:rPr>
          <w:rStyle w:val="Istaknuto"/>
          <w:b/>
          <w:i w:val="false"/>
          <w:u w:val="single"/>
        </w:rPr>
        <w:t>/</w:t>
      </w:r>
      <w:r w:rsidR="00FE684A">
        <w:rPr>
          <w:rStyle w:val="Istaknuto"/>
          <w:b/>
          <w:i w:val="false"/>
          <w:u w:val="single"/>
        </w:rPr>
        <w:t>1</w:t>
      </w:r>
      <w:r w:rsidR="0022380A">
        <w:rPr>
          <w:rStyle w:val="Istaknuto"/>
          <w:b/>
          <w:i w:val="false"/>
          <w:u w:val="single"/>
        </w:rPr>
        <w:t>6</w:t>
      </w:r>
    </w:p>
    <w:p w:rsidRDefault="0079239D" w:rsidP="0079239D" w:rsidR="0079239D" w:rsidRPr="0079239D">
      <w:pPr>
        <w:jc w:val="both"/>
        <w:rPr>
          <w:rStyle w:val="Istaknuto"/>
          <w:b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b/>
          <w:i w:val="false"/>
        </w:rPr>
      </w:pPr>
    </w:p>
    <w:p w:rsidRDefault="007F2731" w:rsidP="007F2731" w:rsidR="007F2731" w:rsidRPr="0079239D">
      <w:pPr>
        <w:rPr>
          <w:rStyle w:val="Istaknuto"/>
          <w:i w:val="false"/>
        </w:rPr>
      </w:pPr>
      <w:r w:rsidRPr="0079239D">
        <w:rPr>
          <w:rStyle w:val="Istaknuto"/>
          <w:i w:val="false"/>
        </w:rPr>
        <w:tab/>
      </w:r>
      <w:r w:rsidRPr="0079239D">
        <w:rPr>
          <w:rStyle w:val="Istaknuto"/>
          <w:i w:val="false"/>
        </w:rPr>
        <w:tab/>
      </w:r>
      <w:r w:rsidRPr="0079239D">
        <w:rPr>
          <w:rStyle w:val="Istaknuto"/>
          <w:i w:val="false"/>
        </w:rPr>
        <w:tab/>
      </w:r>
      <w:r w:rsidRPr="0079239D">
        <w:rPr>
          <w:rStyle w:val="Istaknuto"/>
          <w:i w:val="false"/>
        </w:rPr>
        <w:tab/>
        <w:t xml:space="preserve">   </w:t>
      </w:r>
      <w:r w:rsidR="0079239D">
        <w:rPr>
          <w:rStyle w:val="Istaknuto"/>
          <w:i w:val="false"/>
        </w:rPr>
        <w:t xml:space="preserve">      </w:t>
      </w:r>
      <w:r w:rsidRPr="0079239D">
        <w:rPr>
          <w:rStyle w:val="Istaknuto"/>
          <w:i w:val="false"/>
        </w:rPr>
        <w:t xml:space="preserve">  I Z V J E Š Ć E</w:t>
      </w:r>
    </w:p>
    <w:p w:rsidRDefault="0079239D" w:rsidP="007F2731" w:rsidR="007F2731" w:rsidRPr="0079239D">
      <w:pPr>
        <w:rPr>
          <w:rStyle w:val="Istaknuto"/>
          <w:i w:val="false"/>
        </w:rPr>
      </w:pPr>
      <w:r>
        <w:rPr>
          <w:rStyle w:val="Istaknuto"/>
          <w:i w:val="false"/>
        </w:rPr>
        <w:t xml:space="preserve">                        </w:t>
      </w:r>
      <w:r w:rsidR="007F2731" w:rsidRPr="0079239D">
        <w:rPr>
          <w:rStyle w:val="Istaknuto"/>
          <w:i w:val="false"/>
        </w:rPr>
        <w:t xml:space="preserve">privremenog stečajnog upravitelja u postupku radi utvrđivanja                                                                                                       </w:t>
      </w:r>
    </w:p>
    <w:p w:rsidRDefault="007F2731" w:rsidP="007F2731" w:rsidR="007F2731" w:rsidRPr="0079239D">
      <w:pPr>
        <w:rPr>
          <w:rStyle w:val="Istaknuto"/>
          <w:i w:val="false"/>
        </w:rPr>
      </w:pPr>
      <w:r w:rsidRPr="0079239D">
        <w:rPr>
          <w:rStyle w:val="Istaknuto"/>
          <w:i w:val="false"/>
        </w:rPr>
        <w:t xml:space="preserve">   </w:t>
      </w:r>
      <w:r w:rsidR="0079239D">
        <w:rPr>
          <w:rStyle w:val="Istaknuto"/>
          <w:i w:val="false"/>
        </w:rPr>
        <w:t xml:space="preserve">                      </w:t>
      </w:r>
      <w:r w:rsidRPr="0079239D">
        <w:rPr>
          <w:rStyle w:val="Istaknuto"/>
          <w:i w:val="false"/>
        </w:rPr>
        <w:t xml:space="preserve"> uvjeta za otvaranje stečajnog postupka nad dužnikom</w:t>
      </w:r>
    </w:p>
    <w:p w:rsidRDefault="007F2731" w:rsidP="007F2731" w:rsidR="007F2731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ab/>
        <w:t xml:space="preserve">                       </w:t>
      </w:r>
    </w:p>
    <w:p w:rsidRDefault="008D67B8" w:rsidP="007F2731" w:rsidR="007F2731" w:rsidRPr="0079239D">
      <w:pPr>
        <w:ind w:firstLine="708" w:left="2124"/>
        <w:jc w:val="both"/>
        <w:rPr>
          <w:rStyle w:val="Istaknuto"/>
          <w:i w:val="false"/>
        </w:rPr>
      </w:pPr>
      <w:r>
        <w:rPr>
          <w:rStyle w:val="Istaknuto"/>
          <w:i w:val="false"/>
        </w:rPr>
        <w:t xml:space="preserve">           </w:t>
      </w:r>
      <w:r w:rsidR="0022380A">
        <w:rPr>
          <w:rStyle w:val="Istaknuto"/>
          <w:i w:val="false"/>
        </w:rPr>
        <w:t>ZLATNO PIVO</w:t>
      </w:r>
      <w:r w:rsidR="007F2731" w:rsidRPr="0079239D">
        <w:rPr>
          <w:rStyle w:val="Istaknuto"/>
          <w:i w:val="false"/>
        </w:rPr>
        <w:t xml:space="preserve"> d.o.o. </w:t>
      </w:r>
    </w:p>
    <w:p w:rsidRDefault="007F2731" w:rsidP="007F2731" w:rsidR="00FE684A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 xml:space="preserve">                </w:t>
      </w:r>
      <w:r w:rsidR="00670B9F" w:rsidRPr="0079239D">
        <w:rPr>
          <w:rStyle w:val="Istaknuto"/>
          <w:i w:val="false"/>
        </w:rPr>
        <w:t xml:space="preserve">   </w:t>
      </w:r>
      <w:r w:rsidR="00C70C93" w:rsidRPr="0079239D">
        <w:rPr>
          <w:rStyle w:val="Istaknuto"/>
          <w:i w:val="false"/>
        </w:rPr>
        <w:t xml:space="preserve">         </w:t>
      </w:r>
      <w:r w:rsidR="000C4E1A" w:rsidRPr="0079239D">
        <w:rPr>
          <w:rStyle w:val="Istaknuto"/>
          <w:i w:val="false"/>
        </w:rPr>
        <w:t xml:space="preserve"> </w:t>
      </w:r>
      <w:r w:rsidR="0079239D">
        <w:rPr>
          <w:rStyle w:val="Istaknuto"/>
          <w:i w:val="false"/>
        </w:rPr>
        <w:t xml:space="preserve">            </w:t>
      </w:r>
      <w:r w:rsidR="00FE684A">
        <w:rPr>
          <w:rStyle w:val="Istaknuto"/>
          <w:i w:val="false"/>
        </w:rPr>
        <w:t xml:space="preserve">    </w:t>
      </w:r>
      <w:r w:rsidR="0079239D">
        <w:rPr>
          <w:rStyle w:val="Istaknuto"/>
          <w:i w:val="false"/>
        </w:rPr>
        <w:t xml:space="preserve">  </w:t>
      </w:r>
      <w:r w:rsidR="00C70C93" w:rsidRPr="0079239D">
        <w:rPr>
          <w:rStyle w:val="Istaknuto"/>
          <w:i w:val="false"/>
        </w:rPr>
        <w:t>Zagreb</w:t>
      </w:r>
      <w:r w:rsidRPr="0079239D">
        <w:rPr>
          <w:rStyle w:val="Istaknuto"/>
          <w:i w:val="false"/>
        </w:rPr>
        <w:t xml:space="preserve">,  </w:t>
      </w:r>
      <w:r w:rsidR="008D67B8">
        <w:rPr>
          <w:rStyle w:val="Istaknuto"/>
          <w:i w:val="false"/>
        </w:rPr>
        <w:t>S</w:t>
      </w:r>
      <w:r w:rsidR="0022380A">
        <w:rPr>
          <w:rStyle w:val="Istaknuto"/>
          <w:i w:val="false"/>
        </w:rPr>
        <w:t>avska cesta 56</w:t>
      </w:r>
    </w:p>
    <w:p w:rsidRDefault="00670B9F" w:rsidP="007F2731" w:rsidR="00670B9F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ab/>
      </w:r>
      <w:r w:rsidRPr="0079239D">
        <w:rPr>
          <w:rStyle w:val="Istaknuto"/>
          <w:i w:val="false"/>
        </w:rPr>
        <w:tab/>
      </w:r>
      <w:r w:rsidRPr="0079239D">
        <w:rPr>
          <w:rStyle w:val="Istaknuto"/>
          <w:i w:val="false"/>
        </w:rPr>
        <w:tab/>
        <w:t xml:space="preserve">         </w:t>
      </w:r>
    </w:p>
    <w:p w:rsidRDefault="007F2731" w:rsidP="007F2731" w:rsidR="00C70C93" w:rsidRPr="0079239D">
      <w:pPr>
        <w:ind w:firstLine="708"/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 xml:space="preserve">                               </w:t>
      </w:r>
      <w:r w:rsidR="00FE684A">
        <w:rPr>
          <w:rStyle w:val="Istaknuto"/>
          <w:i w:val="false"/>
        </w:rPr>
        <w:t xml:space="preserve">        </w:t>
      </w:r>
      <w:r w:rsidRPr="0079239D">
        <w:rPr>
          <w:rStyle w:val="Istaknuto"/>
          <w:i w:val="false"/>
        </w:rPr>
        <w:t xml:space="preserve"> OIB:</w:t>
      </w:r>
      <w:r w:rsidR="0022380A">
        <w:rPr>
          <w:rStyle w:val="Istaknuto"/>
          <w:i w:val="false"/>
        </w:rPr>
        <w:t>43012532521</w:t>
      </w:r>
      <w:r w:rsidRPr="0079239D">
        <w:rPr>
          <w:rStyle w:val="Istaknuto"/>
          <w:i w:val="false"/>
        </w:rPr>
        <w:t xml:space="preserve">  </w:t>
      </w:r>
    </w:p>
    <w:p w:rsidRDefault="0079239D" w:rsidP="00E96958" w:rsidR="007F2731" w:rsidRPr="0079239D">
      <w:pPr>
        <w:ind w:firstLine="708"/>
        <w:jc w:val="both"/>
        <w:rPr>
          <w:rStyle w:val="Istaknuto"/>
          <w:i w:val="false"/>
        </w:rPr>
      </w:pPr>
      <w:r>
        <w:rPr>
          <w:rStyle w:val="Istaknuto"/>
          <w:i w:val="false"/>
        </w:rPr>
        <w:t xml:space="preserve">       </w:t>
      </w:r>
      <w:r w:rsidR="007F2731" w:rsidRPr="0079239D">
        <w:rPr>
          <w:rStyle w:val="Istaknuto"/>
          <w:i w:val="false"/>
        </w:rPr>
        <w:t xml:space="preserve">  po </w:t>
      </w:r>
      <w:r w:rsidR="00FE684A">
        <w:rPr>
          <w:rStyle w:val="Istaknuto"/>
          <w:i w:val="false"/>
        </w:rPr>
        <w:t>R</w:t>
      </w:r>
      <w:r w:rsidR="007F2731" w:rsidRPr="0079239D">
        <w:rPr>
          <w:rStyle w:val="Istaknuto"/>
          <w:i w:val="false"/>
        </w:rPr>
        <w:t xml:space="preserve">ješenju </w:t>
      </w:r>
      <w:r w:rsidR="00C70C93" w:rsidRPr="0079239D">
        <w:rPr>
          <w:rStyle w:val="Istaknuto"/>
          <w:i w:val="false"/>
        </w:rPr>
        <w:t xml:space="preserve">br. </w:t>
      </w:r>
      <w:r w:rsidR="008D67B8">
        <w:rPr>
          <w:rStyle w:val="Istaknuto"/>
          <w:i w:val="false"/>
        </w:rPr>
        <w:t>3</w:t>
      </w:r>
      <w:r w:rsidR="007F2731" w:rsidRPr="0079239D">
        <w:rPr>
          <w:rStyle w:val="Istaknuto"/>
          <w:i w:val="false"/>
        </w:rPr>
        <w:t xml:space="preserve"> St-</w:t>
      </w:r>
      <w:r w:rsidR="0022380A">
        <w:rPr>
          <w:rStyle w:val="Istaknuto"/>
          <w:i w:val="false"/>
        </w:rPr>
        <w:t>3350</w:t>
      </w:r>
      <w:r w:rsidR="00FE684A">
        <w:rPr>
          <w:rStyle w:val="Istaknuto"/>
          <w:i w:val="false"/>
        </w:rPr>
        <w:t>/1</w:t>
      </w:r>
      <w:r w:rsidR="0022380A">
        <w:rPr>
          <w:rStyle w:val="Istaknuto"/>
          <w:i w:val="false"/>
        </w:rPr>
        <w:t>6</w:t>
      </w:r>
      <w:r w:rsidR="007F2731" w:rsidRPr="0079239D">
        <w:rPr>
          <w:rStyle w:val="Istaknuto"/>
          <w:i w:val="false"/>
        </w:rPr>
        <w:t xml:space="preserve"> od </w:t>
      </w:r>
      <w:r w:rsidR="0022380A">
        <w:rPr>
          <w:rStyle w:val="Istaknuto"/>
          <w:i w:val="false"/>
        </w:rPr>
        <w:t>14</w:t>
      </w:r>
      <w:r w:rsidR="007F2731" w:rsidRPr="0079239D">
        <w:rPr>
          <w:rStyle w:val="Istaknuto"/>
          <w:i w:val="false"/>
        </w:rPr>
        <w:t xml:space="preserve">. </w:t>
      </w:r>
      <w:r w:rsidR="0022380A">
        <w:rPr>
          <w:rStyle w:val="Istaknuto"/>
          <w:i w:val="false"/>
        </w:rPr>
        <w:t>svibnja</w:t>
      </w:r>
      <w:r w:rsidR="007F2731" w:rsidRPr="0079239D">
        <w:rPr>
          <w:rStyle w:val="Istaknuto"/>
          <w:i w:val="false"/>
        </w:rPr>
        <w:t xml:space="preserve"> 201</w:t>
      </w:r>
      <w:r w:rsidR="008D67B8">
        <w:rPr>
          <w:rStyle w:val="Istaknuto"/>
          <w:i w:val="false"/>
        </w:rPr>
        <w:t>8</w:t>
      </w:r>
      <w:r w:rsidR="007F2731" w:rsidRPr="0079239D">
        <w:rPr>
          <w:rStyle w:val="Istaknuto"/>
          <w:i w:val="false"/>
        </w:rPr>
        <w:t>. godine</w:t>
      </w: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>
      <w:pPr>
        <w:jc w:val="both"/>
        <w:rPr>
          <w:rStyle w:val="Istaknuto"/>
          <w:i w:val="false"/>
        </w:rPr>
      </w:pPr>
    </w:p>
    <w:p w:rsidRDefault="008D67B8" w:rsidP="007F2731" w:rsidR="008D67B8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0C4E1A" w:rsidR="000C4E1A" w:rsidRPr="0079239D">
      <w:pPr>
        <w:numPr>
          <w:ilvl w:val="0"/>
          <w:numId w:val="19"/>
        </w:num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lastRenderedPageBreak/>
        <w:t>UVOD</w:t>
      </w:r>
    </w:p>
    <w:p w:rsidRDefault="007F2731" w:rsidP="008D67B8" w:rsidR="007F2731" w:rsidRPr="0079239D">
      <w:pPr>
        <w:rPr>
          <w:rStyle w:val="Istaknuto"/>
          <w:i w:val="false"/>
        </w:rPr>
      </w:pPr>
      <w:r w:rsidRPr="0079239D">
        <w:rPr>
          <w:rStyle w:val="Istaknuto"/>
          <w:i w:val="false"/>
        </w:rPr>
        <w:tab/>
        <w:t>Rješenjem Trgovačkog suda u Zagrebu</w:t>
      </w:r>
      <w:r w:rsidR="00670B9F" w:rsidRPr="0079239D">
        <w:rPr>
          <w:rStyle w:val="Istaknuto"/>
          <w:i w:val="false"/>
        </w:rPr>
        <w:t xml:space="preserve">, </w:t>
      </w:r>
      <w:r w:rsidR="008D67B8">
        <w:rPr>
          <w:rStyle w:val="Istaknuto"/>
          <w:i w:val="false"/>
        </w:rPr>
        <w:t>b</w:t>
      </w:r>
      <w:r w:rsidR="00670B9F" w:rsidRPr="0079239D">
        <w:rPr>
          <w:rStyle w:val="Istaknuto"/>
          <w:i w:val="false"/>
        </w:rPr>
        <w:t>r.</w:t>
      </w:r>
      <w:r w:rsidR="008D67B8">
        <w:rPr>
          <w:rStyle w:val="Istaknuto"/>
          <w:i w:val="false"/>
        </w:rPr>
        <w:t xml:space="preserve">3 </w:t>
      </w:r>
      <w:r w:rsidR="00670B9F" w:rsidRPr="0079239D">
        <w:rPr>
          <w:rStyle w:val="Istaknuto"/>
          <w:i w:val="false"/>
        </w:rPr>
        <w:t>St-</w:t>
      </w:r>
      <w:r w:rsidR="002D15C7">
        <w:rPr>
          <w:rStyle w:val="Istaknuto"/>
          <w:i w:val="false"/>
        </w:rPr>
        <w:t>3350/16</w:t>
      </w:r>
      <w:r w:rsidRPr="0079239D">
        <w:rPr>
          <w:rStyle w:val="Istaknuto"/>
          <w:i w:val="false"/>
        </w:rPr>
        <w:t xml:space="preserve"> od </w:t>
      </w:r>
      <w:r w:rsidR="002D15C7">
        <w:rPr>
          <w:rStyle w:val="Istaknuto"/>
          <w:i w:val="false"/>
        </w:rPr>
        <w:t>9</w:t>
      </w:r>
      <w:r w:rsidRPr="0079239D">
        <w:rPr>
          <w:rStyle w:val="Istaknuto"/>
          <w:i w:val="false"/>
        </w:rPr>
        <w:t>.</w:t>
      </w:r>
      <w:r w:rsidR="00A118DE" w:rsidRPr="0079239D">
        <w:rPr>
          <w:rStyle w:val="Istaknuto"/>
          <w:i w:val="false"/>
        </w:rPr>
        <w:t xml:space="preserve"> </w:t>
      </w:r>
      <w:r w:rsidR="002D15C7">
        <w:rPr>
          <w:rStyle w:val="Istaknuto"/>
          <w:i w:val="false"/>
        </w:rPr>
        <w:t>svibnja</w:t>
      </w:r>
      <w:r w:rsidR="00670B9F" w:rsidRPr="0079239D">
        <w:rPr>
          <w:rStyle w:val="Istaknuto"/>
          <w:i w:val="false"/>
        </w:rPr>
        <w:t xml:space="preserve"> </w:t>
      </w:r>
      <w:r w:rsidRPr="0079239D">
        <w:rPr>
          <w:rStyle w:val="Istaknuto"/>
          <w:i w:val="false"/>
        </w:rPr>
        <w:t>201</w:t>
      </w:r>
      <w:r w:rsidR="008D67B8">
        <w:rPr>
          <w:rStyle w:val="Istaknuto"/>
          <w:i w:val="false"/>
        </w:rPr>
        <w:t>8</w:t>
      </w:r>
      <w:r w:rsidRPr="0079239D">
        <w:rPr>
          <w:rStyle w:val="Istaknuto"/>
          <w:i w:val="false"/>
        </w:rPr>
        <w:t>.</w:t>
      </w:r>
      <w:r w:rsidR="00C70C93" w:rsidRPr="0079239D">
        <w:rPr>
          <w:rStyle w:val="Istaknuto"/>
          <w:i w:val="false"/>
        </w:rPr>
        <w:t xml:space="preserve"> godine</w:t>
      </w:r>
      <w:r w:rsidRPr="0079239D">
        <w:rPr>
          <w:rStyle w:val="Istaknuto"/>
          <w:i w:val="false"/>
        </w:rPr>
        <w:t xml:space="preserve"> pokrenut je postupak nad dužnikom </w:t>
      </w:r>
      <w:r w:rsidR="002D15C7">
        <w:rPr>
          <w:rStyle w:val="Istaknuto"/>
          <w:i w:val="false"/>
        </w:rPr>
        <w:t>ZLATNO PIVO</w:t>
      </w:r>
      <w:r w:rsidR="00A118DE" w:rsidRPr="0079239D">
        <w:rPr>
          <w:rStyle w:val="Istaknuto"/>
          <w:i w:val="false"/>
        </w:rPr>
        <w:t xml:space="preserve">  </w:t>
      </w:r>
      <w:r w:rsidRPr="0079239D">
        <w:rPr>
          <w:rStyle w:val="Istaknuto"/>
          <w:i w:val="false"/>
        </w:rPr>
        <w:t xml:space="preserve">d.o.o. radi utvrđivanja </w:t>
      </w:r>
      <w:r w:rsidR="002D15C7">
        <w:rPr>
          <w:rStyle w:val="Istaknuto"/>
          <w:i w:val="false"/>
        </w:rPr>
        <w:t>uvjeta</w:t>
      </w:r>
      <w:r w:rsidRPr="0079239D">
        <w:rPr>
          <w:rStyle w:val="Istaknuto"/>
          <w:i w:val="false"/>
        </w:rPr>
        <w:t xml:space="preserve"> za otvaranje stečajnog postupka</w:t>
      </w:r>
      <w:r w:rsidR="002D15C7">
        <w:rPr>
          <w:rStyle w:val="Istaknuto"/>
          <w:i w:val="false"/>
        </w:rPr>
        <w:t xml:space="preserve"> (prethodni postupak)</w:t>
      </w:r>
      <w:r w:rsidRPr="0079239D">
        <w:rPr>
          <w:rStyle w:val="Istaknuto"/>
          <w:i w:val="false"/>
        </w:rPr>
        <w:t xml:space="preserve">, te </w:t>
      </w:r>
      <w:r w:rsidR="002D15C7">
        <w:rPr>
          <w:rStyle w:val="Istaknuto"/>
          <w:i w:val="false"/>
        </w:rPr>
        <w:t xml:space="preserve">je za privremenog stečajnog upravitelja imenovan Jure Marušić iz Zagreba. Rješenjem od 14.svibnja 2018.godine, Jure Marušić razrješen je dužnosti privremenog stečajnog upravitelja na osobni zahtjev, te je </w:t>
      </w:r>
      <w:r w:rsidRPr="0079239D">
        <w:rPr>
          <w:rStyle w:val="Istaknuto"/>
          <w:i w:val="false"/>
        </w:rPr>
        <w:t>za privremenog stečajnog upravitelja</w:t>
      </w:r>
      <w:r w:rsidR="002D15C7">
        <w:rPr>
          <w:rStyle w:val="Istaknuto"/>
          <w:i w:val="false"/>
        </w:rPr>
        <w:t xml:space="preserve"> imenovan Josip Lončarić iz Zagreba.</w:t>
      </w:r>
      <w:r w:rsidRPr="0079239D">
        <w:rPr>
          <w:rStyle w:val="Istaknuto"/>
          <w:i w:val="false"/>
        </w:rPr>
        <w:t>.</w:t>
      </w: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065E9E" w:rsidR="001D7C25">
      <w:pPr>
        <w:rPr>
          <w:rStyle w:val="Istaknuto"/>
          <w:i w:val="false"/>
        </w:rPr>
      </w:pPr>
      <w:r w:rsidRPr="0079239D">
        <w:rPr>
          <w:rStyle w:val="Istaknuto"/>
          <w:i w:val="false"/>
        </w:rPr>
        <w:tab/>
      </w:r>
      <w:r w:rsidR="00065E9E" w:rsidRPr="0079239D">
        <w:rPr>
          <w:rStyle w:val="Istaknuto"/>
          <w:i w:val="false"/>
        </w:rPr>
        <w:t>Prijedlog za otvaranje stečajnog postupka nad dužnikom podni</w:t>
      </w:r>
      <w:r w:rsidR="00065E9E">
        <w:rPr>
          <w:rStyle w:val="Istaknuto"/>
          <w:i w:val="false"/>
        </w:rPr>
        <w:t>jel</w:t>
      </w:r>
      <w:r w:rsidR="002D15C7">
        <w:rPr>
          <w:rStyle w:val="Istaknuto"/>
          <w:i w:val="false"/>
        </w:rPr>
        <w:t>o</w:t>
      </w:r>
      <w:r w:rsidR="00065E9E">
        <w:rPr>
          <w:rStyle w:val="Istaknuto"/>
          <w:i w:val="false"/>
        </w:rPr>
        <w:t xml:space="preserve"> je </w:t>
      </w:r>
      <w:r w:rsidR="002D15C7">
        <w:rPr>
          <w:rStyle w:val="Istaknuto"/>
          <w:i w:val="false"/>
        </w:rPr>
        <w:t>2.veljače 2016.godine ŽDO U ZAGREBU</w:t>
      </w:r>
      <w:r w:rsidR="00065E9E">
        <w:rPr>
          <w:rStyle w:val="Istaknuto"/>
          <w:i w:val="false"/>
        </w:rPr>
        <w:t xml:space="preserve">, </w:t>
      </w:r>
      <w:r w:rsidR="002D15C7">
        <w:rPr>
          <w:rStyle w:val="Istaknuto"/>
          <w:i w:val="false"/>
        </w:rPr>
        <w:t>navodeći kako ima tražbinu prema dužniku u iznosu 2.835.623,07 kn, a da je dužnik u neprekidnoj blokadi duže od 60 dana</w:t>
      </w:r>
      <w:r w:rsidR="001D7C25">
        <w:rPr>
          <w:rStyle w:val="Istaknuto"/>
          <w:i w:val="false"/>
        </w:rPr>
        <w:t>.</w:t>
      </w:r>
    </w:p>
    <w:p w:rsidRDefault="004E705E" w:rsidP="007F2731" w:rsidR="004E705E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>2. PROVEDENE AKTIVNOSTI</w:t>
      </w:r>
    </w:p>
    <w:p w:rsidRDefault="006654D5" w:rsidP="007F2731" w:rsidR="00275EF7">
      <w:pPr>
        <w:ind w:firstLine="708"/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>Po primitku Rješenja</w:t>
      </w:r>
      <w:r w:rsidR="00275EF7">
        <w:rPr>
          <w:rStyle w:val="Istaknuto"/>
          <w:i w:val="false"/>
        </w:rPr>
        <w:t xml:space="preserve"> o imenovanju za privremenog stečajnog upravitelja:</w:t>
      </w:r>
    </w:p>
    <w:p w:rsidRDefault="00275EF7" w:rsidP="007F2731" w:rsidR="001D7C25">
      <w:pPr>
        <w:ind w:firstLine="708"/>
        <w:jc w:val="both"/>
        <w:rPr>
          <w:rStyle w:val="Istaknuto"/>
          <w:i w:val="false"/>
        </w:rPr>
      </w:pPr>
      <w:r>
        <w:rPr>
          <w:rStyle w:val="Istaknuto"/>
          <w:i w:val="false"/>
        </w:rPr>
        <w:t>-</w:t>
      </w:r>
      <w:r w:rsidR="006654D5" w:rsidRPr="0079239D">
        <w:rPr>
          <w:rStyle w:val="Istaknuto"/>
          <w:i w:val="false"/>
        </w:rPr>
        <w:t xml:space="preserve"> </w:t>
      </w:r>
      <w:r>
        <w:rPr>
          <w:rStyle w:val="Istaknuto"/>
          <w:i w:val="false"/>
        </w:rPr>
        <w:t xml:space="preserve">uputio sam dopis na odgovornu osobu u društvu </w:t>
      </w:r>
      <w:r w:rsidR="001D7C25">
        <w:rPr>
          <w:rStyle w:val="Istaknuto"/>
          <w:i w:val="false"/>
        </w:rPr>
        <w:t>ZLATNO PIVO</w:t>
      </w:r>
      <w:r>
        <w:rPr>
          <w:rStyle w:val="Istaknuto"/>
          <w:i w:val="false"/>
        </w:rPr>
        <w:t xml:space="preserve"> d.o.o. </w:t>
      </w:r>
      <w:r w:rsidR="00063B7E">
        <w:rPr>
          <w:rStyle w:val="Istaknuto"/>
          <w:i w:val="false"/>
        </w:rPr>
        <w:t>S</w:t>
      </w:r>
      <w:r w:rsidR="001D7C25">
        <w:rPr>
          <w:rStyle w:val="Istaknuto"/>
          <w:i w:val="false"/>
        </w:rPr>
        <w:t>avska cesta 56</w:t>
      </w:r>
      <w:r>
        <w:rPr>
          <w:rStyle w:val="Istaknuto"/>
          <w:i w:val="false"/>
        </w:rPr>
        <w:t>, Zagreb, radi pripreme i dostave poslovne dokumentacije</w:t>
      </w:r>
      <w:r w:rsidR="00063B7E">
        <w:rPr>
          <w:rStyle w:val="Istaknuto"/>
          <w:i w:val="false"/>
        </w:rPr>
        <w:t xml:space="preserve">, </w:t>
      </w:r>
      <w:r w:rsidR="00D44113">
        <w:rPr>
          <w:rStyle w:val="Istaknuto"/>
          <w:i w:val="false"/>
        </w:rPr>
        <w:t xml:space="preserve">te </w:t>
      </w:r>
      <w:r w:rsidR="00063B7E">
        <w:rPr>
          <w:rStyle w:val="Istaknuto"/>
          <w:i w:val="false"/>
        </w:rPr>
        <w:t xml:space="preserve">sam </w:t>
      </w:r>
      <w:r w:rsidR="001D7C25">
        <w:rPr>
          <w:rStyle w:val="Istaknuto"/>
          <w:i w:val="false"/>
        </w:rPr>
        <w:t>dana 28.svibnja 2018.godine, poštom zaprimio traženu dokumentaciju.</w:t>
      </w:r>
    </w:p>
    <w:p w:rsidRDefault="007F2731" w:rsidP="007F2731" w:rsidR="007F2731" w:rsidRPr="0079239D">
      <w:pPr>
        <w:ind w:firstLine="708"/>
        <w:jc w:val="both"/>
        <w:rPr>
          <w:rStyle w:val="Istaknuto"/>
          <w:i w:val="false"/>
        </w:rPr>
      </w:pPr>
    </w:p>
    <w:p w:rsidRDefault="001D7C25" w:rsidP="007F2731" w:rsidR="007F2731" w:rsidRPr="0079239D">
      <w:pPr>
        <w:ind w:firstLine="708"/>
        <w:jc w:val="both"/>
        <w:rPr>
          <w:rStyle w:val="Istaknuto"/>
          <w:i w:val="false"/>
        </w:rPr>
      </w:pPr>
      <w:r>
        <w:rPr>
          <w:rStyle w:val="Istaknuto"/>
          <w:i w:val="false"/>
        </w:rPr>
        <w:t>Također su i</w:t>
      </w:r>
      <w:r w:rsidR="007F2731" w:rsidRPr="0079239D">
        <w:rPr>
          <w:rStyle w:val="Istaknuto"/>
          <w:i w:val="false"/>
        </w:rPr>
        <w:t>zvrš</w:t>
      </w:r>
      <w:r w:rsidR="00855461">
        <w:rPr>
          <w:rStyle w:val="Istaknuto"/>
          <w:i w:val="false"/>
        </w:rPr>
        <w:t xml:space="preserve">ene </w:t>
      </w:r>
      <w:r w:rsidR="007F2731" w:rsidRPr="0079239D">
        <w:rPr>
          <w:rStyle w:val="Istaknuto"/>
          <w:i w:val="false"/>
        </w:rPr>
        <w:t xml:space="preserve">provjere u više institucija za trgovačko društvo </w:t>
      </w:r>
      <w:r>
        <w:rPr>
          <w:rStyle w:val="Istaknuto"/>
          <w:i w:val="false"/>
        </w:rPr>
        <w:t xml:space="preserve">ZLATNO PIVO </w:t>
      </w:r>
      <w:r w:rsidR="0087222F" w:rsidRPr="0079239D">
        <w:rPr>
          <w:rStyle w:val="Istaknuto"/>
          <w:i w:val="false"/>
        </w:rPr>
        <w:t>d.o.o.</w:t>
      </w:r>
    </w:p>
    <w:p w:rsidRDefault="007071AB" w:rsidP="007F2731" w:rsidR="007071AB">
      <w:pPr>
        <w:ind w:firstLine="708"/>
        <w:jc w:val="both"/>
        <w:rPr>
          <w:rStyle w:val="Istaknuto"/>
          <w:i w:val="false"/>
        </w:rPr>
      </w:pPr>
    </w:p>
    <w:p w:rsidRDefault="007F2731" w:rsidP="007F2731" w:rsidR="00242567">
      <w:pPr>
        <w:ind w:firstLine="708"/>
        <w:jc w:val="both"/>
        <w:rPr>
          <w:rStyle w:val="Istaknuto"/>
          <w:i w:val="false"/>
        </w:rPr>
      </w:pPr>
      <w:r w:rsidRPr="003814CF">
        <w:rPr>
          <w:rStyle w:val="Istaknuto"/>
          <w:b/>
          <w:i w:val="false"/>
        </w:rPr>
        <w:t>-</w:t>
      </w:r>
      <w:r w:rsidRPr="0079239D">
        <w:rPr>
          <w:rStyle w:val="Istaknuto"/>
          <w:i w:val="false"/>
        </w:rPr>
        <w:t xml:space="preserve"> </w:t>
      </w:r>
      <w:r w:rsidR="00F214C6">
        <w:rPr>
          <w:rStyle w:val="Istaknuto"/>
          <w:i w:val="false"/>
        </w:rPr>
        <w:t xml:space="preserve">u Općinskom građanskom sudu u Zagrebu, Zemljišnoknjižni odjel Zagreb, </w:t>
      </w:r>
      <w:r w:rsidR="0064407C">
        <w:rPr>
          <w:rStyle w:val="Istaknuto"/>
          <w:i w:val="false"/>
        </w:rPr>
        <w:t>izvršena je provjera po OIB-u, ali nije utvrđeno da bi dužnik imao nekretnina na tom području, međutim nakon dobivanja poslovne dokumentacije dužnika, izvršena je provjera u e-gruntovnici</w:t>
      </w:r>
      <w:r w:rsidR="00B245DD">
        <w:rPr>
          <w:rStyle w:val="Istaknuto"/>
          <w:i w:val="false"/>
        </w:rPr>
        <w:t xml:space="preserve"> – knjiga položenih ugovora</w:t>
      </w:r>
      <w:r w:rsidR="0064407C">
        <w:rPr>
          <w:rStyle w:val="Istaknuto"/>
          <w:i w:val="false"/>
        </w:rPr>
        <w:t>, te je utvrđeno da dužnik</w:t>
      </w:r>
      <w:r w:rsidR="00242567">
        <w:rPr>
          <w:rStyle w:val="Istaknuto"/>
          <w:i w:val="false"/>
        </w:rPr>
        <w:t xml:space="preserve"> ima u vlasništvu:</w:t>
      </w:r>
    </w:p>
    <w:p w:rsidRDefault="00242567" w:rsidP="007F2731" w:rsidR="00F214C6">
      <w:pPr>
        <w:ind w:firstLine="708"/>
        <w:jc w:val="both"/>
        <w:rPr>
          <w:rStyle w:val="Istaknuto"/>
          <w:i w:val="false"/>
        </w:rPr>
      </w:pPr>
      <w:r>
        <w:rPr>
          <w:rStyle w:val="Istaknuto"/>
          <w:rFonts w:cs="Arial"/>
          <w:i w:val="false"/>
        </w:rPr>
        <w:t>●</w:t>
      </w:r>
      <w:r w:rsidR="0064407C">
        <w:rPr>
          <w:rStyle w:val="Istaknuto"/>
          <w:i w:val="false"/>
        </w:rPr>
        <w:t xml:space="preserve"> </w:t>
      </w:r>
      <w:r w:rsidR="00F214C6">
        <w:rPr>
          <w:rStyle w:val="Istaknuto"/>
          <w:i w:val="false"/>
        </w:rPr>
        <w:t xml:space="preserve">upisano u zemljišne knjige </w:t>
      </w:r>
      <w:r w:rsidR="00B245DD">
        <w:rPr>
          <w:rStyle w:val="Istaknuto"/>
          <w:i w:val="false"/>
        </w:rPr>
        <w:t>Općinskog suda u Novom Zagrebu, Zemljišnoknjižni odjel Zaprešić, knjiga položenih ugovora Zaprešić</w:t>
      </w:r>
      <w:r w:rsidR="00F214C6">
        <w:rPr>
          <w:rStyle w:val="Istaknuto"/>
          <w:i w:val="false"/>
        </w:rPr>
        <w:t xml:space="preserve">, </w:t>
      </w:r>
      <w:r w:rsidR="00B245DD">
        <w:rPr>
          <w:rStyle w:val="Istaknuto"/>
          <w:i w:val="false"/>
        </w:rPr>
        <w:t xml:space="preserve">broj poduloška: 1572 / </w:t>
      </w:r>
      <w:r w:rsidR="00F214C6">
        <w:rPr>
          <w:rStyle w:val="Istaknuto"/>
          <w:i w:val="false"/>
        </w:rPr>
        <w:t>zk.ul.</w:t>
      </w:r>
      <w:r w:rsidR="00B245DD">
        <w:rPr>
          <w:rStyle w:val="Istaknuto"/>
          <w:i w:val="false"/>
        </w:rPr>
        <w:t>3059</w:t>
      </w:r>
      <w:r w:rsidR="00F214C6">
        <w:rPr>
          <w:rStyle w:val="Istaknuto"/>
          <w:i w:val="false"/>
        </w:rPr>
        <w:t>,</w:t>
      </w:r>
      <w:r w:rsidR="00B245DD">
        <w:rPr>
          <w:rStyle w:val="Istaknuto"/>
          <w:i w:val="false"/>
        </w:rPr>
        <w:t xml:space="preserve"> stambena zgrada Trg mladosti 1, Zaprešić sagrađena na čet.br.4537</w:t>
      </w:r>
      <w:r w:rsidR="00A71F7F">
        <w:rPr>
          <w:rStyle w:val="Istaknuto"/>
          <w:i w:val="false"/>
        </w:rPr>
        <w:t>, jednosobni stan br.18 na I(prvom) katu površine 42,62čm sa ostavom površine 1.06čm</w:t>
      </w:r>
      <w:r w:rsidR="00F214C6">
        <w:rPr>
          <w:rStyle w:val="Istaknuto"/>
          <w:i w:val="false"/>
        </w:rPr>
        <w:t>,</w:t>
      </w:r>
    </w:p>
    <w:p w:rsidRDefault="00BC06FC" w:rsidP="00276F81" w:rsidR="00BC06FC">
      <w:pPr>
        <w:ind w:firstLine="708"/>
        <w:jc w:val="both"/>
        <w:rPr>
          <w:rStyle w:val="Istaknuto"/>
          <w:i w:val="false"/>
        </w:rPr>
      </w:pPr>
    </w:p>
    <w:p w:rsidRDefault="007F2731" w:rsidP="00AA37D9" w:rsidR="009B333C">
      <w:pPr>
        <w:ind w:firstLine="708"/>
        <w:jc w:val="both"/>
        <w:rPr>
          <w:rStyle w:val="Istaknuto"/>
          <w:i w:val="false"/>
        </w:rPr>
      </w:pPr>
      <w:r w:rsidRPr="003814CF">
        <w:rPr>
          <w:rStyle w:val="Istaknuto"/>
          <w:b/>
          <w:i w:val="false"/>
        </w:rPr>
        <w:t>-</w:t>
      </w:r>
      <w:r w:rsidRPr="0079239D">
        <w:rPr>
          <w:rStyle w:val="Istaknuto"/>
          <w:i w:val="false"/>
        </w:rPr>
        <w:t xml:space="preserve"> od </w:t>
      </w:r>
      <w:r w:rsidR="00F214C6">
        <w:rPr>
          <w:rStyle w:val="Istaknuto"/>
          <w:i w:val="false"/>
        </w:rPr>
        <w:t xml:space="preserve">Centra za vozila Hrvatske pribavljeno je </w:t>
      </w:r>
      <w:r w:rsidR="004A5563" w:rsidRPr="0079239D">
        <w:rPr>
          <w:rStyle w:val="Istaknuto"/>
          <w:i w:val="false"/>
        </w:rPr>
        <w:t>uvjerenj</w:t>
      </w:r>
      <w:r w:rsidR="00F214C6">
        <w:rPr>
          <w:rStyle w:val="Istaknuto"/>
          <w:i w:val="false"/>
        </w:rPr>
        <w:t>e</w:t>
      </w:r>
      <w:r w:rsidR="009B333C">
        <w:rPr>
          <w:rStyle w:val="Istaknuto"/>
          <w:i w:val="false"/>
        </w:rPr>
        <w:t xml:space="preserve"> da </w:t>
      </w:r>
      <w:r w:rsidR="00276F81">
        <w:rPr>
          <w:rStyle w:val="Istaknuto"/>
          <w:i w:val="false"/>
        </w:rPr>
        <w:t xml:space="preserve">je </w:t>
      </w:r>
      <w:r w:rsidR="004A5563" w:rsidRPr="0079239D">
        <w:rPr>
          <w:rStyle w:val="Istaknuto"/>
          <w:i w:val="false"/>
        </w:rPr>
        <w:t xml:space="preserve">društvo </w:t>
      </w:r>
      <w:r w:rsidR="00A71F7F">
        <w:rPr>
          <w:rStyle w:val="Istaknuto"/>
          <w:i w:val="false"/>
        </w:rPr>
        <w:t>ZLATNO PIVO</w:t>
      </w:r>
      <w:r w:rsidR="004A5563" w:rsidRPr="0079239D">
        <w:rPr>
          <w:rStyle w:val="Istaknuto"/>
          <w:i w:val="false"/>
        </w:rPr>
        <w:t xml:space="preserve"> d.o.o. eviden</w:t>
      </w:r>
      <w:r w:rsidR="00A71F7F">
        <w:rPr>
          <w:rStyle w:val="Istaknuto"/>
          <w:i w:val="false"/>
        </w:rPr>
        <w:t>tirano kao vlasnik skutera</w:t>
      </w:r>
      <w:r w:rsidR="009B333C">
        <w:rPr>
          <w:rStyle w:val="Istaknuto"/>
          <w:i w:val="false"/>
        </w:rPr>
        <w:t>:</w:t>
      </w:r>
      <w:r w:rsidR="00A71F7F">
        <w:rPr>
          <w:rStyle w:val="Istaknuto"/>
          <w:i w:val="false"/>
        </w:rPr>
        <w:t xml:space="preserve"> L1, marka peugeot 50, god.prizv.2006, </w:t>
      </w:r>
      <w:r w:rsidR="00E21561">
        <w:rPr>
          <w:rStyle w:val="Istaknuto"/>
          <w:i w:val="false"/>
        </w:rPr>
        <w:t xml:space="preserve">odjavljeno 2012.godine, </w:t>
      </w:r>
      <w:r w:rsidR="00A71F7F">
        <w:rPr>
          <w:rStyle w:val="Istaknuto"/>
          <w:i w:val="false"/>
        </w:rPr>
        <w:t>međutim</w:t>
      </w:r>
      <w:r w:rsidR="00E21561">
        <w:rPr>
          <w:rStyle w:val="Istaknuto"/>
          <w:i w:val="false"/>
        </w:rPr>
        <w:t xml:space="preserve"> prema izjavi odgovorne osobe dužnika od 2.kolovoza 2012.godine, skuter je rastavljen u dijelove i ne nalazi se u evidenciji osnovnih sredstava,</w:t>
      </w:r>
      <w:r w:rsidR="00A71F7F">
        <w:rPr>
          <w:rStyle w:val="Istaknuto"/>
          <w:i w:val="false"/>
        </w:rPr>
        <w:t xml:space="preserve"> </w:t>
      </w:r>
    </w:p>
    <w:p w:rsidRDefault="009B333C" w:rsidP="00AA37D9" w:rsidR="009B333C" w:rsidRPr="0079239D">
      <w:pPr>
        <w:ind w:firstLine="708"/>
        <w:jc w:val="both"/>
        <w:rPr>
          <w:rStyle w:val="Istaknuto"/>
          <w:i w:val="false"/>
        </w:rPr>
      </w:pPr>
    </w:p>
    <w:p w:rsidRDefault="007F2731" w:rsidP="007F2731" w:rsidR="007F2731">
      <w:pPr>
        <w:ind w:firstLine="708"/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 xml:space="preserve"> </w:t>
      </w:r>
      <w:r w:rsidRPr="00971C09">
        <w:rPr>
          <w:rStyle w:val="Istaknuto"/>
          <w:b/>
          <w:i w:val="false"/>
        </w:rPr>
        <w:t>-</w:t>
      </w:r>
      <w:r w:rsidRPr="0079239D">
        <w:rPr>
          <w:rStyle w:val="Istaknuto"/>
          <w:i w:val="false"/>
        </w:rPr>
        <w:t xml:space="preserve"> od HZMO, pribavio sam popis osiguranika koji su prijavljeni na reg.</w:t>
      </w:r>
      <w:r w:rsidR="004D3ABD" w:rsidRPr="0079239D">
        <w:rPr>
          <w:rStyle w:val="Istaknuto"/>
          <w:i w:val="false"/>
        </w:rPr>
        <w:t xml:space="preserve"> </w:t>
      </w:r>
      <w:r w:rsidRPr="0079239D">
        <w:rPr>
          <w:rStyle w:val="Istaknuto"/>
          <w:i w:val="false"/>
        </w:rPr>
        <w:t xml:space="preserve">br. </w:t>
      </w:r>
      <w:r w:rsidR="005D5299" w:rsidRPr="0079239D">
        <w:rPr>
          <w:rStyle w:val="Istaknuto"/>
          <w:i w:val="false"/>
        </w:rPr>
        <w:t>3</w:t>
      </w:r>
      <w:r w:rsidR="004D3ABD" w:rsidRPr="0079239D">
        <w:rPr>
          <w:rStyle w:val="Istaknuto"/>
          <w:i w:val="false"/>
        </w:rPr>
        <w:t>1</w:t>
      </w:r>
      <w:r w:rsidR="00B57FB6">
        <w:rPr>
          <w:rStyle w:val="Istaknuto"/>
          <w:i w:val="false"/>
        </w:rPr>
        <w:t>21343508</w:t>
      </w:r>
      <w:r w:rsidRPr="0079239D">
        <w:rPr>
          <w:rStyle w:val="Istaknuto"/>
          <w:i w:val="false"/>
        </w:rPr>
        <w:t xml:space="preserve"> društv</w:t>
      </w:r>
      <w:r w:rsidR="006654D5" w:rsidRPr="0079239D">
        <w:rPr>
          <w:rStyle w:val="Istaknuto"/>
          <w:i w:val="false"/>
        </w:rPr>
        <w:t>a</w:t>
      </w:r>
      <w:r w:rsidRPr="0079239D">
        <w:rPr>
          <w:rStyle w:val="Istaknuto"/>
          <w:i w:val="false"/>
        </w:rPr>
        <w:t xml:space="preserve"> </w:t>
      </w:r>
      <w:r w:rsidR="00B57FB6">
        <w:rPr>
          <w:rStyle w:val="Istaknuto"/>
          <w:i w:val="false"/>
        </w:rPr>
        <w:t>ZLATNO PIVO</w:t>
      </w:r>
      <w:r w:rsidR="00FE5BA5" w:rsidRPr="0079239D">
        <w:rPr>
          <w:rStyle w:val="Istaknuto"/>
          <w:i w:val="false"/>
        </w:rPr>
        <w:t xml:space="preserve"> </w:t>
      </w:r>
      <w:r w:rsidR="00331956" w:rsidRPr="0079239D">
        <w:rPr>
          <w:rStyle w:val="Istaknuto"/>
          <w:i w:val="false"/>
        </w:rPr>
        <w:t xml:space="preserve">d.o.o. </w:t>
      </w:r>
      <w:r w:rsidRPr="0079239D">
        <w:rPr>
          <w:rStyle w:val="Istaknuto"/>
          <w:i w:val="false"/>
        </w:rPr>
        <w:t xml:space="preserve">iz kojeg </w:t>
      </w:r>
      <w:r w:rsidR="007F378D" w:rsidRPr="0079239D">
        <w:rPr>
          <w:rStyle w:val="Istaknuto"/>
          <w:i w:val="false"/>
        </w:rPr>
        <w:t xml:space="preserve">proizlazi </w:t>
      </w:r>
      <w:r w:rsidRPr="0079239D">
        <w:rPr>
          <w:rStyle w:val="Istaknuto"/>
          <w:i w:val="false"/>
        </w:rPr>
        <w:t xml:space="preserve">da </w:t>
      </w:r>
      <w:r w:rsidR="005D5299" w:rsidRPr="0079239D">
        <w:rPr>
          <w:rStyle w:val="Istaknuto"/>
          <w:i w:val="false"/>
        </w:rPr>
        <w:t>društv</w:t>
      </w:r>
      <w:r w:rsidR="009B333C">
        <w:rPr>
          <w:rStyle w:val="Istaknuto"/>
          <w:i w:val="false"/>
        </w:rPr>
        <w:t xml:space="preserve">o </w:t>
      </w:r>
      <w:r w:rsidR="00B57FB6">
        <w:rPr>
          <w:rStyle w:val="Istaknuto"/>
          <w:i w:val="false"/>
        </w:rPr>
        <w:t>ne</w:t>
      </w:r>
      <w:r w:rsidR="009B333C">
        <w:rPr>
          <w:rStyle w:val="Istaknuto"/>
          <w:i w:val="false"/>
        </w:rPr>
        <w:t xml:space="preserve">ma </w:t>
      </w:r>
      <w:r w:rsidR="00276F81">
        <w:rPr>
          <w:rStyle w:val="Istaknuto"/>
          <w:i w:val="false"/>
        </w:rPr>
        <w:t xml:space="preserve"> zaposlenika,</w:t>
      </w:r>
      <w:r w:rsidR="009B333C">
        <w:rPr>
          <w:rStyle w:val="Istaknuto"/>
          <w:i w:val="false"/>
        </w:rPr>
        <w:t xml:space="preserve"> </w:t>
      </w:r>
    </w:p>
    <w:p w:rsidRDefault="00276F81" w:rsidP="007F2731" w:rsidR="00276F81" w:rsidRPr="0079239D">
      <w:pPr>
        <w:ind w:firstLine="708"/>
        <w:jc w:val="both"/>
        <w:rPr>
          <w:rStyle w:val="Istaknuto"/>
          <w:i w:val="false"/>
        </w:rPr>
      </w:pPr>
    </w:p>
    <w:p w:rsidRDefault="007F2731" w:rsidP="007F2731" w:rsidR="007F2731">
      <w:pPr>
        <w:ind w:firstLine="708"/>
        <w:jc w:val="both"/>
        <w:rPr>
          <w:rStyle w:val="Istaknuto"/>
          <w:i w:val="false"/>
        </w:rPr>
      </w:pPr>
      <w:r w:rsidRPr="00971C09">
        <w:rPr>
          <w:rStyle w:val="Istaknuto"/>
          <w:b/>
          <w:i w:val="false"/>
        </w:rPr>
        <w:t>-</w:t>
      </w:r>
      <w:r w:rsidRPr="0079239D">
        <w:rPr>
          <w:rStyle w:val="Istaknuto"/>
          <w:i w:val="false"/>
        </w:rPr>
        <w:t xml:space="preserve"> od Financijske agencije pribavljena je </w:t>
      </w:r>
      <w:r w:rsidR="00AF776A" w:rsidRPr="0079239D">
        <w:rPr>
          <w:rStyle w:val="Istaknuto"/>
          <w:i w:val="false"/>
        </w:rPr>
        <w:t>p</w:t>
      </w:r>
      <w:r w:rsidRPr="0079239D">
        <w:rPr>
          <w:rStyle w:val="Istaknuto"/>
          <w:i w:val="false"/>
        </w:rPr>
        <w:t xml:space="preserve">otvrda </w:t>
      </w:r>
      <w:r w:rsidR="00192230" w:rsidRPr="0079239D">
        <w:rPr>
          <w:rStyle w:val="Istaknuto"/>
          <w:i w:val="false"/>
        </w:rPr>
        <w:t xml:space="preserve">o blokadi računa i novčanih sredstava </w:t>
      </w:r>
      <w:r w:rsidR="008F1F30">
        <w:rPr>
          <w:rStyle w:val="Istaknuto"/>
          <w:i w:val="false"/>
        </w:rPr>
        <w:t>dužnika</w:t>
      </w:r>
      <w:r w:rsidR="00C52AC8" w:rsidRPr="0079239D">
        <w:rPr>
          <w:rStyle w:val="Istaknuto"/>
          <w:i w:val="false"/>
        </w:rPr>
        <w:t>, i</w:t>
      </w:r>
      <w:r w:rsidRPr="0079239D">
        <w:rPr>
          <w:rStyle w:val="Istaknuto"/>
          <w:i w:val="false"/>
        </w:rPr>
        <w:t xml:space="preserve">z koje je vidljivo da </w:t>
      </w:r>
      <w:r w:rsidR="00AA37D9" w:rsidRPr="0079239D">
        <w:rPr>
          <w:rStyle w:val="Istaknuto"/>
          <w:i w:val="false"/>
        </w:rPr>
        <w:t xml:space="preserve">na dan </w:t>
      </w:r>
      <w:r w:rsidR="009B333C">
        <w:rPr>
          <w:rStyle w:val="Istaknuto"/>
          <w:i w:val="false"/>
        </w:rPr>
        <w:t>1</w:t>
      </w:r>
      <w:r w:rsidR="008F1F30">
        <w:rPr>
          <w:rStyle w:val="Istaknuto"/>
          <w:i w:val="false"/>
        </w:rPr>
        <w:t>8</w:t>
      </w:r>
      <w:r w:rsidR="00C52AC8" w:rsidRPr="0079239D">
        <w:rPr>
          <w:rStyle w:val="Istaknuto"/>
          <w:i w:val="false"/>
        </w:rPr>
        <w:t>.</w:t>
      </w:r>
      <w:r w:rsidR="00DA65E0">
        <w:rPr>
          <w:rStyle w:val="Istaknuto"/>
          <w:i w:val="false"/>
        </w:rPr>
        <w:t xml:space="preserve"> </w:t>
      </w:r>
      <w:r w:rsidR="008F1F30">
        <w:rPr>
          <w:rStyle w:val="Istaknuto"/>
          <w:i w:val="false"/>
        </w:rPr>
        <w:t>svibnja</w:t>
      </w:r>
      <w:r w:rsidR="00C52AC8" w:rsidRPr="0079239D">
        <w:rPr>
          <w:rStyle w:val="Istaknuto"/>
          <w:i w:val="false"/>
        </w:rPr>
        <w:t xml:space="preserve"> 201</w:t>
      </w:r>
      <w:r w:rsidR="009B333C">
        <w:rPr>
          <w:rStyle w:val="Istaknuto"/>
          <w:i w:val="false"/>
        </w:rPr>
        <w:t>8</w:t>
      </w:r>
      <w:r w:rsidR="00C52AC8" w:rsidRPr="0079239D">
        <w:rPr>
          <w:rStyle w:val="Istaknuto"/>
          <w:i w:val="false"/>
        </w:rPr>
        <w:t>.</w:t>
      </w:r>
      <w:r w:rsidR="00971C09">
        <w:rPr>
          <w:rStyle w:val="Istaknuto"/>
          <w:i w:val="false"/>
        </w:rPr>
        <w:t xml:space="preserve"> </w:t>
      </w:r>
      <w:r w:rsidR="00C52AC8" w:rsidRPr="0079239D">
        <w:rPr>
          <w:rStyle w:val="Istaknuto"/>
          <w:i w:val="false"/>
        </w:rPr>
        <w:t>godine</w:t>
      </w:r>
      <w:r w:rsidR="00AA37D9" w:rsidRPr="0079239D">
        <w:rPr>
          <w:rStyle w:val="Istaknuto"/>
          <w:i w:val="false"/>
        </w:rPr>
        <w:t xml:space="preserve"> </w:t>
      </w:r>
      <w:r w:rsidRPr="0079239D">
        <w:rPr>
          <w:rStyle w:val="Istaknuto"/>
          <w:i w:val="false"/>
        </w:rPr>
        <w:t>nepodmirene obveze iznos</w:t>
      </w:r>
      <w:r w:rsidR="00AA37D9" w:rsidRPr="0079239D">
        <w:rPr>
          <w:rStyle w:val="Istaknuto"/>
          <w:i w:val="false"/>
        </w:rPr>
        <w:t>e</w:t>
      </w:r>
      <w:r w:rsidRPr="0079239D">
        <w:rPr>
          <w:rStyle w:val="Istaknuto"/>
          <w:i w:val="false"/>
        </w:rPr>
        <w:t xml:space="preserve"> </w:t>
      </w:r>
      <w:r w:rsidR="008F1F30">
        <w:rPr>
          <w:rStyle w:val="Istaknuto"/>
          <w:i w:val="false"/>
        </w:rPr>
        <w:t>8.885.544,37</w:t>
      </w:r>
      <w:r w:rsidRPr="0079239D">
        <w:rPr>
          <w:rStyle w:val="Istaknuto"/>
          <w:i w:val="false"/>
        </w:rPr>
        <w:t xml:space="preserve"> kn, te da </w:t>
      </w:r>
      <w:r w:rsidR="00AF776A" w:rsidRPr="0079239D">
        <w:rPr>
          <w:rStyle w:val="Istaknuto"/>
          <w:i w:val="false"/>
        </w:rPr>
        <w:t xml:space="preserve">je </w:t>
      </w:r>
      <w:r w:rsidR="00AA37D9" w:rsidRPr="0079239D">
        <w:rPr>
          <w:rStyle w:val="Istaknuto"/>
          <w:i w:val="false"/>
        </w:rPr>
        <w:t xml:space="preserve">na računima i novčanim </w:t>
      </w:r>
      <w:r w:rsidR="00B65080" w:rsidRPr="0079239D">
        <w:rPr>
          <w:rStyle w:val="Istaknuto"/>
          <w:i w:val="false"/>
        </w:rPr>
        <w:t xml:space="preserve">sredstvima </w:t>
      </w:r>
      <w:r w:rsidR="00C52AC8" w:rsidRPr="0079239D">
        <w:rPr>
          <w:rStyle w:val="Istaknuto"/>
          <w:i w:val="false"/>
        </w:rPr>
        <w:t>društva</w:t>
      </w:r>
      <w:r w:rsidR="00B65080" w:rsidRPr="0079239D">
        <w:rPr>
          <w:rStyle w:val="Istaknuto"/>
          <w:i w:val="false"/>
        </w:rPr>
        <w:t xml:space="preserve"> </w:t>
      </w:r>
      <w:r w:rsidR="008F1F30">
        <w:rPr>
          <w:rStyle w:val="Istaknuto"/>
          <w:i w:val="false"/>
        </w:rPr>
        <w:t>ZLATNO PIVO</w:t>
      </w:r>
      <w:r w:rsidR="00C52AC8" w:rsidRPr="0079239D">
        <w:rPr>
          <w:rStyle w:val="Istaknuto"/>
          <w:i w:val="false"/>
        </w:rPr>
        <w:t xml:space="preserve"> </w:t>
      </w:r>
      <w:r w:rsidR="00B65080" w:rsidRPr="0079239D">
        <w:rPr>
          <w:rStyle w:val="Istaknuto"/>
          <w:i w:val="false"/>
        </w:rPr>
        <w:t xml:space="preserve">d.o.o. na dan izdavanja potvrde evidentirano </w:t>
      </w:r>
      <w:r w:rsidR="008F1F30">
        <w:rPr>
          <w:rStyle w:val="Istaknuto"/>
          <w:i w:val="false"/>
        </w:rPr>
        <w:t>3005</w:t>
      </w:r>
      <w:r w:rsidR="00B65080" w:rsidRPr="0079239D">
        <w:rPr>
          <w:rStyle w:val="Istaknuto"/>
          <w:i w:val="false"/>
        </w:rPr>
        <w:t xml:space="preserve"> dana </w:t>
      </w:r>
      <w:r w:rsidRPr="0079239D">
        <w:rPr>
          <w:rStyle w:val="Istaknuto"/>
          <w:i w:val="false"/>
        </w:rPr>
        <w:t>neprekidn</w:t>
      </w:r>
      <w:r w:rsidR="00B65080" w:rsidRPr="0079239D">
        <w:rPr>
          <w:rStyle w:val="Istaknuto"/>
          <w:i w:val="false"/>
        </w:rPr>
        <w:t>e</w:t>
      </w:r>
      <w:r w:rsidRPr="0079239D">
        <w:rPr>
          <w:rStyle w:val="Istaknuto"/>
          <w:i w:val="false"/>
        </w:rPr>
        <w:t xml:space="preserve"> blokad</w:t>
      </w:r>
      <w:r w:rsidR="00B65080" w:rsidRPr="0079239D">
        <w:rPr>
          <w:rStyle w:val="Istaknuto"/>
          <w:i w:val="false"/>
        </w:rPr>
        <w:t>e</w:t>
      </w:r>
      <w:r w:rsidR="00E25F4C" w:rsidRPr="0079239D">
        <w:rPr>
          <w:rStyle w:val="Istaknuto"/>
          <w:i w:val="false"/>
        </w:rPr>
        <w:t>,</w:t>
      </w:r>
    </w:p>
    <w:p w:rsidRDefault="008F1F30" w:rsidP="007F2731" w:rsidR="008F1F30">
      <w:pPr>
        <w:ind w:firstLine="708"/>
        <w:jc w:val="both"/>
        <w:rPr>
          <w:rStyle w:val="Istaknuto"/>
          <w:i w:val="false"/>
        </w:rPr>
      </w:pPr>
      <w:r>
        <w:rPr>
          <w:rStyle w:val="Istaknuto"/>
          <w:i w:val="false"/>
        </w:rPr>
        <w:t>- u SKDD d.d. zatražena je evidencija računa i vlasništvo dionica, međutim dužnik nije evidentiran kao vlasnik dionica,</w:t>
      </w:r>
    </w:p>
    <w:p w:rsidRDefault="007F2731" w:rsidP="007F2731" w:rsidR="007F2731" w:rsidRPr="0079239D">
      <w:pPr>
        <w:ind w:firstLine="708"/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lastRenderedPageBreak/>
        <w:t>Nakon analize dostupne dokumentacije koju sam pribavio za dužnika</w:t>
      </w:r>
      <w:r w:rsidR="00B97877">
        <w:rPr>
          <w:rStyle w:val="Istaknuto"/>
          <w:i w:val="false"/>
        </w:rPr>
        <w:t xml:space="preserve"> </w:t>
      </w:r>
      <w:r w:rsidR="008F1F30">
        <w:rPr>
          <w:rStyle w:val="Istaknuto"/>
          <w:i w:val="false"/>
        </w:rPr>
        <w:t>ZLATNO PIVO</w:t>
      </w:r>
      <w:r w:rsidR="00C52AC8" w:rsidRPr="0079239D">
        <w:rPr>
          <w:rStyle w:val="Istaknuto"/>
          <w:i w:val="false"/>
        </w:rPr>
        <w:t xml:space="preserve"> </w:t>
      </w:r>
      <w:r w:rsidR="00331956" w:rsidRPr="0079239D">
        <w:rPr>
          <w:rStyle w:val="Istaknuto"/>
          <w:i w:val="false"/>
        </w:rPr>
        <w:t xml:space="preserve">d.o.o. </w:t>
      </w:r>
      <w:r w:rsidRPr="0079239D">
        <w:rPr>
          <w:rStyle w:val="Istaknuto"/>
          <w:i w:val="false"/>
        </w:rPr>
        <w:t>zaključci slijede u nastavku ovog izvješća.</w:t>
      </w:r>
    </w:p>
    <w:p w:rsidRDefault="00CD585D" w:rsidP="007F2731" w:rsidR="00CD585D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>3. OSNOVNI PODACI O DUŽNIKU</w:t>
      </w:r>
    </w:p>
    <w:p w:rsidRDefault="00DA65E0" w:rsidP="00CD585D" w:rsidR="007F2731" w:rsidRPr="0079239D">
      <w:pPr>
        <w:ind w:firstLine="708"/>
        <w:jc w:val="both"/>
        <w:rPr>
          <w:rStyle w:val="Istaknuto"/>
          <w:i w:val="false"/>
        </w:rPr>
      </w:pPr>
      <w:r>
        <w:rPr>
          <w:rStyle w:val="Istaknuto"/>
          <w:i w:val="false"/>
        </w:rPr>
        <w:t xml:space="preserve">- </w:t>
      </w:r>
      <w:r w:rsidR="007F2731" w:rsidRPr="0079239D">
        <w:rPr>
          <w:rStyle w:val="Istaknuto"/>
          <w:i w:val="false"/>
        </w:rPr>
        <w:t xml:space="preserve">Dužnik je </w:t>
      </w:r>
      <w:r w:rsidR="008F1F30">
        <w:rPr>
          <w:rStyle w:val="Istaknuto"/>
          <w:i w:val="false"/>
        </w:rPr>
        <w:t>24. listopada 2005</w:t>
      </w:r>
      <w:r w:rsidR="00B43B83" w:rsidRPr="0079239D">
        <w:rPr>
          <w:rStyle w:val="Istaknuto"/>
          <w:i w:val="false"/>
        </w:rPr>
        <w:t>. godine</w:t>
      </w:r>
      <w:r w:rsidR="003A3FEF" w:rsidRPr="0079239D">
        <w:rPr>
          <w:rStyle w:val="Istaknuto"/>
          <w:i w:val="false"/>
        </w:rPr>
        <w:t xml:space="preserve"> </w:t>
      </w:r>
      <w:r w:rsidR="007F2731" w:rsidRPr="0079239D">
        <w:rPr>
          <w:rStyle w:val="Istaknuto"/>
          <w:i w:val="false"/>
        </w:rPr>
        <w:t xml:space="preserve">registriran pod tvrtkom </w:t>
      </w:r>
      <w:r w:rsidR="008F1F30">
        <w:rPr>
          <w:rStyle w:val="Istaknuto"/>
          <w:i w:val="false"/>
        </w:rPr>
        <w:t>ZLATNO PIVO</w:t>
      </w:r>
      <w:r w:rsidR="00C52AC8" w:rsidRPr="0079239D">
        <w:rPr>
          <w:rStyle w:val="Istaknuto"/>
          <w:i w:val="false"/>
        </w:rPr>
        <w:t xml:space="preserve"> </w:t>
      </w:r>
      <w:r w:rsidR="00AF776A" w:rsidRPr="0079239D">
        <w:rPr>
          <w:rStyle w:val="Istaknuto"/>
          <w:i w:val="false"/>
        </w:rPr>
        <w:t xml:space="preserve"> </w:t>
      </w:r>
      <w:r w:rsidR="00D764DD" w:rsidRPr="0079239D">
        <w:rPr>
          <w:rStyle w:val="Istaknuto"/>
          <w:i w:val="false"/>
        </w:rPr>
        <w:t xml:space="preserve"> </w:t>
      </w:r>
      <w:r w:rsidR="003A3FEF" w:rsidRPr="0079239D">
        <w:rPr>
          <w:rStyle w:val="Istaknuto"/>
          <w:i w:val="false"/>
        </w:rPr>
        <w:t>d.o.o.</w:t>
      </w:r>
      <w:r>
        <w:rPr>
          <w:rStyle w:val="Istaknuto"/>
          <w:i w:val="false"/>
        </w:rPr>
        <w:t xml:space="preserve"> </w:t>
      </w:r>
      <w:r w:rsidR="008F1F30">
        <w:rPr>
          <w:rStyle w:val="Istaknuto"/>
          <w:i w:val="false"/>
        </w:rPr>
        <w:t xml:space="preserve">za proizvodnju i ugostiteljstvo </w:t>
      </w:r>
      <w:r>
        <w:rPr>
          <w:rStyle w:val="Istaknuto"/>
          <w:i w:val="false"/>
        </w:rPr>
        <w:t>pri</w:t>
      </w:r>
      <w:r w:rsidR="007F2731" w:rsidRPr="0079239D">
        <w:rPr>
          <w:rStyle w:val="Istaknuto"/>
          <w:i w:val="false"/>
        </w:rPr>
        <w:t xml:space="preserve"> Trgovačko</w:t>
      </w:r>
      <w:r>
        <w:rPr>
          <w:rStyle w:val="Istaknuto"/>
          <w:i w:val="false"/>
        </w:rPr>
        <w:t>m sudu</w:t>
      </w:r>
      <w:r w:rsidR="007F2731" w:rsidRPr="0079239D">
        <w:rPr>
          <w:rStyle w:val="Istaknuto"/>
          <w:i w:val="false"/>
        </w:rPr>
        <w:t xml:space="preserve"> u Zagrebu, MBS:</w:t>
      </w:r>
      <w:r w:rsidR="00B43B83" w:rsidRPr="0079239D">
        <w:rPr>
          <w:rStyle w:val="Istaknuto"/>
          <w:i w:val="false"/>
        </w:rPr>
        <w:t>080</w:t>
      </w:r>
      <w:r w:rsidR="008F1F30">
        <w:rPr>
          <w:rStyle w:val="Istaknuto"/>
          <w:i w:val="false"/>
        </w:rPr>
        <w:t>539089</w:t>
      </w:r>
      <w:r w:rsidR="007F2731" w:rsidRPr="0079239D">
        <w:rPr>
          <w:rStyle w:val="Istaknuto"/>
          <w:i w:val="false"/>
        </w:rPr>
        <w:t>; OIB:</w:t>
      </w:r>
      <w:r w:rsidR="00B97877">
        <w:rPr>
          <w:rStyle w:val="Istaknuto"/>
          <w:i w:val="false"/>
        </w:rPr>
        <w:t>4</w:t>
      </w:r>
      <w:r w:rsidR="008F1F30">
        <w:rPr>
          <w:rStyle w:val="Istaknuto"/>
          <w:i w:val="false"/>
        </w:rPr>
        <w:t>3012532521</w:t>
      </w:r>
      <w:r w:rsidR="00B43B83" w:rsidRPr="0079239D">
        <w:rPr>
          <w:rStyle w:val="Istaknuto"/>
          <w:i w:val="false"/>
        </w:rPr>
        <w:t>.</w:t>
      </w:r>
      <w:r w:rsidR="007F2731" w:rsidRPr="0079239D">
        <w:rPr>
          <w:rStyle w:val="Istaknuto"/>
          <w:i w:val="false"/>
        </w:rPr>
        <w:t xml:space="preserve"> </w:t>
      </w: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DA65E0" w:rsidP="00CD585D" w:rsidR="007F2731" w:rsidRPr="0079239D">
      <w:pPr>
        <w:ind w:firstLine="708"/>
        <w:jc w:val="both"/>
        <w:rPr>
          <w:rStyle w:val="Istaknuto"/>
          <w:i w:val="false"/>
        </w:rPr>
      </w:pPr>
      <w:r>
        <w:rPr>
          <w:rStyle w:val="Istaknuto"/>
          <w:i w:val="false"/>
        </w:rPr>
        <w:t xml:space="preserve">- </w:t>
      </w:r>
      <w:r w:rsidR="007F2731" w:rsidRPr="0079239D">
        <w:rPr>
          <w:rStyle w:val="Istaknuto"/>
          <w:i w:val="false"/>
        </w:rPr>
        <w:t>Društvo</w:t>
      </w:r>
      <w:r>
        <w:rPr>
          <w:rStyle w:val="Istaknuto"/>
          <w:i w:val="false"/>
        </w:rPr>
        <w:t xml:space="preserve"> </w:t>
      </w:r>
      <w:r w:rsidR="00B97877">
        <w:rPr>
          <w:rStyle w:val="Istaknuto"/>
          <w:i w:val="false"/>
        </w:rPr>
        <w:t xml:space="preserve">je </w:t>
      </w:r>
      <w:r w:rsidR="007F2731" w:rsidRPr="0079239D">
        <w:rPr>
          <w:rStyle w:val="Istaknuto"/>
          <w:i w:val="false"/>
        </w:rPr>
        <w:t>registrirano</w:t>
      </w:r>
      <w:r>
        <w:rPr>
          <w:rStyle w:val="Istaknuto"/>
          <w:i w:val="false"/>
        </w:rPr>
        <w:t xml:space="preserve"> </w:t>
      </w:r>
      <w:r w:rsidR="00B97877">
        <w:rPr>
          <w:rStyle w:val="Istaknuto"/>
          <w:i w:val="false"/>
        </w:rPr>
        <w:t xml:space="preserve">na adresi </w:t>
      </w:r>
      <w:r w:rsidR="008F1F30">
        <w:rPr>
          <w:rStyle w:val="Istaknuto"/>
          <w:i w:val="false"/>
        </w:rPr>
        <w:t>Savska cesta 56</w:t>
      </w:r>
      <w:r w:rsidR="00B97877">
        <w:rPr>
          <w:rStyle w:val="Istaknuto"/>
          <w:i w:val="false"/>
        </w:rPr>
        <w:t>, Zagreb</w:t>
      </w:r>
      <w:r w:rsidR="008F1F30">
        <w:rPr>
          <w:rStyle w:val="Istaknuto"/>
          <w:i w:val="false"/>
        </w:rPr>
        <w:t>.</w:t>
      </w: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DA65E0" w:rsidP="008A3AD4" w:rsidR="007F2731" w:rsidRPr="0079239D">
      <w:pPr>
        <w:ind w:firstLine="708"/>
        <w:rPr>
          <w:rStyle w:val="Istaknuto"/>
          <w:i w:val="false"/>
        </w:rPr>
      </w:pPr>
      <w:r>
        <w:rPr>
          <w:rStyle w:val="Istaknuto"/>
          <w:i w:val="false"/>
        </w:rPr>
        <w:t xml:space="preserve">- </w:t>
      </w:r>
      <w:r w:rsidR="007F2731" w:rsidRPr="0079239D">
        <w:rPr>
          <w:rStyle w:val="Istaknuto"/>
          <w:i w:val="false"/>
        </w:rPr>
        <w:t>Temeljni kapital</w:t>
      </w:r>
      <w:r>
        <w:rPr>
          <w:rStyle w:val="Istaknuto"/>
          <w:i w:val="false"/>
        </w:rPr>
        <w:t xml:space="preserve"> društva </w:t>
      </w:r>
      <w:r w:rsidR="007F2731" w:rsidRPr="0079239D">
        <w:rPr>
          <w:rStyle w:val="Istaknuto"/>
          <w:i w:val="false"/>
        </w:rPr>
        <w:t xml:space="preserve">iznosi </w:t>
      </w:r>
      <w:r>
        <w:rPr>
          <w:rStyle w:val="Istaknuto"/>
          <w:i w:val="false"/>
        </w:rPr>
        <w:t>2</w:t>
      </w:r>
      <w:r w:rsidR="009443A6" w:rsidRPr="0079239D">
        <w:rPr>
          <w:rStyle w:val="Istaknuto"/>
          <w:i w:val="false"/>
        </w:rPr>
        <w:t>0.000</w:t>
      </w:r>
      <w:r w:rsidR="007F2731" w:rsidRPr="0079239D">
        <w:rPr>
          <w:rStyle w:val="Istaknuto"/>
          <w:i w:val="false"/>
        </w:rPr>
        <w:t>,00 kn</w:t>
      </w:r>
      <w:r w:rsidR="00B43B83" w:rsidRPr="0079239D">
        <w:rPr>
          <w:rStyle w:val="Istaknuto"/>
          <w:i w:val="false"/>
        </w:rPr>
        <w:t>.</w:t>
      </w:r>
      <w:r w:rsidR="008A3AD4">
        <w:rPr>
          <w:rStyle w:val="Istaknuto"/>
          <w:i w:val="false"/>
        </w:rPr>
        <w:br/>
      </w:r>
    </w:p>
    <w:p w:rsidRDefault="008A3AD4" w:rsidP="008A3AD4" w:rsidR="008A3AD4">
      <w:pPr>
        <w:ind w:firstLine="708"/>
        <w:rPr>
          <w:rStyle w:val="Istaknuto"/>
          <w:i w:val="false"/>
        </w:rPr>
      </w:pPr>
      <w:r>
        <w:rPr>
          <w:rFonts w:cs="Arial"/>
        </w:rPr>
        <w:t xml:space="preserve">- Jedini član društva je </w:t>
      </w:r>
      <w:r w:rsidR="00685F5A">
        <w:rPr>
          <w:rFonts w:cs="Arial"/>
        </w:rPr>
        <w:t>Zdravko Šutalo</w:t>
      </w:r>
      <w:r>
        <w:rPr>
          <w:rFonts w:cs="Arial"/>
        </w:rPr>
        <w:t>, OIB:</w:t>
      </w:r>
      <w:r w:rsidR="00B97877">
        <w:rPr>
          <w:rFonts w:cs="Arial"/>
        </w:rPr>
        <w:t>5</w:t>
      </w:r>
      <w:r w:rsidR="00685F5A">
        <w:rPr>
          <w:rFonts w:cs="Arial"/>
        </w:rPr>
        <w:t>0076818740</w:t>
      </w:r>
      <w:r>
        <w:rPr>
          <w:rFonts w:cs="Arial"/>
        </w:rPr>
        <w:t xml:space="preserve">, iz </w:t>
      </w:r>
      <w:r w:rsidR="00685F5A">
        <w:rPr>
          <w:rFonts w:cs="Arial"/>
        </w:rPr>
        <w:t>Metkovića</w:t>
      </w:r>
      <w:r w:rsidR="00B97877">
        <w:rPr>
          <w:rFonts w:cs="Arial"/>
        </w:rPr>
        <w:t xml:space="preserve">, </w:t>
      </w:r>
      <w:r w:rsidR="00685F5A">
        <w:rPr>
          <w:rFonts w:cs="Arial"/>
        </w:rPr>
        <w:t>Ljudevita Gaja 3</w:t>
      </w:r>
      <w:r w:rsidRPr="0079239D">
        <w:rPr>
          <w:rStyle w:val="Istaknuto"/>
          <w:i w:val="false"/>
        </w:rPr>
        <w:t>.</w:t>
      </w:r>
    </w:p>
    <w:p w:rsidRDefault="008A3AD4" w:rsidP="008A3AD4" w:rsidR="008A3AD4">
      <w:pPr>
        <w:ind w:firstLine="708"/>
        <w:rPr>
          <w:rFonts w:cs="Arial"/>
        </w:rPr>
      </w:pPr>
    </w:p>
    <w:p w:rsidRDefault="008A3AD4" w:rsidP="008A3AD4" w:rsidR="008A3AD4">
      <w:pPr>
        <w:ind w:firstLine="708"/>
        <w:rPr>
          <w:rFonts w:cs="Arial"/>
        </w:rPr>
      </w:pPr>
      <w:r>
        <w:rPr>
          <w:rFonts w:cs="Arial"/>
        </w:rPr>
        <w:t>- Osob</w:t>
      </w:r>
      <w:r w:rsidR="00B97877">
        <w:rPr>
          <w:rFonts w:cs="Arial"/>
        </w:rPr>
        <w:t>a</w:t>
      </w:r>
      <w:r>
        <w:rPr>
          <w:rFonts w:cs="Arial"/>
        </w:rPr>
        <w:t xml:space="preserve"> ovlašten</w:t>
      </w:r>
      <w:r w:rsidR="00B97877">
        <w:rPr>
          <w:rFonts w:cs="Arial"/>
        </w:rPr>
        <w:t>a</w:t>
      </w:r>
      <w:r>
        <w:rPr>
          <w:rFonts w:cs="Arial"/>
        </w:rPr>
        <w:t xml:space="preserve"> za zastupanje </w:t>
      </w:r>
      <w:r w:rsidR="00B97877">
        <w:rPr>
          <w:rFonts w:cs="Arial"/>
        </w:rPr>
        <w:t xml:space="preserve">je </w:t>
      </w:r>
      <w:r w:rsidR="00685F5A">
        <w:rPr>
          <w:rFonts w:cs="Arial"/>
        </w:rPr>
        <w:t>Zdravko Šutalo, OIB:50076818740, iz Metkovića, Ljudevita Gaja 3</w:t>
      </w:r>
      <w:r>
        <w:rPr>
          <w:rStyle w:val="Istaknuto"/>
          <w:i w:val="false"/>
        </w:rPr>
        <w:t xml:space="preserve">, direktor, </w:t>
      </w:r>
      <w:r>
        <w:rPr>
          <w:rFonts w:cs="Arial"/>
        </w:rPr>
        <w:t xml:space="preserve">zastupa društvo </w:t>
      </w:r>
      <w:r w:rsidR="00B97877">
        <w:rPr>
          <w:rFonts w:cs="Arial"/>
        </w:rPr>
        <w:t xml:space="preserve">pojedinačno i </w:t>
      </w:r>
      <w:r>
        <w:rPr>
          <w:rFonts w:cs="Arial"/>
        </w:rPr>
        <w:t>samostalno.</w:t>
      </w:r>
    </w:p>
    <w:p w:rsidRDefault="008A3AD4" w:rsidP="008A3AD4" w:rsidR="008A3AD4">
      <w:pPr>
        <w:ind w:firstLine="708"/>
        <w:rPr>
          <w:rFonts w:cs="Arial"/>
        </w:rPr>
      </w:pPr>
    </w:p>
    <w:p w:rsidRDefault="008A3AD4" w:rsidP="008A3AD4" w:rsidR="00DA65E0">
      <w:pPr>
        <w:ind w:firstLine="708"/>
        <w:rPr>
          <w:rFonts w:cs="Arial"/>
        </w:rPr>
      </w:pPr>
      <w:r>
        <w:rPr>
          <w:rFonts w:cs="Arial"/>
        </w:rPr>
        <w:t xml:space="preserve">- </w:t>
      </w:r>
      <w:r w:rsidR="00DA65E0">
        <w:rPr>
          <w:rFonts w:cs="Arial"/>
        </w:rPr>
        <w:t xml:space="preserve">društvo </w:t>
      </w:r>
      <w:r w:rsidR="00685F5A">
        <w:rPr>
          <w:rFonts w:cs="Arial"/>
        </w:rPr>
        <w:t>ZLATNO PIVO</w:t>
      </w:r>
      <w:r w:rsidR="00DA65E0">
        <w:rPr>
          <w:rFonts w:cs="Arial"/>
        </w:rPr>
        <w:t xml:space="preserve"> d.o.o. </w:t>
      </w:r>
      <w:r>
        <w:rPr>
          <w:rFonts w:cs="Arial"/>
        </w:rPr>
        <w:t xml:space="preserve">prema evidenciji HZMO </w:t>
      </w:r>
      <w:r w:rsidR="00685F5A">
        <w:rPr>
          <w:rFonts w:cs="Arial"/>
        </w:rPr>
        <w:t>ne</w:t>
      </w:r>
      <w:r>
        <w:rPr>
          <w:rFonts w:cs="Arial"/>
        </w:rPr>
        <w:t xml:space="preserve">ma </w:t>
      </w:r>
      <w:r w:rsidR="00DA65E0">
        <w:rPr>
          <w:rFonts w:cs="Arial"/>
        </w:rPr>
        <w:t>zaposleni</w:t>
      </w:r>
      <w:r w:rsidR="00B97877">
        <w:rPr>
          <w:rFonts w:cs="Arial"/>
        </w:rPr>
        <w:t>ka</w:t>
      </w:r>
      <w:r w:rsidR="00DA65E0">
        <w:rPr>
          <w:rFonts w:cs="Arial"/>
        </w:rPr>
        <w:t>.</w:t>
      </w:r>
    </w:p>
    <w:p w:rsidRDefault="00685F5A" w:rsidP="008A3AD4" w:rsidR="00685F5A">
      <w:pPr>
        <w:ind w:firstLine="708"/>
        <w:rPr>
          <w:rFonts w:cs="Arial"/>
        </w:rPr>
      </w:pPr>
    </w:p>
    <w:p w:rsidRDefault="00685F5A" w:rsidP="00685F5A" w:rsidR="00685F5A">
      <w:pPr>
        <w:ind w:firstLine="708"/>
        <w:rPr>
          <w:rFonts w:cs="Arial"/>
        </w:rPr>
      </w:pPr>
      <w:r>
        <w:rPr>
          <w:rFonts w:cs="Arial"/>
        </w:rPr>
        <w:t>- društvo ZLATNO PIVO d.o.o. poslovalo je preko transakcijskih računa:</w:t>
      </w:r>
    </w:p>
    <w:p w:rsidRDefault="00685F5A" w:rsidP="00685F5A" w:rsidR="00685F5A">
      <w:pPr>
        <w:rPr>
          <w:rFonts w:cs="Arial"/>
        </w:rPr>
      </w:pPr>
      <w:r>
        <w:rPr>
          <w:rFonts w:cs="Arial"/>
        </w:rPr>
        <w:t>HR3223860021110062650 u PODRAVSKA BANKA d.d.</w:t>
      </w:r>
    </w:p>
    <w:p w:rsidRDefault="00685F5A" w:rsidP="00685F5A" w:rsidR="00685F5A">
      <w:pPr>
        <w:rPr>
          <w:rFonts w:cs="Arial"/>
        </w:rPr>
      </w:pPr>
      <w:r>
        <w:rPr>
          <w:rFonts w:cs="Arial"/>
        </w:rPr>
        <w:t xml:space="preserve">HR1324070001100338719 u OTP BANKA d.d. </w:t>
      </w:r>
    </w:p>
    <w:p w:rsidRDefault="00685F5A" w:rsidP="00685F5A" w:rsidR="00685F5A" w:rsidRPr="00457B40">
      <w:pPr>
        <w:jc w:val="both"/>
        <w:rPr>
          <w:rStyle w:val="Istaknuto"/>
          <w:b/>
          <w:i w:val="false"/>
        </w:rPr>
      </w:pPr>
      <w:r>
        <w:rPr>
          <w:rFonts w:cs="Arial"/>
        </w:rPr>
        <w:t>HR9224</w:t>
      </w:r>
      <w:r w:rsidR="003934B3">
        <w:rPr>
          <w:rFonts w:cs="Arial"/>
        </w:rPr>
        <w:t>850031100259932</w:t>
      </w:r>
      <w:r>
        <w:rPr>
          <w:rFonts w:cs="Arial"/>
        </w:rPr>
        <w:t xml:space="preserve"> u </w:t>
      </w:r>
      <w:r w:rsidR="003934B3">
        <w:rPr>
          <w:rFonts w:cs="Arial"/>
        </w:rPr>
        <w:t xml:space="preserve">CROATIA </w:t>
      </w:r>
      <w:r>
        <w:rPr>
          <w:rFonts w:cs="Arial"/>
        </w:rPr>
        <w:t>BANKA d.d.</w:t>
      </w:r>
    </w:p>
    <w:p w:rsidRDefault="003934B3" w:rsidP="003934B3" w:rsidR="003934B3">
      <w:pPr>
        <w:rPr>
          <w:rFonts w:cs="Arial"/>
        </w:rPr>
      </w:pPr>
      <w:r>
        <w:rPr>
          <w:rFonts w:cs="Arial"/>
        </w:rPr>
        <w:t xml:space="preserve">HR8023600001102008170 u ZAGREBAČKA BANKA d.d. račun je zatvoren 16.9.13. </w:t>
      </w:r>
    </w:p>
    <w:p w:rsidRDefault="003934B3" w:rsidP="003934B3" w:rsidR="003934B3" w:rsidRPr="00457B40">
      <w:pPr>
        <w:jc w:val="both"/>
        <w:rPr>
          <w:rStyle w:val="Istaknuto"/>
          <w:b/>
          <w:i w:val="false"/>
        </w:rPr>
      </w:pPr>
      <w:r>
        <w:rPr>
          <w:rFonts w:cs="Arial"/>
        </w:rPr>
        <w:t>HR0325000091101207056 u ADDIKO BANK d.d. račun je zatvoren 15.11.17.</w:t>
      </w:r>
    </w:p>
    <w:p w:rsidRDefault="00685F5A" w:rsidP="003934B3" w:rsidR="00685F5A">
      <w:pPr>
        <w:rPr>
          <w:rFonts w:cs="Arial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 xml:space="preserve">4. POSLOVANJE DUŽNIKA </w:t>
      </w:r>
    </w:p>
    <w:p w:rsidRDefault="00095119" w:rsidP="00E85509" w:rsidR="007F56AA">
      <w:pPr>
        <w:jc w:val="both"/>
        <w:rPr>
          <w:rFonts w:cs="Arial"/>
        </w:rPr>
      </w:pPr>
      <w:r>
        <w:rPr>
          <w:rFonts w:cs="Arial"/>
        </w:rPr>
        <w:t xml:space="preserve">Društvo ZLATNO PIVO d.o.o. </w:t>
      </w:r>
      <w:r w:rsidR="001E51F2">
        <w:rPr>
          <w:rFonts w:cs="Arial"/>
        </w:rPr>
        <w:t>utemeljeno je 2005.godine i osnovna djelatnost je proizvodnja piva. Društvo od 2009.godine nema zaposlenika. Prihodi u posljednje tri godine su iz najmova i ostale trgovačke djelatnosti, međutim u</w:t>
      </w:r>
      <w:r w:rsidR="007F56AA">
        <w:rPr>
          <w:rFonts w:cs="Arial"/>
        </w:rPr>
        <w:t xml:space="preserve"> zadnje tri godine u</w:t>
      </w:r>
      <w:r w:rsidR="001E51F2">
        <w:rPr>
          <w:rFonts w:cs="Arial"/>
        </w:rPr>
        <w:t xml:space="preserve"> poslovanju je </w:t>
      </w:r>
      <w:r w:rsidR="007F56AA">
        <w:rPr>
          <w:rFonts w:cs="Arial"/>
        </w:rPr>
        <w:t>gubitak.</w:t>
      </w:r>
    </w:p>
    <w:p w:rsidRDefault="001252E0" w:rsidP="00E85509" w:rsidR="001252E0">
      <w:pPr>
        <w:jc w:val="both"/>
        <w:rPr>
          <w:rFonts w:cs="Arial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>5. IMOVINA I OBVEZE DUŽNIKA</w:t>
      </w:r>
    </w:p>
    <w:p w:rsidRDefault="00BF0747" w:rsidP="007F2731" w:rsidR="00BF0747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>5.1. Imovina</w:t>
      </w:r>
    </w:p>
    <w:p w:rsidRDefault="00BF0747" w:rsidP="007F2731" w:rsidR="00BF0747" w:rsidRPr="0079239D">
      <w:pPr>
        <w:jc w:val="both"/>
        <w:rPr>
          <w:rStyle w:val="Istaknuto"/>
          <w:i w:val="false"/>
        </w:rPr>
      </w:pPr>
    </w:p>
    <w:p w:rsidRDefault="008D0B7A" w:rsidP="007F2731" w:rsidR="008D0B7A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>5.1.1. Nekretnine</w:t>
      </w:r>
    </w:p>
    <w:p w:rsidRDefault="006A1FB5" w:rsidP="00DA7C86" w:rsidR="004B408E">
      <w:pPr>
        <w:ind w:firstLine="708"/>
        <w:jc w:val="both"/>
        <w:rPr>
          <w:rStyle w:val="Istaknuto"/>
          <w:i w:val="false"/>
        </w:rPr>
      </w:pPr>
      <w:r>
        <w:rPr>
          <w:rStyle w:val="Istaknuto"/>
          <w:i w:val="false"/>
        </w:rPr>
        <w:t xml:space="preserve">Društvo </w:t>
      </w:r>
      <w:r w:rsidR="007F56AA">
        <w:rPr>
          <w:rStyle w:val="Istaknuto"/>
          <w:i w:val="false"/>
        </w:rPr>
        <w:t xml:space="preserve">ZLATNO PIVO </w:t>
      </w:r>
      <w:r>
        <w:rPr>
          <w:rStyle w:val="Istaknuto"/>
          <w:i w:val="false"/>
        </w:rPr>
        <w:t xml:space="preserve">d.o.o. </w:t>
      </w:r>
      <w:r w:rsidR="004B408E" w:rsidRPr="0079239D">
        <w:rPr>
          <w:rStyle w:val="Istaknuto"/>
          <w:i w:val="false"/>
        </w:rPr>
        <w:t>vlasni</w:t>
      </w:r>
      <w:r w:rsidR="006E0FFC">
        <w:rPr>
          <w:rStyle w:val="Istaknuto"/>
          <w:i w:val="false"/>
        </w:rPr>
        <w:t>k je</w:t>
      </w:r>
      <w:r w:rsidR="004B408E" w:rsidRPr="0079239D">
        <w:rPr>
          <w:rStyle w:val="Istaknuto"/>
          <w:i w:val="false"/>
        </w:rPr>
        <w:t xml:space="preserve"> </w:t>
      </w:r>
      <w:r w:rsidR="00F33089" w:rsidRPr="0079239D">
        <w:rPr>
          <w:rStyle w:val="Istaknuto"/>
          <w:i w:val="false"/>
        </w:rPr>
        <w:t>nekretnin</w:t>
      </w:r>
      <w:r w:rsidR="00DE2CE1">
        <w:rPr>
          <w:rStyle w:val="Istaknuto"/>
          <w:i w:val="false"/>
        </w:rPr>
        <w:t>e</w:t>
      </w:r>
      <w:r w:rsidR="006E0FFC">
        <w:rPr>
          <w:rStyle w:val="Istaknuto"/>
          <w:i w:val="false"/>
        </w:rPr>
        <w:t>:</w:t>
      </w:r>
    </w:p>
    <w:p w:rsidRDefault="007F56AA" w:rsidP="007F56AA" w:rsidR="007F56AA">
      <w:pPr>
        <w:ind w:firstLine="708"/>
        <w:jc w:val="both"/>
        <w:rPr>
          <w:rStyle w:val="Istaknuto"/>
          <w:i w:val="false"/>
        </w:rPr>
      </w:pPr>
      <w:r>
        <w:rPr>
          <w:rStyle w:val="Istaknuto"/>
          <w:rFonts w:cs="Arial"/>
          <w:i w:val="false"/>
        </w:rPr>
        <w:t>●</w:t>
      </w:r>
      <w:r>
        <w:rPr>
          <w:rStyle w:val="Istaknuto"/>
          <w:i w:val="false"/>
        </w:rPr>
        <w:t xml:space="preserve"> upisano u zemljišne knjige Općinskog suda u Novom Zagrebu, Zemljišnoknjižni odjel Zaprešić, knjiga položenih ugovora Zaprešić, broj poduloška: 1572 / zk.ul.3059, stambena zgrada Trg mladosti 1, Zaprešić sagrađena na čet.br.4537, jednosobni stan br.18 na I.(prvom) katu površine 42,62čm sa ostavom površine 1.06čm,</w:t>
      </w:r>
    </w:p>
    <w:p w:rsidRDefault="005150D1" w:rsidP="004B408E" w:rsidR="005150D1" w:rsidRPr="0079239D">
      <w:pPr>
        <w:ind w:firstLine="708"/>
        <w:jc w:val="both"/>
        <w:rPr>
          <w:rStyle w:val="Istaknuto"/>
          <w:i w:val="false"/>
        </w:rPr>
      </w:pPr>
    </w:p>
    <w:p w:rsidRDefault="008D0B7A" w:rsidP="008D0B7A" w:rsidR="008D0B7A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>5.1.2. Pokretnine</w:t>
      </w:r>
    </w:p>
    <w:p w:rsidRDefault="006A1FB5" w:rsidP="006A1FB5" w:rsidR="007B11A6">
      <w:pPr>
        <w:ind w:firstLine="708"/>
        <w:jc w:val="both"/>
        <w:rPr>
          <w:rStyle w:val="Istaknuto"/>
          <w:i w:val="false"/>
        </w:rPr>
      </w:pPr>
      <w:r>
        <w:rPr>
          <w:rStyle w:val="Istaknuto"/>
          <w:i w:val="false"/>
        </w:rPr>
        <w:t xml:space="preserve">Prema </w:t>
      </w:r>
      <w:r w:rsidR="008D7165">
        <w:rPr>
          <w:rStyle w:val="Istaknuto"/>
          <w:i w:val="false"/>
        </w:rPr>
        <w:t>pribavljenoj dokumentaciji</w:t>
      </w:r>
      <w:r w:rsidR="006E0FFC">
        <w:rPr>
          <w:rStyle w:val="Istaknuto"/>
          <w:i w:val="false"/>
        </w:rPr>
        <w:t xml:space="preserve"> društvo </w:t>
      </w:r>
      <w:r w:rsidR="008D7165">
        <w:rPr>
          <w:rStyle w:val="Istaknuto"/>
          <w:i w:val="false"/>
        </w:rPr>
        <w:t>ZLATNO PIVO</w:t>
      </w:r>
      <w:r w:rsidR="007B11A6">
        <w:rPr>
          <w:rStyle w:val="Istaknuto"/>
          <w:i w:val="false"/>
        </w:rPr>
        <w:t xml:space="preserve"> d.o.o.</w:t>
      </w:r>
      <w:r w:rsidR="008D7165">
        <w:rPr>
          <w:rStyle w:val="Istaknuto"/>
          <w:i w:val="false"/>
        </w:rPr>
        <w:t xml:space="preserve"> nema pokretnina.</w:t>
      </w:r>
    </w:p>
    <w:p w:rsidRDefault="008D7165" w:rsidP="006A1FB5" w:rsidR="008D7165">
      <w:pPr>
        <w:ind w:firstLine="708"/>
        <w:jc w:val="both"/>
        <w:rPr>
          <w:rStyle w:val="Istaknuto"/>
          <w:i w:val="false"/>
        </w:rPr>
      </w:pPr>
    </w:p>
    <w:p w:rsidRDefault="008D7165" w:rsidP="008D7165" w:rsidR="007B11A6">
      <w:pPr>
        <w:jc w:val="both"/>
        <w:rPr>
          <w:rStyle w:val="Istaknuto"/>
          <w:i w:val="false"/>
        </w:rPr>
      </w:pPr>
      <w:r>
        <w:rPr>
          <w:rStyle w:val="Istaknuto"/>
          <w:i w:val="false"/>
        </w:rPr>
        <w:t>5.</w:t>
      </w:r>
      <w:r w:rsidR="006E0936">
        <w:rPr>
          <w:rStyle w:val="Istaknuto"/>
          <w:i w:val="false"/>
        </w:rPr>
        <w:t>1.3</w:t>
      </w:r>
      <w:r>
        <w:rPr>
          <w:rStyle w:val="Istaknuto"/>
          <w:i w:val="false"/>
        </w:rPr>
        <w:t>. Potraživanja od kupaca</w:t>
      </w:r>
    </w:p>
    <w:p w:rsidRDefault="008D7165" w:rsidP="008D7165" w:rsidR="008D7165">
      <w:pPr>
        <w:jc w:val="both"/>
        <w:rPr>
          <w:rStyle w:val="Istaknuto"/>
          <w:i w:val="false"/>
        </w:rPr>
      </w:pPr>
      <w:r>
        <w:rPr>
          <w:rStyle w:val="Istaknuto"/>
          <w:i w:val="false"/>
        </w:rPr>
        <w:lastRenderedPageBreak/>
        <w:tab/>
      </w:r>
      <w:r w:rsidR="007A348A">
        <w:rPr>
          <w:rStyle w:val="Istaknuto"/>
          <w:i w:val="false"/>
        </w:rPr>
        <w:t xml:space="preserve">Prema bruto bilanci od 30.travnja 2018.godine, dužnik ima potraživanja u ukupnom iznosu 175.022,46 kn, međutim gotovo sva potraživanja su u zastari. Također su evidentirana potraživanja od kupaca u predstečajnoj nagodbi u iznosu 662.990,45 kn, utužena potraživanja u iznosu 407.216,73 kn, međutim upitna je mogućnost naaplate tih potraživanja.   </w:t>
      </w:r>
    </w:p>
    <w:p w:rsidRDefault="006E0936" w:rsidP="006E0936" w:rsidR="006E0936">
      <w:pPr>
        <w:jc w:val="both"/>
        <w:rPr>
          <w:rStyle w:val="Istaknuto"/>
          <w:i w:val="false"/>
        </w:rPr>
      </w:pPr>
    </w:p>
    <w:p w:rsidRDefault="006E0936" w:rsidP="006E0936" w:rsidR="006E0936" w:rsidRPr="0079239D">
      <w:pPr>
        <w:jc w:val="both"/>
        <w:rPr>
          <w:rStyle w:val="Istaknuto"/>
          <w:i w:val="false"/>
        </w:rPr>
      </w:pPr>
      <w:r>
        <w:rPr>
          <w:rStyle w:val="Istaknuto"/>
          <w:i w:val="false"/>
        </w:rPr>
        <w:t>5.2. Obveze</w:t>
      </w:r>
    </w:p>
    <w:p w:rsidRDefault="006E0936" w:rsidP="006E0936" w:rsidR="003B1B4C">
      <w:pPr>
        <w:ind w:firstLine="708"/>
        <w:jc w:val="both"/>
        <w:rPr>
          <w:rStyle w:val="Istaknuto"/>
          <w:i w:val="false"/>
        </w:rPr>
      </w:pPr>
      <w:r>
        <w:rPr>
          <w:rStyle w:val="Istaknuto"/>
          <w:i w:val="false"/>
        </w:rPr>
        <w:t>Prema bruto bilanci od 30.travnja 2018.godine, dužnik ima obveze prema dobavljačima u zemlji u iznosu 11.541.044,84 kn, obveze za poreze i doprinose u iznosu 3.182.634,81 kn.</w:t>
      </w:r>
    </w:p>
    <w:p w:rsidRDefault="003B1B4C" w:rsidP="007F2731" w:rsidR="003B1B4C">
      <w:pPr>
        <w:jc w:val="both"/>
        <w:rPr>
          <w:rStyle w:val="Istaknuto"/>
          <w:i w:val="false"/>
        </w:rPr>
      </w:pPr>
    </w:p>
    <w:p w:rsidRDefault="006E0936" w:rsidP="007F2731" w:rsidR="00664D25">
      <w:pPr>
        <w:jc w:val="both"/>
        <w:rPr>
          <w:rStyle w:val="Istaknuto"/>
          <w:i w:val="false"/>
        </w:rPr>
      </w:pPr>
      <w:r>
        <w:rPr>
          <w:rStyle w:val="Istaknuto"/>
          <w:i w:val="false"/>
        </w:rPr>
        <w:t>6</w:t>
      </w:r>
      <w:r w:rsidR="007F2731" w:rsidRPr="0079239D">
        <w:rPr>
          <w:rStyle w:val="Istaknuto"/>
          <w:i w:val="false"/>
        </w:rPr>
        <w:t>. MIŠLJENJE</w:t>
      </w:r>
    </w:p>
    <w:p w:rsidRDefault="006E0936" w:rsidP="007F2731" w:rsidR="006E0936" w:rsidRPr="0079239D">
      <w:pPr>
        <w:jc w:val="both"/>
        <w:rPr>
          <w:rStyle w:val="Istaknuto"/>
          <w:i w:val="false"/>
        </w:rPr>
      </w:pPr>
    </w:p>
    <w:p w:rsidRDefault="00C14BEC" w:rsidP="00C171D1" w:rsidR="00372984">
      <w:pPr>
        <w:ind w:firstLine="708"/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 xml:space="preserve">Prema </w:t>
      </w:r>
      <w:r w:rsidR="00EF47BE">
        <w:rPr>
          <w:rStyle w:val="Istaknuto"/>
          <w:i w:val="false"/>
        </w:rPr>
        <w:t>pribavljenim</w:t>
      </w:r>
      <w:r w:rsidR="00372984">
        <w:rPr>
          <w:rStyle w:val="Istaknuto"/>
          <w:i w:val="false"/>
        </w:rPr>
        <w:t xml:space="preserve"> </w:t>
      </w:r>
      <w:r w:rsidRPr="0079239D">
        <w:rPr>
          <w:rStyle w:val="Istaknuto"/>
          <w:i w:val="false"/>
        </w:rPr>
        <w:t xml:space="preserve">podacima dužnik </w:t>
      </w:r>
      <w:r w:rsidR="00EF47BE">
        <w:rPr>
          <w:rStyle w:val="Istaknuto"/>
          <w:i w:val="false"/>
        </w:rPr>
        <w:t>ZLATNO PIVO</w:t>
      </w:r>
      <w:r w:rsidR="00E321BB" w:rsidRPr="0079239D">
        <w:rPr>
          <w:rStyle w:val="Istaknuto"/>
          <w:i w:val="false"/>
        </w:rPr>
        <w:t xml:space="preserve"> d.o.o. </w:t>
      </w:r>
      <w:r w:rsidRPr="0079239D">
        <w:rPr>
          <w:rStyle w:val="Istaknuto"/>
          <w:i w:val="false"/>
        </w:rPr>
        <w:t>je nesposoban za plaćanje</w:t>
      </w:r>
      <w:r w:rsidR="00EF47BE">
        <w:rPr>
          <w:rStyle w:val="Istaknuto"/>
          <w:i w:val="false"/>
        </w:rPr>
        <w:t xml:space="preserve"> i prezadužen</w:t>
      </w:r>
      <w:r w:rsidRPr="0079239D">
        <w:rPr>
          <w:rStyle w:val="Istaknuto"/>
          <w:i w:val="false"/>
        </w:rPr>
        <w:t xml:space="preserve">, s obzirom da je </w:t>
      </w:r>
      <w:r w:rsidR="00372984">
        <w:rPr>
          <w:rStyle w:val="Istaknuto"/>
          <w:i w:val="false"/>
        </w:rPr>
        <w:t xml:space="preserve">prema Potvrdi FINA-e </w:t>
      </w:r>
      <w:r w:rsidR="00D73710" w:rsidRPr="0079239D">
        <w:rPr>
          <w:rStyle w:val="Istaknuto"/>
          <w:i w:val="false"/>
        </w:rPr>
        <w:t xml:space="preserve">na računima </w:t>
      </w:r>
      <w:r w:rsidR="00372984">
        <w:rPr>
          <w:rStyle w:val="Istaknuto"/>
          <w:i w:val="false"/>
        </w:rPr>
        <w:t xml:space="preserve">i novčanim sredstvima </w:t>
      </w:r>
      <w:r w:rsidR="004C3575" w:rsidRPr="0079239D">
        <w:rPr>
          <w:rStyle w:val="Istaknuto"/>
          <w:i w:val="false"/>
        </w:rPr>
        <w:t xml:space="preserve">društva </w:t>
      </w:r>
      <w:r w:rsidRPr="0079239D">
        <w:rPr>
          <w:rStyle w:val="Istaknuto"/>
          <w:i w:val="false"/>
        </w:rPr>
        <w:t xml:space="preserve">na </w:t>
      </w:r>
      <w:r w:rsidR="00FB4554" w:rsidRPr="0079239D">
        <w:rPr>
          <w:rStyle w:val="Istaknuto"/>
          <w:i w:val="false"/>
        </w:rPr>
        <w:t xml:space="preserve">dan </w:t>
      </w:r>
      <w:r w:rsidR="007B11A6">
        <w:rPr>
          <w:rStyle w:val="Istaknuto"/>
          <w:i w:val="false"/>
        </w:rPr>
        <w:t>1</w:t>
      </w:r>
      <w:r w:rsidR="00EF47BE">
        <w:rPr>
          <w:rStyle w:val="Istaknuto"/>
          <w:i w:val="false"/>
        </w:rPr>
        <w:t>8</w:t>
      </w:r>
      <w:r w:rsidR="00A42F70" w:rsidRPr="0079239D">
        <w:rPr>
          <w:rStyle w:val="Istaknuto"/>
          <w:i w:val="false"/>
        </w:rPr>
        <w:t xml:space="preserve">. </w:t>
      </w:r>
      <w:r w:rsidR="00EF47BE">
        <w:rPr>
          <w:rStyle w:val="Istaknuto"/>
          <w:i w:val="false"/>
        </w:rPr>
        <w:t>svibnja</w:t>
      </w:r>
      <w:r w:rsidR="00A42F70" w:rsidRPr="0079239D">
        <w:rPr>
          <w:rStyle w:val="Istaknuto"/>
          <w:i w:val="false"/>
        </w:rPr>
        <w:t xml:space="preserve"> 201</w:t>
      </w:r>
      <w:r w:rsidR="007B11A6">
        <w:rPr>
          <w:rStyle w:val="Istaknuto"/>
          <w:i w:val="false"/>
        </w:rPr>
        <w:t>8</w:t>
      </w:r>
      <w:r w:rsidR="00A42F70" w:rsidRPr="0079239D">
        <w:rPr>
          <w:rStyle w:val="Istaknuto"/>
          <w:i w:val="false"/>
        </w:rPr>
        <w:t xml:space="preserve">. godine </w:t>
      </w:r>
      <w:r w:rsidR="00D73710" w:rsidRPr="0079239D">
        <w:rPr>
          <w:rStyle w:val="Istaknuto"/>
          <w:i w:val="false"/>
        </w:rPr>
        <w:t>evidentiran</w:t>
      </w:r>
      <w:r w:rsidR="004C3575" w:rsidRPr="0079239D">
        <w:rPr>
          <w:rStyle w:val="Istaknuto"/>
          <w:i w:val="false"/>
        </w:rPr>
        <w:t>o</w:t>
      </w:r>
      <w:r w:rsidR="00D73710" w:rsidRPr="0079239D">
        <w:rPr>
          <w:rStyle w:val="Istaknuto"/>
          <w:i w:val="false"/>
        </w:rPr>
        <w:t xml:space="preserve"> </w:t>
      </w:r>
      <w:r w:rsidR="00EF47BE">
        <w:rPr>
          <w:rStyle w:val="Istaknuto"/>
          <w:i w:val="false"/>
        </w:rPr>
        <w:t>3005</w:t>
      </w:r>
      <w:r w:rsidR="00D73710" w:rsidRPr="0079239D">
        <w:rPr>
          <w:rStyle w:val="Istaknuto"/>
          <w:i w:val="false"/>
        </w:rPr>
        <w:t xml:space="preserve"> dan</w:t>
      </w:r>
      <w:r w:rsidR="004C3575" w:rsidRPr="0079239D">
        <w:rPr>
          <w:rStyle w:val="Istaknuto"/>
          <w:i w:val="false"/>
        </w:rPr>
        <w:t>a</w:t>
      </w:r>
      <w:r w:rsidR="00D73710" w:rsidRPr="0079239D">
        <w:rPr>
          <w:rStyle w:val="Istaknuto"/>
          <w:i w:val="false"/>
        </w:rPr>
        <w:t xml:space="preserve"> neprekidne </w:t>
      </w:r>
      <w:r w:rsidR="00A42F70" w:rsidRPr="0079239D">
        <w:rPr>
          <w:rStyle w:val="Istaknuto"/>
          <w:i w:val="false"/>
        </w:rPr>
        <w:t xml:space="preserve"> blokad</w:t>
      </w:r>
      <w:r w:rsidR="00D73710" w:rsidRPr="0079239D">
        <w:rPr>
          <w:rStyle w:val="Istaknuto"/>
          <w:i w:val="false"/>
        </w:rPr>
        <w:t>e</w:t>
      </w:r>
      <w:r w:rsidR="007F378D" w:rsidRPr="0079239D">
        <w:rPr>
          <w:rStyle w:val="Istaknuto"/>
          <w:i w:val="false"/>
        </w:rPr>
        <w:t>,</w:t>
      </w:r>
      <w:r w:rsidR="00A42F70" w:rsidRPr="0079239D">
        <w:rPr>
          <w:rStyle w:val="Istaknuto"/>
          <w:i w:val="false"/>
        </w:rPr>
        <w:t xml:space="preserve"> </w:t>
      </w:r>
      <w:r w:rsidR="00C171D1" w:rsidRPr="0079239D">
        <w:rPr>
          <w:rStyle w:val="Istaknuto"/>
          <w:i w:val="false"/>
        </w:rPr>
        <w:t xml:space="preserve">a </w:t>
      </w:r>
      <w:r w:rsidR="00A42F70" w:rsidRPr="0079239D">
        <w:rPr>
          <w:rStyle w:val="Istaknuto"/>
          <w:i w:val="false"/>
        </w:rPr>
        <w:t>nepodmirene obveze iznos</w:t>
      </w:r>
      <w:r w:rsidR="00BA3A98" w:rsidRPr="0079239D">
        <w:rPr>
          <w:rStyle w:val="Istaknuto"/>
          <w:i w:val="false"/>
        </w:rPr>
        <w:t>e</w:t>
      </w:r>
      <w:r w:rsidR="00A42F70" w:rsidRPr="0079239D">
        <w:rPr>
          <w:rStyle w:val="Istaknuto"/>
          <w:i w:val="false"/>
        </w:rPr>
        <w:t xml:space="preserve"> </w:t>
      </w:r>
      <w:r w:rsidR="00EF47BE">
        <w:rPr>
          <w:rStyle w:val="Istaknuto"/>
          <w:i w:val="false"/>
        </w:rPr>
        <w:t>8.885.544,37</w:t>
      </w:r>
      <w:r w:rsidR="00A42F70" w:rsidRPr="0079239D">
        <w:rPr>
          <w:rStyle w:val="Istaknuto"/>
          <w:i w:val="false"/>
        </w:rPr>
        <w:t xml:space="preserve"> kn</w:t>
      </w:r>
      <w:r w:rsidR="00EF47BE">
        <w:rPr>
          <w:rStyle w:val="Istaknuto"/>
          <w:i w:val="false"/>
        </w:rPr>
        <w:t>, a također imovina dužnika ne pokriva evidentirane obveze</w:t>
      </w:r>
    </w:p>
    <w:p w:rsidRDefault="00EF47BE" w:rsidP="001F532F" w:rsidR="00EF47BE">
      <w:pPr>
        <w:ind w:firstLine="708"/>
        <w:jc w:val="both"/>
        <w:rPr>
          <w:rFonts w:cs="Arial"/>
        </w:rPr>
      </w:pPr>
    </w:p>
    <w:p w:rsidRDefault="001F532F" w:rsidP="001F532F" w:rsidR="001F532F" w:rsidRPr="00D77796">
      <w:pPr>
        <w:ind w:firstLine="708"/>
        <w:jc w:val="both"/>
        <w:rPr>
          <w:rFonts w:cs="Arial"/>
        </w:rPr>
      </w:pPr>
      <w:r>
        <w:rPr>
          <w:rFonts w:cs="Arial"/>
        </w:rPr>
        <w:t xml:space="preserve">Društvo </w:t>
      </w:r>
      <w:r w:rsidR="00EF47BE">
        <w:rPr>
          <w:rFonts w:cs="Arial"/>
        </w:rPr>
        <w:t>ZLATNO PIVO</w:t>
      </w:r>
      <w:r>
        <w:rPr>
          <w:rFonts w:cs="Arial"/>
        </w:rPr>
        <w:t xml:space="preserve"> d.o.o.</w:t>
      </w:r>
      <w:r w:rsidR="007B11A6">
        <w:rPr>
          <w:rFonts w:cs="Arial"/>
        </w:rPr>
        <w:t xml:space="preserve"> </w:t>
      </w:r>
      <w:r w:rsidR="00EF47BE">
        <w:rPr>
          <w:rFonts w:cs="Arial"/>
        </w:rPr>
        <w:t>ne</w:t>
      </w:r>
      <w:r w:rsidR="007B11A6">
        <w:rPr>
          <w:rFonts w:cs="Arial"/>
        </w:rPr>
        <w:t xml:space="preserve">ma </w:t>
      </w:r>
      <w:r w:rsidR="00EF47BE">
        <w:rPr>
          <w:rFonts w:cs="Arial"/>
        </w:rPr>
        <w:t>evident</w:t>
      </w:r>
      <w:r w:rsidR="007B11A6">
        <w:rPr>
          <w:rFonts w:cs="Arial"/>
        </w:rPr>
        <w:t>iran</w:t>
      </w:r>
      <w:r w:rsidR="00EF47BE">
        <w:rPr>
          <w:rFonts w:cs="Arial"/>
        </w:rPr>
        <w:t>ih</w:t>
      </w:r>
      <w:r w:rsidR="007B11A6">
        <w:rPr>
          <w:rFonts w:cs="Arial"/>
        </w:rPr>
        <w:t xml:space="preserve"> zaposlenika.</w:t>
      </w:r>
      <w:r>
        <w:rPr>
          <w:rFonts w:cs="Arial"/>
        </w:rPr>
        <w:t xml:space="preserve"> </w:t>
      </w:r>
    </w:p>
    <w:p w:rsidRDefault="007F2731" w:rsidP="007F2731" w:rsidR="007F2731" w:rsidRPr="0079239D">
      <w:pPr>
        <w:ind w:firstLine="708"/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ind w:firstLine="708"/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 xml:space="preserve">Kod dužnika </w:t>
      </w:r>
      <w:r w:rsidR="00EF47BE">
        <w:rPr>
          <w:rStyle w:val="Istaknuto"/>
          <w:i w:val="false"/>
        </w:rPr>
        <w:t>ZLATNO PIVO</w:t>
      </w:r>
      <w:r w:rsidR="00CD585D" w:rsidRPr="0079239D">
        <w:rPr>
          <w:rStyle w:val="Istaknuto"/>
          <w:i w:val="false"/>
        </w:rPr>
        <w:t xml:space="preserve"> d.o.o. </w:t>
      </w:r>
      <w:r w:rsidRPr="0079239D">
        <w:rPr>
          <w:rStyle w:val="Istaknuto"/>
          <w:i w:val="false"/>
        </w:rPr>
        <w:t>postoj</w:t>
      </w:r>
      <w:r w:rsidR="00EF47BE">
        <w:rPr>
          <w:rStyle w:val="Istaknuto"/>
          <w:i w:val="false"/>
        </w:rPr>
        <w:t>e</w:t>
      </w:r>
      <w:r w:rsidR="00C14BEC" w:rsidRPr="0079239D">
        <w:rPr>
          <w:rStyle w:val="Istaknuto"/>
          <w:i w:val="false"/>
        </w:rPr>
        <w:t xml:space="preserve"> </w:t>
      </w:r>
      <w:r w:rsidRPr="0079239D">
        <w:rPr>
          <w:rStyle w:val="Istaknuto"/>
          <w:i w:val="false"/>
        </w:rPr>
        <w:t>stečajn</w:t>
      </w:r>
      <w:r w:rsidR="003B1B4C">
        <w:rPr>
          <w:rStyle w:val="Istaknuto"/>
          <w:i w:val="false"/>
        </w:rPr>
        <w:t>i</w:t>
      </w:r>
      <w:r w:rsidR="00C14BEC" w:rsidRPr="0079239D">
        <w:rPr>
          <w:rStyle w:val="Istaknuto"/>
          <w:i w:val="false"/>
        </w:rPr>
        <w:t xml:space="preserve"> </w:t>
      </w:r>
      <w:r w:rsidRPr="0079239D">
        <w:rPr>
          <w:rStyle w:val="Istaknuto"/>
          <w:i w:val="false"/>
        </w:rPr>
        <w:t>razlo</w:t>
      </w:r>
      <w:r w:rsidR="00EF47BE">
        <w:rPr>
          <w:rStyle w:val="Istaknuto"/>
          <w:i w:val="false"/>
        </w:rPr>
        <w:t>zi</w:t>
      </w:r>
      <w:r w:rsidR="00C14BEC" w:rsidRPr="0079239D">
        <w:rPr>
          <w:rStyle w:val="Istaknuto"/>
          <w:i w:val="false"/>
        </w:rPr>
        <w:t xml:space="preserve"> nesposobnost </w:t>
      </w:r>
      <w:r w:rsidRPr="0079239D">
        <w:rPr>
          <w:rStyle w:val="Istaknuto"/>
          <w:i w:val="false"/>
        </w:rPr>
        <w:t xml:space="preserve"> za plaćanje</w:t>
      </w:r>
      <w:r w:rsidR="00EF47BE">
        <w:rPr>
          <w:rStyle w:val="Istaknuto"/>
          <w:i w:val="false"/>
        </w:rPr>
        <w:t xml:space="preserve"> i prezaduženost</w:t>
      </w:r>
      <w:r w:rsidR="002C4A5A" w:rsidRPr="0079239D">
        <w:rPr>
          <w:rStyle w:val="Istaknuto"/>
          <w:i w:val="false"/>
        </w:rPr>
        <w:t>,</w:t>
      </w:r>
      <w:r w:rsidR="00C14BEC" w:rsidRPr="0079239D">
        <w:rPr>
          <w:rStyle w:val="Istaknuto"/>
          <w:i w:val="false"/>
        </w:rPr>
        <w:t xml:space="preserve"> a </w:t>
      </w:r>
      <w:r w:rsidR="002C4A5A" w:rsidRPr="0079239D">
        <w:rPr>
          <w:rStyle w:val="Istaknuto"/>
          <w:i w:val="false"/>
        </w:rPr>
        <w:t xml:space="preserve">kako </w:t>
      </w:r>
      <w:r w:rsidR="00C14BEC" w:rsidRPr="0079239D">
        <w:rPr>
          <w:rStyle w:val="Istaknuto"/>
          <w:i w:val="false"/>
        </w:rPr>
        <w:t xml:space="preserve">postoji </w:t>
      </w:r>
      <w:r w:rsidRPr="0079239D">
        <w:rPr>
          <w:rStyle w:val="Istaknuto"/>
          <w:i w:val="false"/>
        </w:rPr>
        <w:t>realna imovina iz koje bi se mogli namiriti troškovi prethodnog i otvorenog stečajnog postupka,</w:t>
      </w:r>
      <w:r w:rsidR="00C14BEC" w:rsidRPr="0079239D">
        <w:rPr>
          <w:rStyle w:val="Istaknuto"/>
          <w:i w:val="false"/>
        </w:rPr>
        <w:t xml:space="preserve"> </w:t>
      </w:r>
      <w:r w:rsidRPr="0079239D">
        <w:rPr>
          <w:rStyle w:val="Istaknuto"/>
          <w:i w:val="false"/>
        </w:rPr>
        <w:t xml:space="preserve">privremeni stečajni upravitelj </w:t>
      </w:r>
    </w:p>
    <w:p w:rsidRDefault="007F2731" w:rsidP="007F2731" w:rsidR="007F2731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ab/>
      </w:r>
      <w:r w:rsidRPr="0079239D">
        <w:rPr>
          <w:rStyle w:val="Istaknuto"/>
          <w:i w:val="false"/>
        </w:rPr>
        <w:tab/>
      </w:r>
      <w:r w:rsidRPr="0079239D">
        <w:rPr>
          <w:rStyle w:val="Istaknuto"/>
          <w:i w:val="false"/>
        </w:rPr>
        <w:tab/>
      </w:r>
      <w:r w:rsidRPr="0079239D">
        <w:rPr>
          <w:rStyle w:val="Istaknuto"/>
          <w:i w:val="false"/>
        </w:rPr>
        <w:tab/>
      </w:r>
      <w:r w:rsidRPr="0079239D">
        <w:rPr>
          <w:rStyle w:val="Istaknuto"/>
          <w:i w:val="false"/>
        </w:rPr>
        <w:tab/>
      </w:r>
    </w:p>
    <w:p w:rsidRDefault="007F2731" w:rsidP="007F2731" w:rsidR="007F2731" w:rsidRPr="0079239D">
      <w:pPr>
        <w:ind w:firstLine="708" w:left="2832"/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>P R E D L A Ž E</w:t>
      </w: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EF47BE" w:rsidR="00CF2A71" w:rsidRPr="0079239D">
      <w:pPr>
        <w:rPr>
          <w:rStyle w:val="Istaknuto"/>
          <w:i w:val="false"/>
        </w:rPr>
      </w:pPr>
      <w:r w:rsidRPr="0079239D">
        <w:rPr>
          <w:rStyle w:val="Istaknuto"/>
          <w:i w:val="false"/>
        </w:rPr>
        <w:t>da se nad dužnikom</w:t>
      </w:r>
      <w:r w:rsidR="00EF47BE">
        <w:rPr>
          <w:rStyle w:val="Istaknuto"/>
          <w:i w:val="false"/>
        </w:rPr>
        <w:t xml:space="preserve"> ZLATNO PIVO</w:t>
      </w:r>
      <w:r w:rsidR="00EF47BE" w:rsidRPr="0079239D">
        <w:rPr>
          <w:rStyle w:val="Istaknuto"/>
          <w:i w:val="false"/>
        </w:rPr>
        <w:t xml:space="preserve"> d.o.o. OIB:</w:t>
      </w:r>
      <w:r w:rsidR="00EF47BE">
        <w:rPr>
          <w:rStyle w:val="Istaknuto"/>
          <w:i w:val="false"/>
        </w:rPr>
        <w:t xml:space="preserve">43012532521, </w:t>
      </w:r>
      <w:r w:rsidR="00EF47BE" w:rsidRPr="0079239D">
        <w:rPr>
          <w:rStyle w:val="Istaknuto"/>
          <w:i w:val="false"/>
        </w:rPr>
        <w:t xml:space="preserve">Zagreb,  </w:t>
      </w:r>
      <w:r w:rsidR="00EF47BE">
        <w:rPr>
          <w:rStyle w:val="Istaknuto"/>
          <w:i w:val="false"/>
        </w:rPr>
        <w:t xml:space="preserve">Savska cesta 56, otvori </w:t>
      </w:r>
      <w:r w:rsidRPr="0079239D">
        <w:rPr>
          <w:rStyle w:val="Istaknuto"/>
          <w:i w:val="false"/>
        </w:rPr>
        <w:t>stečajni postupak</w:t>
      </w:r>
      <w:r w:rsidR="003B1B4C">
        <w:rPr>
          <w:rStyle w:val="Istaknuto"/>
          <w:i w:val="false"/>
        </w:rPr>
        <w:t>.</w:t>
      </w:r>
    </w:p>
    <w:p w:rsidRDefault="007F378D" w:rsidP="007F2731" w:rsidR="007F378D" w:rsidRPr="0079239D">
      <w:pPr>
        <w:jc w:val="both"/>
        <w:rPr>
          <w:rStyle w:val="Istaknuto"/>
          <w:i w:val="false"/>
        </w:rPr>
      </w:pPr>
    </w:p>
    <w:p w:rsidRDefault="007F378D" w:rsidP="007F2731" w:rsidR="007F378D" w:rsidRPr="0079239D">
      <w:pPr>
        <w:jc w:val="both"/>
        <w:rPr>
          <w:rStyle w:val="Istaknuto"/>
          <w:i w:val="false"/>
        </w:rPr>
      </w:pPr>
    </w:p>
    <w:p w:rsidRDefault="00C171D1" w:rsidP="00C171D1" w:rsidR="00C171D1" w:rsidRPr="0079239D">
      <w:pPr>
        <w:jc w:val="right"/>
        <w:rPr>
          <w:rStyle w:val="Istaknuto"/>
          <w:i w:val="false"/>
        </w:rPr>
      </w:pPr>
      <w:r w:rsidRPr="0079239D">
        <w:rPr>
          <w:rStyle w:val="Istaknuto"/>
          <w:i w:val="false"/>
        </w:rPr>
        <w:t>Privremeni stečajni upravitelj</w:t>
      </w:r>
    </w:p>
    <w:p w:rsidRDefault="00C171D1" w:rsidP="00C171D1" w:rsidR="00C171D1" w:rsidRPr="0079239D">
      <w:pPr>
        <w:jc w:val="right"/>
        <w:rPr>
          <w:rStyle w:val="Istaknuto"/>
          <w:i w:val="false"/>
        </w:rPr>
      </w:pPr>
    </w:p>
    <w:p w:rsidRDefault="00BC510D" w:rsidP="00BC510D" w:rsidR="007F378D" w:rsidRPr="0079239D">
      <w:pPr>
        <w:jc w:val="center"/>
        <w:rPr>
          <w:rStyle w:val="Istaknuto"/>
          <w:i w:val="false"/>
        </w:rPr>
      </w:pPr>
      <w:r w:rsidRPr="0079239D">
        <w:rPr>
          <w:rStyle w:val="Istaknuto"/>
          <w:i w:val="false"/>
        </w:rPr>
        <w:t xml:space="preserve">                                                                                             </w:t>
      </w:r>
      <w:r w:rsidR="00C171D1" w:rsidRPr="0079239D">
        <w:rPr>
          <w:rStyle w:val="Istaknuto"/>
          <w:i w:val="false"/>
        </w:rPr>
        <w:t xml:space="preserve">Josip Lončarić </w:t>
      </w:r>
    </w:p>
    <w:p w:rsidRDefault="00D21120" w:rsidP="00D21120" w:rsidR="00D21120">
      <w:pPr>
        <w:rPr>
          <w:rFonts w:cs="Arial"/>
        </w:rPr>
      </w:pPr>
    </w:p>
    <w:p w:rsidRDefault="00CB56A6" w:rsidP="00D21120" w:rsidR="00CB56A6">
      <w:pPr>
        <w:rPr>
          <w:rFonts w:cs="Arial"/>
        </w:rPr>
      </w:pPr>
    </w:p>
    <w:p w:rsidRDefault="00CB56A6" w:rsidP="00D21120" w:rsidR="00CB56A6">
      <w:pPr>
        <w:rPr>
          <w:rFonts w:cs="Arial"/>
        </w:rPr>
      </w:pPr>
    </w:p>
    <w:p w:rsidRDefault="00D21120" w:rsidP="00D21120" w:rsidR="00D21120">
      <w:pPr>
        <w:rPr>
          <w:rFonts w:cs="Arial"/>
        </w:rPr>
      </w:pPr>
    </w:p>
    <w:p w:rsidRDefault="00D21120" w:rsidP="00D21120" w:rsidR="00D21120">
      <w:pPr>
        <w:rPr>
          <w:rFonts w:cs="Arial"/>
        </w:rPr>
      </w:pPr>
      <w:r>
        <w:rPr>
          <w:rFonts w:cs="Arial"/>
        </w:rPr>
        <w:t>Prilozi:</w:t>
      </w:r>
    </w:p>
    <w:p w:rsidRDefault="00D21120" w:rsidP="00D21120" w:rsidR="00D21120">
      <w:pPr>
        <w:numPr>
          <w:ilvl w:val="0"/>
          <w:numId w:val="30"/>
        </w:numPr>
        <w:rPr>
          <w:rFonts w:cs="Arial"/>
        </w:rPr>
      </w:pPr>
      <w:r>
        <w:rPr>
          <w:rFonts w:cs="Arial"/>
        </w:rPr>
        <w:t xml:space="preserve">Potvrda FINA-e od </w:t>
      </w:r>
      <w:r w:rsidR="007B11A6">
        <w:rPr>
          <w:rFonts w:cs="Arial"/>
        </w:rPr>
        <w:t>1</w:t>
      </w:r>
      <w:r w:rsidR="00EF47BE">
        <w:rPr>
          <w:rFonts w:cs="Arial"/>
        </w:rPr>
        <w:t>8</w:t>
      </w:r>
      <w:r>
        <w:rPr>
          <w:rFonts w:cs="Arial"/>
        </w:rPr>
        <w:t>.</w:t>
      </w:r>
      <w:r w:rsidR="00EF47BE">
        <w:rPr>
          <w:rFonts w:cs="Arial"/>
        </w:rPr>
        <w:t>svibnja</w:t>
      </w:r>
      <w:r>
        <w:rPr>
          <w:rFonts w:cs="Arial"/>
        </w:rPr>
        <w:t xml:space="preserve"> 201</w:t>
      </w:r>
      <w:r w:rsidR="007B11A6">
        <w:rPr>
          <w:rFonts w:cs="Arial"/>
        </w:rPr>
        <w:t>8</w:t>
      </w:r>
      <w:r>
        <w:rPr>
          <w:rFonts w:cs="Arial"/>
        </w:rPr>
        <w:t>.godine</w:t>
      </w:r>
    </w:p>
    <w:p w:rsidRDefault="00FF36C1" w:rsidP="00D21120" w:rsidR="007B11A6">
      <w:pPr>
        <w:numPr>
          <w:ilvl w:val="0"/>
          <w:numId w:val="30"/>
        </w:numPr>
        <w:rPr>
          <w:rFonts w:cs="Arial"/>
        </w:rPr>
      </w:pPr>
      <w:r>
        <w:rPr>
          <w:rFonts w:cs="Arial"/>
        </w:rPr>
        <w:t>E-</w:t>
      </w:r>
      <w:r w:rsidR="007B11A6">
        <w:rPr>
          <w:rFonts w:cs="Arial"/>
        </w:rPr>
        <w:t>Izvadak iz zemljišne knjige</w:t>
      </w:r>
    </w:p>
    <w:p w:rsidRDefault="007B11A6" w:rsidP="00D21120" w:rsidR="00FF36C1">
      <w:pPr>
        <w:numPr>
          <w:ilvl w:val="0"/>
          <w:numId w:val="30"/>
        </w:numPr>
        <w:rPr>
          <w:rFonts w:cs="Arial"/>
        </w:rPr>
      </w:pPr>
      <w:r>
        <w:rPr>
          <w:rFonts w:cs="Arial"/>
        </w:rPr>
        <w:t xml:space="preserve">Uvjerenje CZVH </w:t>
      </w:r>
    </w:p>
    <w:p w:rsidRDefault="00FF36C1" w:rsidP="00D21120" w:rsidR="00D21120">
      <w:pPr>
        <w:numPr>
          <w:ilvl w:val="0"/>
          <w:numId w:val="30"/>
        </w:numPr>
        <w:rPr>
          <w:rFonts w:cs="Arial"/>
        </w:rPr>
      </w:pPr>
      <w:r>
        <w:rPr>
          <w:rFonts w:cs="Arial"/>
        </w:rPr>
        <w:t>Izjava o otpisu pokretnine - skutera</w:t>
      </w:r>
      <w:r w:rsidR="00D21120">
        <w:rPr>
          <w:rFonts w:cs="Arial"/>
        </w:rPr>
        <w:t xml:space="preserve"> </w:t>
      </w:r>
    </w:p>
    <w:p w:rsidRDefault="00D21120" w:rsidP="00D21120" w:rsidR="00D21120" w:rsidRPr="004D7E4D">
      <w:pPr>
        <w:numPr>
          <w:ilvl w:val="0"/>
          <w:numId w:val="30"/>
        </w:numPr>
        <w:rPr>
          <w:rFonts w:cs="Arial"/>
        </w:rPr>
      </w:pPr>
      <w:r w:rsidRPr="004D7E4D">
        <w:rPr>
          <w:rFonts w:cs="Arial"/>
        </w:rPr>
        <w:t>Evidencija HZMO</w:t>
      </w:r>
    </w:p>
    <w:p w:rsidRDefault="00FF36C1" w:rsidP="00D21120" w:rsidR="00FF36C1">
      <w:pPr>
        <w:numPr>
          <w:ilvl w:val="0"/>
          <w:numId w:val="30"/>
        </w:numPr>
        <w:rPr>
          <w:rFonts w:cs="Arial"/>
        </w:rPr>
      </w:pPr>
      <w:r>
        <w:rPr>
          <w:rFonts w:cs="Arial"/>
        </w:rPr>
        <w:t>Popis imovine i obveza dužnika</w:t>
      </w:r>
    </w:p>
    <w:p w:rsidRDefault="00FF36C1" w:rsidP="00D21120" w:rsidR="00D21120">
      <w:pPr>
        <w:numPr>
          <w:ilvl w:val="0"/>
          <w:numId w:val="30"/>
        </w:numPr>
        <w:rPr>
          <w:rFonts w:cs="Arial"/>
        </w:rPr>
      </w:pPr>
      <w:r>
        <w:rPr>
          <w:rFonts w:cs="Arial"/>
        </w:rPr>
        <w:t>Bruto bilanca od 30.travnja 2018.godine</w:t>
      </w:r>
      <w:r w:rsidR="00D21120" w:rsidRPr="004D7E4D">
        <w:rPr>
          <w:rFonts w:cs="Arial"/>
        </w:rPr>
        <w:t xml:space="preserve"> </w:t>
      </w:r>
    </w:p>
    <w:sectPr w:rsidSect="00825F50" w:rsidR="00D21120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12B" w:rsidR="001D012B">
      <w:r>
        <w:separator/>
      </w:r>
    </w:p>
  </w:endnote>
  <w:endnote w:id="0" w:type="continuationSeparator">
    <w:p w:rsidRDefault="001D012B" w:rsidR="001D01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13CF" w:rsidR="008913CF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0457A">
      <w:rPr>
        <w:noProof/>
      </w:rPr>
      <w:t>4</w:t>
    </w:r>
    <w:r>
      <w:fldChar w:fldCharType="end"/>
    </w:r>
  </w:p>
  <w:p w:rsidRDefault="008913CF" w:rsidR="008913C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12B" w:rsidR="001D012B">
      <w:r>
        <w:separator/>
      </w:r>
    </w:p>
  </w:footnote>
  <w:footnote w:id="0" w:type="continuationSeparator">
    <w:p w:rsidRDefault="001D012B" w:rsidR="001D012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B0511"/>
    <w:multiLevelType w:val="hybridMultilevel"/>
    <w:tmpl w:val="1F603218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0543398"/>
    <w:multiLevelType w:val="hybridMultilevel"/>
    <w:tmpl w:val="161C908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513475"/>
    <w:multiLevelType w:val="hybridMultilevel"/>
    <w:tmpl w:val="FFF03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E054AF"/>
    <w:multiLevelType w:val="hybridMultilevel"/>
    <w:tmpl w:val="B364B7B2"/>
    <w:lvl w:tplc="9056DE32" w:ilvl="0">
      <w:start w:val="1"/>
      <w:numFmt w:val="lowerLetter"/>
      <w:lvlText w:val="%1)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210" w:val="num"/>
        </w:tabs>
        <w:ind w:hanging="360" w:left="3210"/>
      </w:pPr>
    </w:lvl>
    <w:lvl w:tentative="true" w:tplc="0409001B" w:ilvl="2">
      <w:start w:val="1"/>
      <w:numFmt w:val="lowerRoman"/>
      <w:lvlText w:val="%3."/>
      <w:lvlJc w:val="right"/>
      <w:pPr>
        <w:tabs>
          <w:tab w:pos="3930" w:val="num"/>
        </w:tabs>
        <w:ind w:hanging="180" w:left="3930"/>
      </w:pPr>
    </w:lvl>
    <w:lvl w:tentative="true" w:tplc="0409000F" w:ilvl="3">
      <w:start w:val="1"/>
      <w:numFmt w:val="decimal"/>
      <w:lvlText w:val="%4."/>
      <w:lvlJc w:val="left"/>
      <w:pPr>
        <w:tabs>
          <w:tab w:pos="4650" w:val="num"/>
        </w:tabs>
        <w:ind w:hanging="360" w:left="4650"/>
      </w:pPr>
    </w:lvl>
    <w:lvl w:tentative="true" w:tplc="04090019" w:ilvl="4">
      <w:start w:val="1"/>
      <w:numFmt w:val="lowerLetter"/>
      <w:lvlText w:val="%5."/>
      <w:lvlJc w:val="left"/>
      <w:pPr>
        <w:tabs>
          <w:tab w:pos="5370" w:val="num"/>
        </w:tabs>
        <w:ind w:hanging="360" w:left="5370"/>
      </w:pPr>
    </w:lvl>
    <w:lvl w:tentative="true" w:tplc="0409001B" w:ilvl="5">
      <w:start w:val="1"/>
      <w:numFmt w:val="lowerRoman"/>
      <w:lvlText w:val="%6."/>
      <w:lvlJc w:val="right"/>
      <w:pPr>
        <w:tabs>
          <w:tab w:pos="6090" w:val="num"/>
        </w:tabs>
        <w:ind w:hanging="180" w:left="6090"/>
      </w:pPr>
    </w:lvl>
    <w:lvl w:tentative="true" w:tplc="0409000F" w:ilvl="6">
      <w:start w:val="1"/>
      <w:numFmt w:val="decimal"/>
      <w:lvlText w:val="%7."/>
      <w:lvlJc w:val="left"/>
      <w:pPr>
        <w:tabs>
          <w:tab w:pos="6810" w:val="num"/>
        </w:tabs>
        <w:ind w:hanging="360" w:left="6810"/>
      </w:pPr>
    </w:lvl>
    <w:lvl w:tentative="true" w:tplc="04090019" w:ilvl="7">
      <w:start w:val="1"/>
      <w:numFmt w:val="lowerLetter"/>
      <w:lvlText w:val="%8."/>
      <w:lvlJc w:val="left"/>
      <w:pPr>
        <w:tabs>
          <w:tab w:pos="7530" w:val="num"/>
        </w:tabs>
        <w:ind w:hanging="360" w:left="7530"/>
      </w:pPr>
    </w:lvl>
    <w:lvl w:tentative="true" w:tplc="0409001B" w:ilvl="8">
      <w:start w:val="1"/>
      <w:numFmt w:val="lowerRoman"/>
      <w:lvlText w:val="%9."/>
      <w:lvlJc w:val="right"/>
      <w:pPr>
        <w:tabs>
          <w:tab w:pos="8250" w:val="num"/>
        </w:tabs>
        <w:ind w:hanging="180" w:left="8250"/>
      </w:pPr>
    </w:lvl>
  </w:abstractNum>
  <w:abstractNum w:abstractNumId="4">
    <w:nsid w:val="0EFF0ED3"/>
    <w:multiLevelType w:val="hybridMultilevel"/>
    <w:tmpl w:val="4500A20A"/>
    <w:lvl w:tplc="AD5C4D34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6F434EB"/>
    <w:multiLevelType w:val="multilevel"/>
    <w:tmpl w:val="31AA9E9E"/>
    <w:lvl w:ilvl="0">
      <w:start w:val="1"/>
      <w:numFmt w:val="decimal"/>
      <w:lvlText w:val="%1."/>
      <w:lvlJc w:val="left"/>
      <w:pPr>
        <w:tabs>
          <w:tab w:pos="585" w:val="num"/>
        </w:tabs>
        <w:ind w:hanging="585" w:left="58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b/>
      </w:rPr>
    </w:lvl>
  </w:abstractNum>
  <w:abstractNum w:abstractNumId="6">
    <w:nsid w:val="1B8A4533"/>
    <w:multiLevelType w:val="hybridMultilevel"/>
    <w:tmpl w:val="51243EEC"/>
    <w:lvl w:tplc="23D06FE6" w:ilvl="0">
      <w:start w:val="9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1BB36184"/>
    <w:multiLevelType w:val="hybridMultilevel"/>
    <w:tmpl w:val="5FD2636A"/>
    <w:lvl w:tplc="D34A34A0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1BFE1C35"/>
    <w:multiLevelType w:val="hybridMultilevel"/>
    <w:tmpl w:val="E04C821A"/>
    <w:lvl w:tplc="65E0E22A" w:ilvl="0">
      <w:start w:val="1"/>
      <w:numFmt w:val="lowerLetter"/>
      <w:lvlText w:val="%1)"/>
      <w:lvlJc w:val="left"/>
      <w:pPr>
        <w:tabs>
          <w:tab w:pos="2220" w:val="num"/>
        </w:tabs>
        <w:ind w:hanging="360" w:left="2220"/>
      </w:pPr>
      <w:rPr>
        <w:rFonts w:hint="default"/>
      </w:rPr>
    </w:lvl>
    <w:lvl w:tplc="43626396" w:ilvl="1">
      <w:start w:val="30"/>
      <w:numFmt w:val="bullet"/>
      <w:lvlText w:val="-"/>
      <w:lvlJc w:val="left"/>
      <w:pPr>
        <w:tabs>
          <w:tab w:pos="2940" w:val="num"/>
        </w:tabs>
        <w:ind w:hanging="360" w:left="2940"/>
      </w:pPr>
      <w:rPr>
        <w:rFonts w:cs="Arial" w:eastAsia="Times New Roman" w:hAnsi="Arial" w:ascii="Arial" w:hint="default"/>
      </w:rPr>
    </w:lvl>
    <w:lvl w:tplc="85EE7C38" w:ilvl="2">
      <w:start w:val="2"/>
      <w:numFmt w:val="bullet"/>
      <w:lvlText w:val=""/>
      <w:lvlJc w:val="left"/>
      <w:pPr>
        <w:tabs>
          <w:tab w:pos="3840" w:val="num"/>
        </w:tabs>
        <w:ind w:hanging="360" w:left="3840"/>
      </w:pPr>
      <w:rPr>
        <w:rFonts w:cs="Times New Roman" w:eastAsia="Times New Roman" w:hAnsi="Symbol" w:ascii="Symbol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380" w:val="num"/>
        </w:tabs>
        <w:ind w:hanging="360" w:left="4380"/>
      </w:pPr>
    </w:lvl>
    <w:lvl w:tentative="true" w:tplc="04090019" w:ilvl="4">
      <w:start w:val="1"/>
      <w:numFmt w:val="lowerLetter"/>
      <w:lvlText w:val="%5."/>
      <w:lvlJc w:val="left"/>
      <w:pPr>
        <w:tabs>
          <w:tab w:pos="5100" w:val="num"/>
        </w:tabs>
        <w:ind w:hanging="360" w:left="5100"/>
      </w:pPr>
    </w:lvl>
    <w:lvl w:tentative="true" w:tplc="0409001B" w:ilvl="5">
      <w:start w:val="1"/>
      <w:numFmt w:val="lowerRoman"/>
      <w:lvlText w:val="%6."/>
      <w:lvlJc w:val="right"/>
      <w:pPr>
        <w:tabs>
          <w:tab w:pos="5820" w:val="num"/>
        </w:tabs>
        <w:ind w:hanging="180" w:left="5820"/>
      </w:pPr>
    </w:lvl>
    <w:lvl w:tentative="true" w:tplc="0409000F" w:ilvl="6">
      <w:start w:val="1"/>
      <w:numFmt w:val="decimal"/>
      <w:lvlText w:val="%7."/>
      <w:lvlJc w:val="left"/>
      <w:pPr>
        <w:tabs>
          <w:tab w:pos="6540" w:val="num"/>
        </w:tabs>
        <w:ind w:hanging="360" w:left="6540"/>
      </w:pPr>
    </w:lvl>
    <w:lvl w:tentative="true" w:tplc="04090019" w:ilvl="7">
      <w:start w:val="1"/>
      <w:numFmt w:val="lowerLetter"/>
      <w:lvlText w:val="%8."/>
      <w:lvlJc w:val="left"/>
      <w:pPr>
        <w:tabs>
          <w:tab w:pos="7260" w:val="num"/>
        </w:tabs>
        <w:ind w:hanging="360" w:left="7260"/>
      </w:pPr>
    </w:lvl>
    <w:lvl w:tentative="true" w:tplc="0409001B" w:ilvl="8">
      <w:start w:val="1"/>
      <w:numFmt w:val="lowerRoman"/>
      <w:lvlText w:val="%9."/>
      <w:lvlJc w:val="right"/>
      <w:pPr>
        <w:tabs>
          <w:tab w:pos="7980" w:val="num"/>
        </w:tabs>
        <w:ind w:hanging="180" w:left="7980"/>
      </w:pPr>
    </w:lvl>
  </w:abstractNum>
  <w:abstractNum w:abstractNumId="9">
    <w:nsid w:val="1ED17816"/>
    <w:multiLevelType w:val="hybridMultilevel"/>
    <w:tmpl w:val="C21AEB32"/>
    <w:lvl w:tplc="F0D6CAA0" w:ilvl="0">
      <w:start w:val="1"/>
      <w:numFmt w:val="lowerLetter"/>
      <w:lvlText w:val="%1)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87FE8CDA" w:ilvl="1">
      <w:start w:val="1"/>
      <w:numFmt w:val="decimal"/>
      <w:lvlText w:val="%2."/>
      <w:lvlJc w:val="left"/>
      <w:pPr>
        <w:tabs>
          <w:tab w:pos="1860" w:val="num"/>
        </w:tabs>
        <w:ind w:hanging="360" w:left="186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09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09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09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09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09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09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0">
    <w:nsid w:val="2022779C"/>
    <w:multiLevelType w:val="hybridMultilevel"/>
    <w:tmpl w:val="E3ACD96E"/>
    <w:lvl w:tplc="4BBCD59A" w:ilvl="0">
      <w:start w:val="4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1">
    <w:nsid w:val="24631314"/>
    <w:multiLevelType w:val="hybridMultilevel"/>
    <w:tmpl w:val="6F2427A4"/>
    <w:lvl w:tplc="11703CA8" w:ilvl="0">
      <w:start w:val="9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26E9679C"/>
    <w:multiLevelType w:val="hybridMultilevel"/>
    <w:tmpl w:val="1E4A4998"/>
    <w:lvl w:tplc="FF2E21E2" w:ilvl="0">
      <w:start w:val="9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1B5204A"/>
    <w:multiLevelType w:val="hybridMultilevel"/>
    <w:tmpl w:val="6DF0EA24"/>
    <w:lvl w:tplc="5A003CC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4F313D9"/>
    <w:multiLevelType w:val="hybridMultilevel"/>
    <w:tmpl w:val="AD6A56F0"/>
    <w:lvl w:tplc="A69E7750" w:ilvl="0">
      <w:start w:val="7"/>
      <w:numFmt w:val="bullet"/>
      <w:lvlText w:val=""/>
      <w:lvlJc w:val="left"/>
      <w:pPr>
        <w:ind w:hanging="360" w:left="1065"/>
      </w:pPr>
      <w:rPr>
        <w:rFonts w:cs="Arial" w:eastAsia="Times New Roman" w:hAnsi="Symbol" w:ascii="Symbo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5">
    <w:nsid w:val="360B7865"/>
    <w:multiLevelType w:val="hybridMultilevel"/>
    <w:tmpl w:val="67D6D248"/>
    <w:lvl w:tplc="36247AA4" w:ilvl="0">
      <w:start w:val="2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3A2307AB"/>
    <w:multiLevelType w:val="hybridMultilevel"/>
    <w:tmpl w:val="784EC68A"/>
    <w:lvl w:tplc="4BBCD59A" w:ilvl="0">
      <w:start w:val="4"/>
      <w:numFmt w:val="bullet"/>
      <w:lvlText w:val="-"/>
      <w:lvlJc w:val="left"/>
      <w:pPr>
        <w:tabs>
          <w:tab w:pos="1211" w:val="num"/>
        </w:tabs>
        <w:ind w:hanging="360" w:left="1211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B4C0450"/>
    <w:multiLevelType w:val="hybridMultilevel"/>
    <w:tmpl w:val="1144CBEC"/>
    <w:lvl w:tplc="CCDCC76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8">
    <w:nsid w:val="3CA83926"/>
    <w:multiLevelType w:val="multilevel"/>
    <w:tmpl w:val="5BD80634"/>
    <w:lvl w:ilvl="0">
      <w:start w:val="1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b/>
      </w:rPr>
    </w:lvl>
  </w:abstractNum>
  <w:abstractNum w:abstractNumId="19">
    <w:nsid w:val="45F50D0B"/>
    <w:multiLevelType w:val="hybridMultilevel"/>
    <w:tmpl w:val="A4FCCD9A"/>
    <w:lvl w:tplc="93FA42B0" w:ilvl="0">
      <w:start w:val="7"/>
      <w:numFmt w:val="bullet"/>
      <w:lvlText w:val=""/>
      <w:lvlJc w:val="left"/>
      <w:pPr>
        <w:ind w:hanging="360" w:left="1068"/>
      </w:pPr>
      <w:rPr>
        <w:rFonts w:cs="Arial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0">
    <w:nsid w:val="464A3BBB"/>
    <w:multiLevelType w:val="hybridMultilevel"/>
    <w:tmpl w:val="E8DA886A"/>
    <w:lvl w:tplc="60204686" w:ilvl="0">
      <w:start w:val="1"/>
      <w:numFmt w:val="decimal"/>
      <w:lvlText w:val="%1."/>
      <w:lvlJc w:val="left"/>
      <w:pPr>
        <w:ind w:hanging="360" w:left="6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21">
    <w:nsid w:val="470D7C8B"/>
    <w:multiLevelType w:val="hybridMultilevel"/>
    <w:tmpl w:val="583448E6"/>
    <w:lvl w:tplc="A9C6BDF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2">
    <w:nsid w:val="501923E1"/>
    <w:multiLevelType w:val="hybridMultilevel"/>
    <w:tmpl w:val="AB94E63E"/>
    <w:lvl w:tplc="00CAC53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1516A02"/>
    <w:multiLevelType w:val="hybridMultilevel"/>
    <w:tmpl w:val="52AAA1C8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51796790"/>
    <w:multiLevelType w:val="hybridMultilevel"/>
    <w:tmpl w:val="B784D412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5361049B"/>
    <w:multiLevelType w:val="hybridMultilevel"/>
    <w:tmpl w:val="AC884B34"/>
    <w:lvl w:tplc="E416B404" w:ilvl="0">
      <w:start w:val="3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57117D85"/>
    <w:multiLevelType w:val="hybridMultilevel"/>
    <w:tmpl w:val="32A8B1B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7">
    <w:nsid w:val="57AC2EB5"/>
    <w:multiLevelType w:val="hybridMultilevel"/>
    <w:tmpl w:val="804EA1FA"/>
    <w:lvl w:tplc="C1CC57D2" w:ilvl="0">
      <w:start w:val="3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ABC7F0A"/>
    <w:multiLevelType w:val="hybridMultilevel"/>
    <w:tmpl w:val="85521E90"/>
    <w:lvl w:tplc="8672497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u w:val="singl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B6B0032"/>
    <w:multiLevelType w:val="hybridMultilevel"/>
    <w:tmpl w:val="DFA2F8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7"/>
  </w:num>
  <w:num w:numId="2">
    <w:abstractNumId w:val="21"/>
  </w:num>
  <w:num w:numId="3">
    <w:abstractNumId w:val="28"/>
  </w:num>
  <w:num w:numId="4">
    <w:abstractNumId w:val="18"/>
  </w:num>
  <w:num w:numId="5">
    <w:abstractNumId w:val="9"/>
  </w:num>
  <w:num w:numId="6">
    <w:abstractNumId w:val="7"/>
  </w:num>
  <w:num w:numId="7">
    <w:abstractNumId w:val="3"/>
  </w:num>
  <w:num w:numId="8">
    <w:abstractNumId w:val="8"/>
  </w:num>
  <w:num w:numId="9">
    <w:abstractNumId w:val="5"/>
  </w:num>
  <w:num w:numId="10">
    <w:abstractNumId w:val="13"/>
  </w:num>
  <w:num w:numId="11">
    <w:abstractNumId w:val="4"/>
  </w:num>
  <w:num w:numId="12">
    <w:abstractNumId w:val="10"/>
  </w:num>
  <w:num w:numId="13">
    <w:abstractNumId w:val="1"/>
  </w:num>
  <w:num w:numId="14">
    <w:abstractNumId w:val="16"/>
  </w:num>
  <w:num w:numId="15">
    <w:abstractNumId w:val="23"/>
  </w:num>
  <w:num w:numId="16">
    <w:abstractNumId w:val="26"/>
  </w:num>
  <w:num w:numId="17">
    <w:abstractNumId w:val="24"/>
  </w:num>
  <w:num w:numId="18">
    <w:abstractNumId w:val="0"/>
  </w:num>
  <w:num w:numId="19">
    <w:abstractNumId w:val="2"/>
  </w:num>
  <w:num w:numId="20">
    <w:abstractNumId w:val="20"/>
  </w:num>
  <w:num w:numId="21">
    <w:abstractNumId w:val="27"/>
  </w:num>
  <w:num w:numId="22">
    <w:abstractNumId w:val="25"/>
  </w:num>
  <w:num w:numId="23">
    <w:abstractNumId w:val="14"/>
  </w:num>
  <w:num w:numId="24">
    <w:abstractNumId w:val="19"/>
  </w:num>
  <w:num w:numId="25">
    <w:abstractNumId w:val="11"/>
  </w:num>
  <w:num w:numId="26">
    <w:abstractNumId w:val="6"/>
  </w:num>
  <w:num w:numId="27">
    <w:abstractNumId w:val="12"/>
  </w:num>
  <w:num w:numId="28">
    <w:abstractNumId w:val="15"/>
  </w:num>
  <w:num w:numId="29">
    <w:abstractNumId w:val="22"/>
  </w:num>
  <w:num w:numId="30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FBB"/>
    <w:rsid w:val="00005151"/>
    <w:rsid w:val="00017B1A"/>
    <w:rsid w:val="000335E6"/>
    <w:rsid w:val="00036C5F"/>
    <w:rsid w:val="00063B7E"/>
    <w:rsid w:val="00065E9E"/>
    <w:rsid w:val="000667E8"/>
    <w:rsid w:val="0006712D"/>
    <w:rsid w:val="00075540"/>
    <w:rsid w:val="000850E1"/>
    <w:rsid w:val="00085EDF"/>
    <w:rsid w:val="00095119"/>
    <w:rsid w:val="000A6E4C"/>
    <w:rsid w:val="000B4207"/>
    <w:rsid w:val="000C4E1A"/>
    <w:rsid w:val="000C5859"/>
    <w:rsid w:val="000D2C00"/>
    <w:rsid w:val="000D4928"/>
    <w:rsid w:val="000E06E9"/>
    <w:rsid w:val="000E20CD"/>
    <w:rsid w:val="000E4C72"/>
    <w:rsid w:val="000E6579"/>
    <w:rsid w:val="000F72B6"/>
    <w:rsid w:val="00107078"/>
    <w:rsid w:val="001155D5"/>
    <w:rsid w:val="0011698B"/>
    <w:rsid w:val="00117C08"/>
    <w:rsid w:val="001252E0"/>
    <w:rsid w:val="00144C3D"/>
    <w:rsid w:val="00146BBA"/>
    <w:rsid w:val="0014701D"/>
    <w:rsid w:val="00151A20"/>
    <w:rsid w:val="00155142"/>
    <w:rsid w:val="00160BC7"/>
    <w:rsid w:val="00167596"/>
    <w:rsid w:val="001811F1"/>
    <w:rsid w:val="00187AAC"/>
    <w:rsid w:val="00192230"/>
    <w:rsid w:val="00192762"/>
    <w:rsid w:val="001A393F"/>
    <w:rsid w:val="001B24FA"/>
    <w:rsid w:val="001B2EBD"/>
    <w:rsid w:val="001B5506"/>
    <w:rsid w:val="001C3D31"/>
    <w:rsid w:val="001C62E7"/>
    <w:rsid w:val="001D012B"/>
    <w:rsid w:val="001D5A9F"/>
    <w:rsid w:val="001D7C25"/>
    <w:rsid w:val="001E3DB6"/>
    <w:rsid w:val="001E51F2"/>
    <w:rsid w:val="001F34E8"/>
    <w:rsid w:val="001F532F"/>
    <w:rsid w:val="0020271E"/>
    <w:rsid w:val="00207489"/>
    <w:rsid w:val="0021405D"/>
    <w:rsid w:val="00217DFB"/>
    <w:rsid w:val="00220295"/>
    <w:rsid w:val="0022380A"/>
    <w:rsid w:val="00223911"/>
    <w:rsid w:val="00225C33"/>
    <w:rsid w:val="002313D1"/>
    <w:rsid w:val="00242567"/>
    <w:rsid w:val="00246819"/>
    <w:rsid w:val="00246F94"/>
    <w:rsid w:val="0025223E"/>
    <w:rsid w:val="002553BD"/>
    <w:rsid w:val="00264694"/>
    <w:rsid w:val="00267FF4"/>
    <w:rsid w:val="00275EF7"/>
    <w:rsid w:val="00276F81"/>
    <w:rsid w:val="00280D10"/>
    <w:rsid w:val="00281279"/>
    <w:rsid w:val="00284A7B"/>
    <w:rsid w:val="00285421"/>
    <w:rsid w:val="0028647F"/>
    <w:rsid w:val="00286B89"/>
    <w:rsid w:val="00294FD2"/>
    <w:rsid w:val="00297E1E"/>
    <w:rsid w:val="002A06EF"/>
    <w:rsid w:val="002A27C9"/>
    <w:rsid w:val="002C02E2"/>
    <w:rsid w:val="002C4A5A"/>
    <w:rsid w:val="002D15C7"/>
    <w:rsid w:val="002D1DBE"/>
    <w:rsid w:val="002D4016"/>
    <w:rsid w:val="002E1755"/>
    <w:rsid w:val="002E3036"/>
    <w:rsid w:val="002E4C8D"/>
    <w:rsid w:val="002E54E7"/>
    <w:rsid w:val="00301BB6"/>
    <w:rsid w:val="0030457A"/>
    <w:rsid w:val="0030779A"/>
    <w:rsid w:val="0031183F"/>
    <w:rsid w:val="0031690B"/>
    <w:rsid w:val="00322F3E"/>
    <w:rsid w:val="0032514E"/>
    <w:rsid w:val="00331956"/>
    <w:rsid w:val="00334F5E"/>
    <w:rsid w:val="00355A0E"/>
    <w:rsid w:val="003629FC"/>
    <w:rsid w:val="00363465"/>
    <w:rsid w:val="00364244"/>
    <w:rsid w:val="00372984"/>
    <w:rsid w:val="003737A0"/>
    <w:rsid w:val="003814CF"/>
    <w:rsid w:val="003934B3"/>
    <w:rsid w:val="003956E8"/>
    <w:rsid w:val="003A3FEF"/>
    <w:rsid w:val="003A4463"/>
    <w:rsid w:val="003B0B98"/>
    <w:rsid w:val="003B1B4C"/>
    <w:rsid w:val="003B5D2B"/>
    <w:rsid w:val="003D4088"/>
    <w:rsid w:val="003E5EEB"/>
    <w:rsid w:val="004027EF"/>
    <w:rsid w:val="004049A5"/>
    <w:rsid w:val="00406ABF"/>
    <w:rsid w:val="00406DA8"/>
    <w:rsid w:val="00411DAB"/>
    <w:rsid w:val="00443E3A"/>
    <w:rsid w:val="00450E42"/>
    <w:rsid w:val="0045492A"/>
    <w:rsid w:val="00457B40"/>
    <w:rsid w:val="00473ADA"/>
    <w:rsid w:val="00474CE1"/>
    <w:rsid w:val="004830D8"/>
    <w:rsid w:val="0048544C"/>
    <w:rsid w:val="004A2FBB"/>
    <w:rsid w:val="004A5563"/>
    <w:rsid w:val="004B408E"/>
    <w:rsid w:val="004B43BD"/>
    <w:rsid w:val="004C3575"/>
    <w:rsid w:val="004C6380"/>
    <w:rsid w:val="004D2D96"/>
    <w:rsid w:val="004D3ABD"/>
    <w:rsid w:val="004E705E"/>
    <w:rsid w:val="004F034E"/>
    <w:rsid w:val="004F5C92"/>
    <w:rsid w:val="004F7382"/>
    <w:rsid w:val="005037C3"/>
    <w:rsid w:val="0051255B"/>
    <w:rsid w:val="005150D1"/>
    <w:rsid w:val="0052202B"/>
    <w:rsid w:val="00526614"/>
    <w:rsid w:val="00542541"/>
    <w:rsid w:val="00545E65"/>
    <w:rsid w:val="005500B3"/>
    <w:rsid w:val="00552E27"/>
    <w:rsid w:val="0056602B"/>
    <w:rsid w:val="00574359"/>
    <w:rsid w:val="00575933"/>
    <w:rsid w:val="00576686"/>
    <w:rsid w:val="005822D5"/>
    <w:rsid w:val="005870C8"/>
    <w:rsid w:val="005A4894"/>
    <w:rsid w:val="005C21C8"/>
    <w:rsid w:val="005C4D49"/>
    <w:rsid w:val="005D5299"/>
    <w:rsid w:val="005E5B81"/>
    <w:rsid w:val="005F6B9D"/>
    <w:rsid w:val="006107D2"/>
    <w:rsid w:val="00612956"/>
    <w:rsid w:val="00612D5B"/>
    <w:rsid w:val="00621C39"/>
    <w:rsid w:val="0063170D"/>
    <w:rsid w:val="00641A8B"/>
    <w:rsid w:val="0064407C"/>
    <w:rsid w:val="00647862"/>
    <w:rsid w:val="00653FBB"/>
    <w:rsid w:val="00657529"/>
    <w:rsid w:val="00664D25"/>
    <w:rsid w:val="006654D5"/>
    <w:rsid w:val="00670B9F"/>
    <w:rsid w:val="006718B2"/>
    <w:rsid w:val="00680DC2"/>
    <w:rsid w:val="00685F5A"/>
    <w:rsid w:val="006A1FB5"/>
    <w:rsid w:val="006B70DD"/>
    <w:rsid w:val="006C7FC8"/>
    <w:rsid w:val="006D52FE"/>
    <w:rsid w:val="006D6F5A"/>
    <w:rsid w:val="006E0936"/>
    <w:rsid w:val="006E0FFC"/>
    <w:rsid w:val="006F57ED"/>
    <w:rsid w:val="007071AB"/>
    <w:rsid w:val="007236A6"/>
    <w:rsid w:val="00726B6E"/>
    <w:rsid w:val="00727CBA"/>
    <w:rsid w:val="00732643"/>
    <w:rsid w:val="00740FF2"/>
    <w:rsid w:val="00745EE0"/>
    <w:rsid w:val="00757B0D"/>
    <w:rsid w:val="00762E30"/>
    <w:rsid w:val="007725E6"/>
    <w:rsid w:val="00774C24"/>
    <w:rsid w:val="00782ED8"/>
    <w:rsid w:val="00785ABB"/>
    <w:rsid w:val="00787A04"/>
    <w:rsid w:val="0079239D"/>
    <w:rsid w:val="007A348A"/>
    <w:rsid w:val="007B11A6"/>
    <w:rsid w:val="007B4A87"/>
    <w:rsid w:val="007C3A7E"/>
    <w:rsid w:val="007D24D1"/>
    <w:rsid w:val="007D4446"/>
    <w:rsid w:val="007D53A1"/>
    <w:rsid w:val="007E5C49"/>
    <w:rsid w:val="007E60AC"/>
    <w:rsid w:val="007F2731"/>
    <w:rsid w:val="007F378D"/>
    <w:rsid w:val="007F3D64"/>
    <w:rsid w:val="007F3EC1"/>
    <w:rsid w:val="007F56AA"/>
    <w:rsid w:val="007F7A1C"/>
    <w:rsid w:val="0080539E"/>
    <w:rsid w:val="00806396"/>
    <w:rsid w:val="00810C90"/>
    <w:rsid w:val="0081572D"/>
    <w:rsid w:val="0081754B"/>
    <w:rsid w:val="00825F50"/>
    <w:rsid w:val="00834203"/>
    <w:rsid w:val="008436ED"/>
    <w:rsid w:val="00850C8B"/>
    <w:rsid w:val="00855461"/>
    <w:rsid w:val="00864156"/>
    <w:rsid w:val="00864819"/>
    <w:rsid w:val="0087222F"/>
    <w:rsid w:val="00883780"/>
    <w:rsid w:val="008913CF"/>
    <w:rsid w:val="00897092"/>
    <w:rsid w:val="008A3AD4"/>
    <w:rsid w:val="008A4314"/>
    <w:rsid w:val="008B21AE"/>
    <w:rsid w:val="008B44F4"/>
    <w:rsid w:val="008C155F"/>
    <w:rsid w:val="008C3744"/>
    <w:rsid w:val="008D0B7A"/>
    <w:rsid w:val="008D4C9A"/>
    <w:rsid w:val="008D67A2"/>
    <w:rsid w:val="008D67B8"/>
    <w:rsid w:val="008D7165"/>
    <w:rsid w:val="008E79FD"/>
    <w:rsid w:val="008E7ADC"/>
    <w:rsid w:val="008F1F30"/>
    <w:rsid w:val="00910CC4"/>
    <w:rsid w:val="00916D1F"/>
    <w:rsid w:val="00917120"/>
    <w:rsid w:val="009249B6"/>
    <w:rsid w:val="00931641"/>
    <w:rsid w:val="00937139"/>
    <w:rsid w:val="00940390"/>
    <w:rsid w:val="009443A6"/>
    <w:rsid w:val="0094672B"/>
    <w:rsid w:val="0096615B"/>
    <w:rsid w:val="00966792"/>
    <w:rsid w:val="00971C09"/>
    <w:rsid w:val="009735D4"/>
    <w:rsid w:val="00973D42"/>
    <w:rsid w:val="00981795"/>
    <w:rsid w:val="00992E0C"/>
    <w:rsid w:val="00993920"/>
    <w:rsid w:val="009960B7"/>
    <w:rsid w:val="009B01C2"/>
    <w:rsid w:val="009B2F9F"/>
    <w:rsid w:val="009B333C"/>
    <w:rsid w:val="009C4D5D"/>
    <w:rsid w:val="009E11A1"/>
    <w:rsid w:val="009E5FE4"/>
    <w:rsid w:val="009F7ECE"/>
    <w:rsid w:val="00A068F8"/>
    <w:rsid w:val="00A118DE"/>
    <w:rsid w:val="00A20AF9"/>
    <w:rsid w:val="00A25D00"/>
    <w:rsid w:val="00A26266"/>
    <w:rsid w:val="00A36770"/>
    <w:rsid w:val="00A40A44"/>
    <w:rsid w:val="00A42450"/>
    <w:rsid w:val="00A42F70"/>
    <w:rsid w:val="00A4530E"/>
    <w:rsid w:val="00A474AD"/>
    <w:rsid w:val="00A537B6"/>
    <w:rsid w:val="00A61B11"/>
    <w:rsid w:val="00A62CAD"/>
    <w:rsid w:val="00A67782"/>
    <w:rsid w:val="00A71F7F"/>
    <w:rsid w:val="00A72C6C"/>
    <w:rsid w:val="00A7684E"/>
    <w:rsid w:val="00A77529"/>
    <w:rsid w:val="00A94D1F"/>
    <w:rsid w:val="00AA37D9"/>
    <w:rsid w:val="00AB26C0"/>
    <w:rsid w:val="00AB3ADE"/>
    <w:rsid w:val="00AB70F3"/>
    <w:rsid w:val="00AC5B77"/>
    <w:rsid w:val="00AD01F2"/>
    <w:rsid w:val="00AD59C9"/>
    <w:rsid w:val="00AE2CF7"/>
    <w:rsid w:val="00AE393F"/>
    <w:rsid w:val="00AF776A"/>
    <w:rsid w:val="00B03FBD"/>
    <w:rsid w:val="00B062A7"/>
    <w:rsid w:val="00B116BD"/>
    <w:rsid w:val="00B245DD"/>
    <w:rsid w:val="00B2700A"/>
    <w:rsid w:val="00B35D10"/>
    <w:rsid w:val="00B43B83"/>
    <w:rsid w:val="00B51166"/>
    <w:rsid w:val="00B542E3"/>
    <w:rsid w:val="00B57162"/>
    <w:rsid w:val="00B57FB6"/>
    <w:rsid w:val="00B65080"/>
    <w:rsid w:val="00B77243"/>
    <w:rsid w:val="00B814C0"/>
    <w:rsid w:val="00B859AF"/>
    <w:rsid w:val="00B948B3"/>
    <w:rsid w:val="00B959C2"/>
    <w:rsid w:val="00B972FA"/>
    <w:rsid w:val="00B97877"/>
    <w:rsid w:val="00BA1281"/>
    <w:rsid w:val="00BA3A98"/>
    <w:rsid w:val="00BA4E9D"/>
    <w:rsid w:val="00BA5FF9"/>
    <w:rsid w:val="00BC06FC"/>
    <w:rsid w:val="00BC510D"/>
    <w:rsid w:val="00BE426F"/>
    <w:rsid w:val="00BE7529"/>
    <w:rsid w:val="00BF0747"/>
    <w:rsid w:val="00BF0EDF"/>
    <w:rsid w:val="00C14A7C"/>
    <w:rsid w:val="00C14BEC"/>
    <w:rsid w:val="00C171D1"/>
    <w:rsid w:val="00C2701E"/>
    <w:rsid w:val="00C40DEF"/>
    <w:rsid w:val="00C47C7F"/>
    <w:rsid w:val="00C504A2"/>
    <w:rsid w:val="00C52AC8"/>
    <w:rsid w:val="00C5371C"/>
    <w:rsid w:val="00C623A8"/>
    <w:rsid w:val="00C6240F"/>
    <w:rsid w:val="00C6372C"/>
    <w:rsid w:val="00C653A6"/>
    <w:rsid w:val="00C65FAD"/>
    <w:rsid w:val="00C66212"/>
    <w:rsid w:val="00C70C93"/>
    <w:rsid w:val="00C931A6"/>
    <w:rsid w:val="00C96316"/>
    <w:rsid w:val="00C9697A"/>
    <w:rsid w:val="00CA37DD"/>
    <w:rsid w:val="00CB3F29"/>
    <w:rsid w:val="00CB56A6"/>
    <w:rsid w:val="00CB6602"/>
    <w:rsid w:val="00CC7D85"/>
    <w:rsid w:val="00CD428D"/>
    <w:rsid w:val="00CD585D"/>
    <w:rsid w:val="00CD6D74"/>
    <w:rsid w:val="00CD715F"/>
    <w:rsid w:val="00CE427C"/>
    <w:rsid w:val="00CE6417"/>
    <w:rsid w:val="00CE7582"/>
    <w:rsid w:val="00CF2A71"/>
    <w:rsid w:val="00D14F0C"/>
    <w:rsid w:val="00D15C3E"/>
    <w:rsid w:val="00D21120"/>
    <w:rsid w:val="00D255FF"/>
    <w:rsid w:val="00D27721"/>
    <w:rsid w:val="00D337F8"/>
    <w:rsid w:val="00D41BCA"/>
    <w:rsid w:val="00D44113"/>
    <w:rsid w:val="00D557A2"/>
    <w:rsid w:val="00D73710"/>
    <w:rsid w:val="00D764DD"/>
    <w:rsid w:val="00D77796"/>
    <w:rsid w:val="00D80530"/>
    <w:rsid w:val="00D84B15"/>
    <w:rsid w:val="00DA0D04"/>
    <w:rsid w:val="00DA65E0"/>
    <w:rsid w:val="00DA7C86"/>
    <w:rsid w:val="00DB5911"/>
    <w:rsid w:val="00DB75F5"/>
    <w:rsid w:val="00DC0B2C"/>
    <w:rsid w:val="00DC1716"/>
    <w:rsid w:val="00DD6D08"/>
    <w:rsid w:val="00DE2CE1"/>
    <w:rsid w:val="00DF2B78"/>
    <w:rsid w:val="00E21561"/>
    <w:rsid w:val="00E25730"/>
    <w:rsid w:val="00E25F4C"/>
    <w:rsid w:val="00E27B29"/>
    <w:rsid w:val="00E321BB"/>
    <w:rsid w:val="00E35A8C"/>
    <w:rsid w:val="00E41C65"/>
    <w:rsid w:val="00E446AD"/>
    <w:rsid w:val="00E45DF3"/>
    <w:rsid w:val="00E47AD4"/>
    <w:rsid w:val="00E606BE"/>
    <w:rsid w:val="00E85509"/>
    <w:rsid w:val="00E85D86"/>
    <w:rsid w:val="00E90A36"/>
    <w:rsid w:val="00E9199A"/>
    <w:rsid w:val="00E96958"/>
    <w:rsid w:val="00EB1280"/>
    <w:rsid w:val="00EC049C"/>
    <w:rsid w:val="00EC43CB"/>
    <w:rsid w:val="00ED2747"/>
    <w:rsid w:val="00ED6085"/>
    <w:rsid w:val="00EE16A9"/>
    <w:rsid w:val="00EF47BE"/>
    <w:rsid w:val="00EF5074"/>
    <w:rsid w:val="00EF51F1"/>
    <w:rsid w:val="00F02EB2"/>
    <w:rsid w:val="00F214C6"/>
    <w:rsid w:val="00F33089"/>
    <w:rsid w:val="00F3370B"/>
    <w:rsid w:val="00F36720"/>
    <w:rsid w:val="00F36734"/>
    <w:rsid w:val="00F40178"/>
    <w:rsid w:val="00F43E0E"/>
    <w:rsid w:val="00F45721"/>
    <w:rsid w:val="00F47C0D"/>
    <w:rsid w:val="00F515A7"/>
    <w:rsid w:val="00F533FC"/>
    <w:rsid w:val="00F548C4"/>
    <w:rsid w:val="00F735BC"/>
    <w:rsid w:val="00F7641A"/>
    <w:rsid w:val="00F81827"/>
    <w:rsid w:val="00FA1FE2"/>
    <w:rsid w:val="00FA4BCC"/>
    <w:rsid w:val="00FB1281"/>
    <w:rsid w:val="00FB4554"/>
    <w:rsid w:val="00FC096C"/>
    <w:rsid w:val="00FC3AB5"/>
    <w:rsid w:val="00FD61B4"/>
    <w:rsid w:val="00FE31A4"/>
    <w:rsid w:val="00FE5BA5"/>
    <w:rsid w:val="00FE684A"/>
    <w:rsid w:val="00FF3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53FBB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1690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rsid w:val="00ED27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D2747"/>
  </w:style>
  <w:style w:styleId="Tekstfusnote" w:type="paragraph">
    <w:name w:val="footnote text"/>
    <w:basedOn w:val="Normal"/>
    <w:semiHidden/>
    <w:rsid w:val="00ED2747"/>
    <w:rPr>
      <w:sz w:val="20"/>
      <w:szCs w:val="20"/>
    </w:rPr>
  </w:style>
  <w:style w:styleId="Referencafusnote" w:type="character">
    <w:name w:val="footnote reference"/>
    <w:semiHidden/>
    <w:rsid w:val="00ED2747"/>
    <w:rPr>
      <w:vertAlign w:val="superscript"/>
    </w:rPr>
  </w:style>
  <w:style w:styleId="Hiperveza" w:type="character">
    <w:name w:val="Hyperlink"/>
    <w:unhideWhenUsed/>
    <w:rsid w:val="00787A04"/>
    <w:rPr>
      <w:color w:val="0000FF"/>
      <w:u w:val="single"/>
    </w:rPr>
  </w:style>
  <w:style w:customStyle="true" w:styleId="PodnojeChar" w:type="character">
    <w:name w:val="Podnožje Char"/>
    <w:link w:val="Podnoje"/>
    <w:rsid w:val="007F2731"/>
    <w:rPr>
      <w:rFonts w:hAnsi="Arial" w:ascii="Arial"/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8648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64819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79239D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3045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Istaknuto"/>
    <w:rsid w:val="0030457A"/>
    <w:rPr>
      <w:rFonts w:cs="Times New Roman" w:hAnsi="Times New Roman" w:ascii="Times New Roman"/>
      <w:i/>
      <w:i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Istaknuto"/>
    <w:rsid w:val="0030457A"/>
    <w:rPr>
      <w:i/>
      <w:i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57A"/>
    <w:rPr>
      <w:rFonts w:cs="Times New Roman" w:hAnsi="Times New Roman" w:ascii="Times New Roman"/>
      <w:i/>
      <w:i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57A"/>
    <w:rPr>
      <w:rFonts w:cs="Times New Roman" w:hAnsi="Times New Roman" w:ascii="Times New Roman"/>
      <w:i/>
      <w:i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53FBB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1690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rsid w:val="00ED27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D2747"/>
  </w:style>
  <w:style w:styleId="Tekstfusnote" w:type="paragraph">
    <w:name w:val="footnote text"/>
    <w:basedOn w:val="Normal"/>
    <w:semiHidden/>
    <w:rsid w:val="00ED2747"/>
    <w:rPr>
      <w:sz w:val="20"/>
      <w:szCs w:val="20"/>
    </w:rPr>
  </w:style>
  <w:style w:styleId="Referencafusnote" w:type="character">
    <w:name w:val="footnote reference"/>
    <w:semiHidden/>
    <w:rsid w:val="00ED2747"/>
    <w:rPr>
      <w:vertAlign w:val="superscript"/>
    </w:rPr>
  </w:style>
  <w:style w:styleId="Hiperveza" w:type="character">
    <w:name w:val="Hyperlink"/>
    <w:unhideWhenUsed/>
    <w:rsid w:val="00787A04"/>
    <w:rPr>
      <w:color w:val="0000FF"/>
      <w:u w:val="single"/>
    </w:rPr>
  </w:style>
  <w:style w:customStyle="1" w:styleId="PodnojeChar" w:type="character">
    <w:name w:val="Podnožje Char"/>
    <w:link w:val="Podnoje"/>
    <w:rsid w:val="007F2731"/>
    <w:rPr>
      <w:rFonts w:ascii="Arial" w:hAnsi="Arial"/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8648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64819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79239D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3045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Istaknuto"/>
    <w:rsid w:val="0030457A"/>
    <w:rPr>
      <w:rFonts w:ascii="Times New Roman" w:cs="Times New Roman" w:hAnsi="Times New Roman"/>
      <w:i/>
      <w:i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Istaknuto"/>
    <w:rsid w:val="0030457A"/>
    <w:rPr>
      <w:i/>
      <w:i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57A"/>
    <w:rPr>
      <w:rFonts w:ascii="Times New Roman" w:cs="Times New Roman" w:hAnsi="Times New Roman"/>
      <w:i/>
      <w:i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57A"/>
    <w:rPr>
      <w:rFonts w:ascii="Times New Roman" w:cs="Times New Roman" w:hAnsi="Times New Roman"/>
      <w:i/>
      <w:i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972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972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050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760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567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2872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3B8B10-6D98-44A9-AF05-3E63FBC07C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958</properties:Words>
  <properties:Characters>5736</properties:Characters>
  <properties:Lines>196</properties:Lines>
  <properties:Paragraphs>73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2018-06-04T05:36:00Z</dcterms:created>
  <dc:creator>Joža</dc:creator>
  <cp:lastModifiedBy>Sonja Pilić</cp:lastModifiedBy>
  <cp:lastPrinted>2018-05-31T11:47:00Z</cp:lastPrinted>
  <dcterms:modified xmlns:xsi="http://www.w3.org/2001/XMLSchema-instance" xsi:type="dcterms:W3CDTF">2018-06-04T06:25:00Z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(ZLATNO PIVO d.o.o. Izvješće privr.steč.upr. svibanj2018_.docx)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