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9c7e" w14:paraId="31e9c7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87F08">
        <w:t>1917</w:t>
      </w:r>
      <w:r w:rsidR="008319E5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D87F08">
        <w:t>MIMO REDA j.d.o.o. za trgovinu i usluge, Zagreb, Radnička cesta 80/8, MBS: 080899766 OIB: 50799177549</w:t>
      </w:r>
      <w:r w:rsidR="004D5A50">
        <w:t xml:space="preserve">, </w:t>
      </w:r>
      <w:r w:rsidR="009A7A81">
        <w:t xml:space="preserve">dana </w:t>
      </w:r>
      <w:r w:rsidR="004D5A50">
        <w:t>26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D87F08">
        <w:t>MIMO REDA j.d.o.o. za trgovinu i usluge, Zagreb, Radnička cesta 80/8, MBS: 080899766 OIB: 50799177549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D87F08">
        <w:t>Nada Reljić</w:t>
      </w:r>
      <w:r w:rsidR="004D5A50">
        <w:t>,</w:t>
      </w:r>
      <w:r w:rsidR="00D87F08">
        <w:t xml:space="preserve"> Naselje A. Hebranga 7/9, Slavonski Brod</w:t>
      </w:r>
      <w:r w:rsidR="004D5A50">
        <w:t xml:space="preserve">, OIB: </w:t>
      </w:r>
      <w:r w:rsidR="00D87F08">
        <w:t>63776354688</w:t>
      </w:r>
      <w:r w:rsidR="00681738">
        <w:t xml:space="preserve">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D87F08">
        <w:t>MIMO REDA j.d.o.o. za trgovinu i usluge, Zagreb, Radnička cesta 80/8, MBS: 080899766 OIB: 50799177549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D87F08">
        <w:t>22</w:t>
      </w:r>
      <w:r w:rsidR="009A7A81">
        <w:t xml:space="preserve">. </w:t>
      </w:r>
      <w:r w:rsidR="00D87F0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D87F08">
        <w:t>MIMO REDA j.d.o.o. za trgovinu i usluge, Zagreb, Radnička cesta 80/8, MBS: 080899766 OIB: 50799177549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D87F08">
        <w:t>1917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305461" w:rsidP="00305461" w:rsidR="00305461">
      <w:pPr>
        <w:jc w:val="right"/>
      </w:pPr>
      <w:r>
        <w:t>9 St-</w:t>
      </w:r>
      <w:r w:rsidR="00D87F08">
        <w:t>1917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D5A50">
        <w:t>26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12B31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B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2B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2B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B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B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B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2B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2B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B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B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REDA j.d.o.o. za trgovinu i usluge</izvorni_sadrzaj>
    <derivirana_varijabla naziv="DomainObject.Predmet.ProtustrankaFormated_1">  MIMO REDA j.d.o.o. za trgovinu i usluge</derivirana_varijabla>
  </DomainObject.Predmet.ProtustrankaFormated>
  <DomainObject.Predmet.ProtustrankaFormatedOIB>
    <izvorni_sadrzaj>  MIMO REDA j.d.o.o. za trgovinu i usluge, OIB 50799177549</izvorni_sadrzaj>
    <derivirana_varijabla naziv="DomainObject.Predmet.ProtustrankaFormatedOIB_1">  MIMO REDA j.d.o.o. za trgovinu i usluge, OIB 50799177549</derivirana_varijabla>
  </DomainObject.Predmet.ProtustrankaFormatedOIB>
  <DomainObject.Predmet.ProtustrankaFormatedWithAdress>
    <izvorni_sadrzaj> MIMO REDA j.d.o.o. za trgovinu i usluge, Radnička cesta 80/8, 10000 Zagreb</izvorni_sadrzaj>
    <derivirana_varijabla naziv="DomainObject.Predmet.ProtustrankaFormatedWithAdress_1"> MIMO REDA j.d.o.o. za trgovinu i usluge, Radnička cesta 80/8, 10000 Zagreb</derivirana_varijabla>
  </DomainObject.Predmet.ProtustrankaFormatedWithAdress>
  <DomainObject.Predmet.ProtustrankaFormatedWithAdressOIB>
    <izvorni_sadrzaj> MIMO REDA j.d.o.o. za trgovinu i usluge, OIB 50799177549, Radnička cesta 80/8, 10000 Zagreb</izvorni_sadrzaj>
    <derivirana_varijabla naziv="DomainObject.Predmet.ProtustrankaFormatedWithAdressOIB_1"> MIMO REDA j.d.o.o. za trgovinu i usluge, OIB 50799177549, Radnička cesta 80/8, 10000 Zagreb</derivirana_varijabla>
  </DomainObject.Predmet.ProtustrankaFormatedWithAdressOIB>
  <DomainObject.Predmet.ProtustrankaWithAdress>
    <izvorni_sadrzaj>MIMO REDA j.d.o.o. za trgovinu i usluge Radnička cesta 80/8, 10000 Zagreb</izvorni_sadrzaj>
    <derivirana_varijabla naziv="DomainObject.Predmet.ProtustrankaWithAdress_1">MIMO REDA j.d.o.o. za trgovinu i usluge Radnička cesta 80/8, 10000 Zagreb</derivirana_varijabla>
  </DomainObject.Predmet.ProtustrankaWithAdress>
  <DomainObject.Predmet.ProtustrankaWithAdressOIB>
    <izvorni_sadrzaj>MIMO REDA j.d.o.o. za trgovinu i usluge, OIB 50799177549, Radnička cesta 80/8, 10000 Zagreb</izvorni_sadrzaj>
    <derivirana_varijabla naziv="DomainObject.Predmet.ProtustrankaWithAdressOIB_1">MIMO REDA j.d.o.o. za trgovinu i usluge, OIB 50799177549, Radnička cesta 80/8, 10000 Zagreb</derivirana_varijabla>
  </DomainObject.Predmet.ProtustrankaWithAdressOIB>
  <DomainObject.Predmet.ProtustrankaNazivFormated>
    <izvorni_sadrzaj>MIMO REDA j.d.o.o. za trgovinu i usluge</izvorni_sadrzaj>
    <derivirana_varijabla naziv="DomainObject.Predmet.ProtustrankaNazivFormated_1">MIMO REDA j.d.o.o. za trgovinu i usluge</derivirana_varijabla>
  </DomainObject.Predmet.ProtustrankaNazivFormated>
  <DomainObject.Predmet.ProtustrankaNazivFormatedOIB>
    <izvorni_sadrzaj>MIMO REDA j.d.o.o. za trgovinu i usluge, OIB 50799177549</izvorni_sadrzaj>
    <derivirana_varijabla naziv="DomainObject.Predmet.ProtustrankaNazivFormatedOIB_1">MIMO REDA j.d.o.o. za trgovinu i usluge, OIB 50799177549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MIMO REDA j.d.o.o. za trgovinu i usluge</item>
    </izvorni_sadrzaj>
    <derivirana_varijabla naziv="DomainObject.Predmet.ProtuStrankaListFormated_1">
      <item>MIMO REDA j.d.o.o. za trgovinu i usluge</item>
    </derivirana_varijabla>
  </DomainObject.Predmet.ProtuStrankaListFormated>
  <DomainObject.Predmet.ProtuStrankaListFormatedOIB>
    <izvorni_sadrzaj>
      <item>MIMO REDA j.d.o.o. za trgovinu i usluge, OIB 50799177549</item>
    </izvorni_sadrzaj>
    <derivirana_varijabla naziv="DomainObject.Predmet.ProtuStrankaListFormatedOIB_1">
      <item>MIMO REDA j.d.o.o. za trgovinu i usluge, OIB 50799177549</item>
    </derivirana_varijabla>
  </DomainObject.Predmet.ProtuStrankaListFormatedOIB>
  <DomainObject.Predmet.ProtuStrankaListFormatedWithAdress>
    <izvorni_sadrzaj>
      <item>MIMO REDA j.d.o.o. za trgovinu i usluge, Radnička cesta 80/8, 10000 Zagreb</item>
    </izvorni_sadrzaj>
    <derivirana_varijabla naziv="DomainObject.Predmet.ProtuStrankaListFormatedWithAdress_1">
      <item>MIMO REDA j.d.o.o. za trgovinu i usluge, Radnička cesta 80/8, 10000 Zagreb</item>
    </derivirana_varijabla>
  </DomainObject.Predmet.ProtuStrankaListFormatedWithAdress>
  <DomainObject.Predmet.ProtuStrankaListFormatedWithAdressOIB>
    <izvorni_sadrzaj>
      <item>MIMO REDA j.d.o.o. za trgovinu i usluge, OIB 50799177549, Radnička cesta 80/8, 10000 Zagreb</item>
    </izvorni_sadrzaj>
    <derivirana_varijabla naziv="DomainObject.Predmet.ProtuStrankaListFormatedWithAdressOIB_1">
      <item>MIMO REDA j.d.o.o. za trgovinu i usluge, OIB 50799177549, Radnička cesta 80/8, 10000 Zagreb</item>
    </derivirana_varijabla>
  </DomainObject.Predmet.ProtuStrankaListFormatedWithAdressOIB>
  <DomainObject.Predmet.ProtuStrankaListNazivFormated>
    <izvorni_sadrzaj>
      <item>MIMO REDA j.d.o.o. za trgovinu i usluge</item>
    </izvorni_sadrzaj>
    <derivirana_varijabla naziv="DomainObject.Predmet.ProtuStrankaListNazivFormated_1">
      <item>MIMO REDA j.d.o.o. za trgovinu i usluge</item>
    </derivirana_varijabla>
  </DomainObject.Predmet.ProtuStrankaListNazivFormated>
  <DomainObject.Predmet.ProtuStrankaListNazivFormatedOIB>
    <izvorni_sadrzaj>
      <item>MIMO REDA j.d.o.o. za trgovinu i usluge, OIB 50799177549</item>
    </izvorni_sadrzaj>
    <derivirana_varijabla naziv="DomainObject.Predmet.ProtuStrankaListNazivFormatedOIB_1">
      <item>MIMO REDA j.d.o.o. za trgovinu i usluge, OIB 50799177549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MIMO REDA j.d.o.o. za trgovinu i usluge</izvorni_sadrzaj>
    <derivirana_varijabla naziv="DomainObject.Predmet.ProtustrankaIDrugi_1">MIMO REDA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MIMO REDA j.d.o.o. za trgovinu i usluge, OIB 50799177549, Radnička cesta 80/8, 10000 Zagreb</izvorni_sadrzaj>
    <derivirana_varijabla naziv="DomainObject.Predmet.ProtustrankaIDrugiAdressOIB_1">MIMO REDA j.d.o.o. za trgovinu i usluge, OIB 50799177549,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MIMO REDA j.d.o.o. za trgovinu i usluge</item>
      <item>FINA Regionalni centar Zagreb</item>
    </izvorni_sadrzaj>
    <derivirana_varijabla naziv="DomainObject.Predmet.SudioniciListNaziv_1">
      <item>MIMO REDA j.d.o.o. za trgovinu i usluge</item>
      <item>FINA Regionalni centar Zagreb</item>
    </derivirana_varijabla>
  </DomainObject.Predmet.SudioniciListNaziv>
  <DomainObject.Predmet.SudioniciListAdressOIB>
    <izvorni_sadrzaj>
      <item>MIMO REDA j.d.o.o. za trgovinu i usluge, OIB 50799177549, Radnička cesta 80/8,10000 Zagreb</item>
      <item>FINA Regionalni centar Zagreb, OIB 85821130368, Trg svibanjskih žrtava 1995. br. 1,10000 Zagreb</item>
    </izvorni_sadrzaj>
    <derivirana_varijabla naziv="DomainObject.Predmet.SudioniciListAdressOIB_1">
      <item>MIMO REDA j.d.o.o. za trgovinu i usluge, OIB 50799177549, Radnička cesta 80/8,10000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50799177549</item>
      <item>, OIB 85821130368</item>
    </izvorni_sadrzaj>
    <derivirana_varijabla naziv="DomainObject.Predmet.SudioniciListNazivOIB_1">
      <item>, OIB 50799177549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2290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2016-08-26T10:35:00Z</dcterms:created>
  <dc:creator>korisnik</dc:creator>
  <cp:lastModifiedBy>Snježana Markotić Jurić</cp:lastModifiedBy>
  <cp:lastPrinted>2016-07-01T11:18:00Z</cp:lastPrinted>
  <dcterms:modified xmlns:xsi="http://www.w3.org/2001/XMLSchema-instance" xsi:type="dcterms:W3CDTF">2016-08-26T10:36:00Z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