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1452" w14:paraId="b1e1452" w:rsidRDefault="0069361C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Karlovac, 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3B0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 J U Č A K </w:t>
      </w:r>
    </w:p>
    <w:p w:rsidRDefault="007F73B0" w:rsidP="004F089F" w:rsidR="007F73B0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</w:t>
      </w:r>
      <w:r w:rsidR="007F73B0"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nad stečajnim dužnikom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C4D07">
        <w:rPr>
          <w:rFonts w:cs="Times New Roman" w:eastAsia="Times New Roman" w:hAnsi="Times New Roman" w:ascii="Times New Roman"/>
          <w:sz w:val="24"/>
          <w:szCs w:val="24"/>
          <w:lang w:eastAsia="hr-HR"/>
        </w:rPr>
        <w:t>PRIRODNI IZVORI ENERGIJE d.o.o. u stečaju, Velika Gorica, Zagrebačka 84, OIB: 21140258085, 29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3B0" w:rsidP="007E6F3E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 j u č i o    j e </w:t>
      </w:r>
    </w:p>
    <w:p w:rsidRDefault="00E646AC" w:rsidP="007E6F3E" w:rsidR="00E646AC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646AC" w:rsidP="00E646AC" w:rsidR="007F73B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7F7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Ispitno i izvještajno ročište zakazano za dan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14. </w:t>
      </w:r>
      <w:r w:rsidR="00FC4D07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 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C4D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10,00 sati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održat će se u Stalnoj službi Trgovačkog suda u Zagrebu, Karlovac, Trg hrvatskih branitelja 1//II, soba broj 207, a ne u zgradi Trgovačkoga suda u Zagrebu, Zagreb, Amruševa 2/II, soba broj 96/II, kako je određeno rješenjem od </w:t>
      </w:r>
      <w:r w:rsidR="00FC4D07">
        <w:rPr>
          <w:rFonts w:cs="Times New Roman" w:eastAsia="Times New Roman" w:hAnsi="Times New Roman" w:ascii="Times New Roman"/>
          <w:sz w:val="24"/>
          <w:szCs w:val="24"/>
          <w:lang w:eastAsia="hr-HR"/>
        </w:rPr>
        <w:t>6.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7F73B0" w:rsidP="007F73B0" w:rsidR="007F73B0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3B0" w:rsidP="004F089F" w:rsidR="007F73B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C4D07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646AC" w:rsidP="004F089F" w:rsidR="00E646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646AC" w:rsidP="00E646AC" w:rsidR="00E646AC" w:rsidRPr="004F089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646AC" w:rsidP="00E646AC" w:rsidR="00E646AC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Draženka Prpić</w:t>
      </w:r>
    </w:p>
    <w:p w:rsidRDefault="00E646AC" w:rsidP="004F089F" w:rsidR="00E646AC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4F089F" w:rsidR="004F089F" w:rsidRPr="004F089F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</w:t>
      </w:r>
      <w:r w:rsidR="007F73B0">
        <w:rPr>
          <w:rFonts w:cs="Times New Roman" w:eastAsia="Times New Roman" w:hAnsi="Times New Roman" w:ascii="Times New Roman"/>
          <w:sz w:val="24"/>
          <w:szCs w:val="24"/>
          <w:lang w:eastAsia="hr-HR"/>
        </w:rPr>
        <w:t>ovog zaključka nije dopuštena žalba.</w:t>
      </w:r>
    </w:p>
    <w:p w:rsidRDefault="004F089F" w:rsidP="004F089F" w:rsidR="004F089F" w:rsidRPr="004F089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1179" w:rsidP="004F089F" w:rsidR="00CF1179">
      <w:pPr>
        <w:spacing w:lineRule="auto" w:line="240" w:after="0"/>
      </w:pPr>
      <w:r>
        <w:separator/>
      </w:r>
    </w:p>
  </w:endnote>
  <w:endnote w:id="0" w:type="continuationSeparator">
    <w:p w:rsidRDefault="00CF1179" w:rsidP="004F089F" w:rsidR="00CF117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1179" w:rsidP="004F089F" w:rsidR="00CF1179">
      <w:pPr>
        <w:spacing w:lineRule="auto" w:line="240" w:after="0"/>
      </w:pPr>
      <w:r>
        <w:separator/>
      </w:r>
    </w:p>
  </w:footnote>
  <w:footnote w:id="0" w:type="continuationSeparator">
    <w:p w:rsidRDefault="00CF1179" w:rsidP="004F089F" w:rsidR="00CF117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361C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FC4D07">
      <w:t>5315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6062D"/>
    <w:rsid w:val="004A4FF8"/>
    <w:rsid w:val="004F089F"/>
    <w:rsid w:val="0069361C"/>
    <w:rsid w:val="007E6F3E"/>
    <w:rsid w:val="007F73B0"/>
    <w:rsid w:val="00970BE7"/>
    <w:rsid w:val="009A5852"/>
    <w:rsid w:val="00A55D65"/>
    <w:rsid w:val="00C6298E"/>
    <w:rsid w:val="00C93486"/>
    <w:rsid w:val="00CA6F43"/>
    <w:rsid w:val="00CF1179"/>
    <w:rsid w:val="00D322A1"/>
    <w:rsid w:val="00E646AC"/>
    <w:rsid w:val="00EE6DC0"/>
    <w:rsid w:val="00FC30A0"/>
    <w:rsid w:val="00FC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6936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61C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9361C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9361C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9361C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6936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61C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9361C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9361C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9361C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5315</izvorni_sadrzaj>
    <derivirana_varijabla naziv="DomainObject.Predmet.Broj_1">5315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St-5315/2016</izvorni_sadrzaj>
    <derivirana_varijabla naziv="DomainObject.Predmet.OznakaBroj_1">St-5315/2016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PRIRODNI IZVORI ENERGIJE d.o.o. za proizvodnju, trgovinu i usluge</izvorni_sadrzaj>
    <derivirana_varijabla naziv="DomainObject.Predmet.ProtustrankaFormated_1">  PRIRODNI IZVORI ENERGIJE d.o.o. za proizvodnju, trgovinu i usluge</derivirana_varijabla>
  </DomainObject.Predmet.ProtustrankaFormated>
  <DomainObject.Predmet.ProtustrankaFormatedOIB>
    <izvorni_sadrzaj>  PRIRODNI IZVORI ENERGIJE d.o.o. za proizvodnju, trgovinu i usluge, OIB 21140258085</izvorni_sadrzaj>
    <derivirana_varijabla naziv="DomainObject.Predmet.ProtustrankaFormatedOIB_1">  PRIRODNI IZVORI ENERGIJE d.o.o. za proizvodnju, trgovinu i usluge, OIB 21140258085</derivirana_varijabla>
  </DomainObject.Predmet.ProtustrankaFormatedOIB>
  <DomainObject.Predmet.ProtustrankaFormatedWithAdress>
    <izvorni_sadrzaj> PRIRODNI IZVORI ENERGIJE d.o.o. za proizvodnju, trgovinu i usluge, Zagrebačka 84, 10410 Velika Gorica</izvorni_sadrzaj>
    <derivirana_varijabla naziv="DomainObject.Predmet.ProtustrankaFormatedWithAdress_1"> PRIRODNI IZVORI ENERGIJE d.o.o. za proizvodnju, trgovinu i usluge, Zagrebačka 84, 10410 Velika Gorica</derivirana_varijabla>
  </DomainObject.Predmet.ProtustrankaFormatedWithAdress>
  <DomainObject.Predmet.ProtustrankaFormatedWithAdressOIB>
    <izvorni_sadrzaj> PRIRODNI IZVORI ENERGIJE d.o.o. za proizvodnju, trgovinu i usluge, OIB 21140258085, Zagrebačka 84, 10410 Velika Gorica</izvorni_sadrzaj>
    <derivirana_varijabla naziv="DomainObject.Predmet.ProtustrankaFormatedWithAdressOIB_1"> PRIRODNI IZVORI ENERGIJE d.o.o. za proizvodnju, trgovinu i usluge, OIB 21140258085, Zagrebačka 84, 10410 Velika Gorica</derivirana_varijabla>
  </DomainObject.Predmet.ProtustrankaFormatedWithAdressOIB>
  <DomainObject.Predmet.ProtustrankaWithAdress>
    <izvorni_sadrzaj>PRIRODNI IZVORI ENERGIJE d.o.o. za proizvodnju, trgovinu i usluge Zagrebačka 84, 10410 Velika Gorica</izvorni_sadrzaj>
    <derivirana_varijabla naziv="DomainObject.Predmet.ProtustrankaWithAdress_1">PRIRODNI IZVORI ENERGIJE d.o.o. za proizvodnju, trgovinu i usluge Zagrebačka 84, 10410 Velika Gorica</derivirana_varijabla>
  </DomainObject.Predmet.ProtustrankaWithAdress>
  <DomainObject.Predmet.ProtustrankaWithAdressOIB>
    <izvorni_sadrzaj>PRIRODNI IZVORI ENERGIJE d.o.o. za proizvodnju, trgovinu i usluge, OIB 21140258085, Zagrebačka 84, 10410 Velika Gorica</izvorni_sadrzaj>
    <derivirana_varijabla naziv="DomainObject.Predmet.ProtustrankaWithAdressOIB_1">PRIRODNI IZVORI ENERGIJE d.o.o. za proizvodnju, trgovinu i usluge, OIB 21140258085, Zagrebačka 84, 10410 Velika Gorica</derivirana_varijabla>
  </DomainObject.Predmet.ProtustrankaWithAdressOIB>
  <DomainObject.Predmet.ProtustrankaNazivFormated>
    <izvorni_sadrzaj>PRIRODNI IZVORI ENERGIJE d.o.o. za proizvodnju, trgovinu i usluge</izvorni_sadrzaj>
    <derivirana_varijabla naziv="DomainObject.Predmet.ProtustrankaNazivFormated_1">PRIRODNI IZVORI ENERGIJE d.o.o. za proizvodnju, trgovinu i usluge</derivirana_varijabla>
  </DomainObject.Predmet.ProtustrankaNazivFormated>
  <DomainObject.Predmet.ProtustrankaNazivFormatedOIB>
    <izvorni_sadrzaj>PRIRODNI IZVORI ENERGIJE d.o.o. za proizvodnju, trgovinu i usluge, OIB 21140258085</izvorni_sadrzaj>
    <derivirana_varijabla naziv="DomainObject.Predmet.ProtustrankaNazivFormatedOIB_1">PRIRODNI IZVORI ENERGIJE d.o.o. za proizvodnju, trgovinu i usluge, OIB 21140258085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Credo banka dioničko društvo "u stečaju"</izvorni_sadrzaj>
    <derivirana_varijabla naziv="DomainObject.Predmet.StrankaFormated_1">  FINA Regionalni centar Zagreb; Credo banka dioničko društvo "u stečaju"</derivirana_varijabla>
  </DomainObject.Predmet.StrankaFormated>
  <DomainObject.Predmet.StrankaFormatedOIB>
    <izvorni_sadrzaj>  FINA Regionalni centar Zagreb, OIB 85821130368; Credo banka dioničko društvo "u stečaju", OIB 94141384086</izvorni_sadrzaj>
    <derivirana_varijabla naziv="DomainObject.Predmet.StrankaFormatedOIB_1">  FINA Regionalni centar Zagreb, OIB 85821130368; Credo banka dioničko društvo "u stečaju", OIB 94141384086</derivirana_varijabla>
  </DomainObject.Predmet.StrankaFormatedOIB>
  <DomainObject.Predmet.StrankaFormatedWithAdress>
    <izvorni_sadrzaj> FINA Regionalni centar Zagreb, Trg svibanjskih žrtava 1995. br.1, 10000 Zagreb; Credo banka dioničko društvo "u stečaju", Zrinjsko-Frankopanska 58, 21000 Split</izvorni_sadrzaj>
    <derivirana_varijabla naziv="DomainObject.Predmet.StrankaFormatedWithAdress_1"> FINA Regionalni centar Zagreb, Trg svibanjskih žrtava 1995. br.1, 10000 Zagreb; Credo banka dioničko društvo "u stečaju", Zrinjsko-Frankopanska 58, 21000 Split</derivirana_varijabla>
  </DomainObject.Predmet.StrankaFormatedWithAdress>
  <DomainObject.Predmet.StrankaFormatedWithAdressOIB>
    <izvorni_sadrzaj> FINA Regionalni centar Zagreb, OIB 85821130368, Trg svibanjskih žrtava 1995. br.1, 10000 Zagreb; Credo banka dioničko društvo "u stečaju", OIB 94141384086, Zrinjsko-Frankopanska 58, 21000 Split</izvorni_sadrzaj>
    <derivirana_varijabla naziv="DomainObject.Predmet.StrankaFormatedWithAdressOIB_1"> FINA Regionalni centar Zagreb, OIB 85821130368, Trg svibanjskih žrtava 1995. br.1, 10000 Zagreb; Credo banka dioničko društvo "u stečaju", OIB 94141384086, Zrinjsko-Frankopanska 58, 21000 Split</derivirana_varijabla>
  </DomainObject.Predmet.StrankaFormatedWithAdressOIB>
  <DomainObject.Predmet.StrankaWithAdress>
    <izvorni_sadrzaj>FINA Regionalni centar Zagreb Trg svibanjskih žrtava 1995. br.1,10000 Zagreb,Credo banka dioničko društvo "u stečaju" Zrinjsko-Frankopanska 58,21000 Split</izvorni_sadrzaj>
    <derivirana_varijabla naziv="DomainObject.Predmet.StrankaWithAdress_1">FINA Regionalni centar Zagreb Trg svibanjskih žrtava 1995. br.1,10000 Zagreb,Credo banka dioničko društvo "u stečaju" Zrinjsko-Frankopanska 58,21000 Split</derivirana_varijabla>
  </DomainObject.Predmet.StrankaWithAdress>
  <DomainObject.Predmet.StrankaWithAdressOIB>
    <izvorni_sadrzaj>FINA Regionalni centar Zagreb, OIB 85821130368, Trg svibanjskih žrtava 1995. br.1,10000 Zagreb,Credo banka dioničko društvo "u stečaju", OIB 94141384086, Zrinjsko-Frankopanska 58,21000 Split</izvorni_sadrzaj>
    <derivirana_varijabla naziv="DomainObject.Predmet.StrankaWithAdressOIB_1">FINA Regionalni centar Zagreb, OIB 85821130368, Trg svibanjskih žrtava 1995. br.1,10000 Zagreb,Credo banka dioničko društvo "u stečaju", OIB 94141384086, Zrinjsko-Frankopanska 58,21000 Split</derivirana_varijabla>
  </DomainObject.Predmet.StrankaWithAdressOIB>
  <DomainObject.Predmet.StrankaNazivFormated>
    <izvorni_sadrzaj>FINA Regionalni centar Zagreb,Credo banka dioničko društvo "u stečaju"</izvorni_sadrzaj>
    <derivirana_varijabla naziv="DomainObject.Predmet.StrankaNazivFormated_1">FINA Regionalni centar Zagreb,Credo banka dioničko društvo "u stečaju"</derivirana_varijabla>
  </DomainObject.Predmet.StrankaNazivFormated>
  <DomainObject.Predmet.StrankaNazivFormatedOIB>
    <izvorni_sadrzaj>FINA Regionalni centar Zagreb, OIB 85821130368,Credo banka dioničko društvo "u stečaju", OIB 94141384086</izvorni_sadrzaj>
    <derivirana_varijabla naziv="DomainObject.Predmet.StrankaNazivFormatedOIB_1">FINA Regionalni centar Zagreb, OIB 85821130368,Credo banka dioničko društvo "u stečaju", OIB 94141384086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Credo banka dioničko društvo "u stečaju"</item>
    </izvorni_sadrzaj>
    <derivirana_varijabla naziv="DomainObject.Predmet.StrankaListFormated_1">
      <item>FINA Regionalni centar Zagreb</item>
      <item>Credo banka dioničko društvo "u stečaju"</item>
    </derivirana_varijabla>
  </DomainObject.Predmet.StrankaListFormated>
  <DomainObject.Predmet.StrankaListFormatedOIB>
    <izvorni_sadrzaj>
      <item>FINA Regionalni centar Zagreb, OIB 85821130368</item>
      <item>Credo banka dioničko društvo "u stečaju", OIB 94141384086</item>
    </izvorni_sadrzaj>
    <derivirana_varijabla naziv="DomainObject.Predmet.StrankaListFormatedOIB_1">
      <item>FINA Regionalni centar Zagreb, OIB 85821130368</item>
      <item>Credo banka dioničko društvo "u stečaju", OIB 94141384086</item>
    </derivirana_varijabla>
  </DomainObject.Predmet.StrankaListFormatedOIB>
  <DomainObject.Predmet.StrankaListFormatedWithAdress>
    <izvorni_sadrzaj>
      <item>FINA Regionalni centar Zagreb, Trg svibanjskih žrtava 1995. br.1, 10000 Zagreb</item>
      <item>Credo banka dioničko društvo "u stečaju", Zrinjsko-Frankopanska 58, 21000 Split</item>
    </izvorni_sadrzaj>
    <derivirana_varijabla naziv="DomainObject.Predmet.StrankaListFormatedWithAdress_1">
      <item>FINA Regionalni centar Zagreb, Trg svibanjskih žrtava 1995. br.1, 10000 Zagreb</item>
      <item>Credo banka dioničko društvo "u stečaju", Zrinjsko-Frankopanska 58, 21000 Split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Credo banka dioničko društvo "u stečaju", OIB 94141384086, Zrinjsko-Frankopanska 58, 21000 Split</item>
    </izvorni_sadrzaj>
    <derivirana_varijabla naziv="DomainObject.Predmet.StrankaListFormatedWithAdressOIB_1">
      <item>FINA Regionalni centar Zagreb, OIB 85821130368, Trg svibanjskih žrtava 1995. br.1, 10000 Zagreb</item>
      <item>Credo banka dioničko društvo "u stečaju", OIB 94141384086, Zrinjsko-Frankopanska 58, 21000 Split</item>
    </derivirana_varijabla>
  </DomainObject.Predmet.StrankaListFormatedWithAdressOIB>
  <DomainObject.Predmet.StrankaListNazivFormated>
    <izvorni_sadrzaj>
      <item>FINA Regionalni centar Zagreb</item>
      <item>Credo banka dioničko društvo "u stečaju"</item>
    </izvorni_sadrzaj>
    <derivirana_varijabla naziv="DomainObject.Predmet.StrankaListNazivFormated_1">
      <item>FINA Regionalni centar Zagreb</item>
      <item>Credo banka dioničko društvo "u stečaju"</item>
    </derivirana_varijabla>
  </DomainObject.Predmet.StrankaListNazivFormated>
  <DomainObject.Predmet.StrankaListNazivFormatedOIB>
    <izvorni_sadrzaj>
      <item>FINA Regionalni centar Zagreb, OIB 85821130368</item>
      <item>Credo banka dioničko društvo "u stečaju", OIB 94141384086</item>
    </izvorni_sadrzaj>
    <derivirana_varijabla naziv="DomainObject.Predmet.StrankaListNazivFormatedOIB_1">
      <item>FINA Regionalni centar Zagreb, OIB 85821130368</item>
      <item>Credo banka dioničko društvo "u stečaju", OIB 94141384086</item>
    </derivirana_varijabla>
  </DomainObject.Predmet.StrankaListNazivFormatedOIB>
  <DomainObject.Predmet.ProtuStrankaListFormated>
    <izvorni_sadrzaj>
      <item>PRIRODNI IZVORI ENERGIJE d.o.o. za proizvodnju, trgovinu i usluge</item>
    </izvorni_sadrzaj>
    <derivirana_varijabla naziv="DomainObject.Predmet.ProtuStrankaListFormated_1">
      <item>PRIRODNI IZVORI ENERGIJE d.o.o. za proizvodnju, trgovinu i usluge</item>
    </derivirana_varijabla>
  </DomainObject.Predmet.ProtuStrankaListFormated>
  <DomainObject.Predmet.ProtuStrankaListFormatedOIB>
    <izvorni_sadrzaj>
      <item>PRIRODNI IZVORI ENERGIJE d.o.o. za proizvodnju, trgovinu i usluge, OIB 21140258085</item>
    </izvorni_sadrzaj>
    <derivirana_varijabla naziv="DomainObject.Predmet.ProtuStrankaListFormatedOIB_1">
      <item>PRIRODNI IZVORI ENERGIJE d.o.o. za proizvodnju, trgovinu i usluge, OIB 21140258085</item>
    </derivirana_varijabla>
  </DomainObject.Predmet.ProtuStrankaListFormatedOIB>
  <DomainObject.Predmet.ProtuStrankaListFormatedWithAdress>
    <izvorni_sadrzaj>
      <item>PRIRODNI IZVORI ENERGIJE d.o.o. za proizvodnju, trgovinu i usluge, Zagrebačka 84, 10410 Velika Gorica</item>
    </izvorni_sadrzaj>
    <derivirana_varijabla naziv="DomainObject.Predmet.ProtuStrankaListFormatedWithAdress_1">
      <item>PRIRODNI IZVORI ENERGIJE d.o.o. za proizvodnju, trgovinu i usluge, Zagrebačka 84, 10410 Velika Gorica</item>
    </derivirana_varijabla>
  </DomainObject.Predmet.ProtuStrankaListFormatedWithAdress>
  <DomainObject.Predmet.ProtuStrankaListFormatedWithAdressOIB>
    <izvorni_sadrzaj>
      <item>PRIRODNI IZVORI ENERGIJE d.o.o. za proizvodnju, trgovinu i usluge, OIB 21140258085, Zagrebačka 84, 10410 Velika Gorica</item>
    </izvorni_sadrzaj>
    <derivirana_varijabla naziv="DomainObject.Predmet.ProtuStrankaListFormatedWithAdressOIB_1">
      <item>PRIRODNI IZVORI ENERGIJE d.o.o. za proizvodnju, trgovinu i usluge, OIB 21140258085, Zagrebačka 84, 10410 Velika Gorica</item>
    </derivirana_varijabla>
  </DomainObject.Predmet.ProtuStrankaListFormatedWithAdressOIB>
  <DomainObject.Predmet.ProtuStrankaListNazivFormated>
    <izvorni_sadrzaj>
      <item>PRIRODNI IZVORI ENERGIJE d.o.o. za proizvodnju, trgovinu i usluge</item>
    </izvorni_sadrzaj>
    <derivirana_varijabla naziv="DomainObject.Predmet.ProtuStrankaListNazivFormated_1">
      <item>PRIRODNI IZVORI ENERGIJE d.o.o. za proizvodnju, trgovinu i usluge</item>
    </derivirana_varijabla>
  </DomainObject.Predmet.ProtuStrankaListNazivFormated>
  <DomainObject.Predmet.ProtuStrankaListNazivFormatedOIB>
    <izvorni_sadrzaj>
      <item>PRIRODNI IZVORI ENERGIJE d.o.o. za proizvodnju, trgovinu i usluge, OIB 21140258085</item>
    </izvorni_sadrzaj>
    <derivirana_varijabla naziv="DomainObject.Predmet.ProtuStrankaListNazivFormatedOIB_1">
      <item>PRIRODNI IZVORI ENERGIJE d.o.o. za proizvodnju, trgovinu i usluge, OIB 21140258085</item>
    </derivirana_varijabla>
  </DomainObject.Predmet.ProtuStrankaListNazivFormatedOIB>
  <DomainObject.Predmet.OstaliListFormated>
    <izvorni_sadrzaj>
      <item>Zlatko Kosec</item>
      <item>Giuseppe Petrarca</item>
    </izvorni_sadrzaj>
    <derivirana_varijabla naziv="DomainObject.Predmet.OstaliListFormated_1">
      <item>Zlatko Kosec</item>
      <item>Giuseppe Petrarca</item>
    </derivirana_varijabla>
  </DomainObject.Predmet.OstaliListFormated>
  <DomainObject.Predmet.OstaliListFormatedOIB>
    <izvorni_sadrzaj>
      <item>Zlatko Kosec, OIB 70875793577</item>
      <item>Giuseppe Petrarca, OIB 82627518003</item>
    </izvorni_sadrzaj>
    <derivirana_varijabla naziv="DomainObject.Predmet.OstaliListFormatedOIB_1">
      <item>Zlatko Kosec, OIB 70875793577</item>
      <item>Giuseppe Petrarca, OIB 82627518003</item>
    </derivirana_varijabla>
  </DomainObject.Predmet.OstaliListFormatedOIB>
  <DomainObject.Predmet.OstaliListFormatedWithAdress>
    <izvorni_sadrzaj>
      <item>Zlatko Kosec, Dubovica 4, 42230 Dubovica</item>
      <item>Giuseppe Petrarca, Via Coniglio 076, 86090 Castelpetroso</item>
    </izvorni_sadrzaj>
    <derivirana_varijabla naziv="DomainObject.Predmet.OstaliListFormatedWithAdress_1">
      <item>Zlatko Kosec, Dubovica 4, 42230 Dubovica</item>
      <item>Giuseppe Petrarca, Via Coniglio 076, 86090 Castelpetroso</item>
    </derivirana_varijabla>
  </DomainObject.Predmet.OstaliListFormatedWithAdress>
  <DomainObject.Predmet.OstaliListFormatedWithAdressOIB>
    <izvorni_sadrzaj>
      <item>Zlatko Kosec, OIB 70875793577, Dubovica 4, 42230 Dubovica</item>
      <item>Giuseppe Petrarca, OIB 82627518003, Via Coniglio 076, 86090 Castelpetroso</item>
    </izvorni_sadrzaj>
    <derivirana_varijabla naziv="DomainObject.Predmet.OstaliListFormatedWithAdressOIB_1">
      <item>Zlatko Kosec, OIB 70875793577, Dubovica 4, 42230 Dubovica</item>
      <item>Giuseppe Petrarca, OIB 82627518003, Via Coniglio 076, 86090 Castelpetroso</item>
    </derivirana_varijabla>
  </DomainObject.Predmet.OstaliListFormatedWithAdressOIB>
  <DomainObject.Predmet.OstaliListNazivFormated>
    <izvorni_sadrzaj>
      <item>Zlatko Kosec</item>
      <item>Giuseppe Petrarca</item>
    </izvorni_sadrzaj>
    <derivirana_varijabla naziv="DomainObject.Predmet.OstaliListNazivFormated_1">
      <item>Zlatko Kosec</item>
      <item>Giuseppe Petrarca</item>
    </derivirana_varijabla>
  </DomainObject.Predmet.OstaliListNazivFormated>
  <DomainObject.Predmet.OstaliListNazivFormatedOIB>
    <izvorni_sadrzaj>
      <item>Zlatko Kosec, OIB 70875793577</item>
      <item>Giuseppe Petrarca, OIB 82627518003</item>
    </izvorni_sadrzaj>
    <derivirana_varijabla naziv="DomainObject.Predmet.OstaliListNazivFormatedOIB_1">
      <item>Zlatko Kosec, OIB 70875793577</item>
      <item>Giuseppe Petrarca, OIB 82627518003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PRIRODNI IZVORI ENERGIJE d.o.o. za proizvodnju, trgovinu i usluge</izvorni_sadrzaj>
    <derivirana_varijabla naziv="DomainObject.Predmet.ProtustrankaIDrugi_1">PRIRODNI IZVORI ENERGIJE d.o.o. za proizvodnju, trgovinu i usluge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PRIRODNI IZVORI ENERGIJE d.o.o. za proizvodnju, trgovinu i usluge, OIB 21140258085, Zagrebačka 84, 10410 Velika Gorica</izvorni_sadrzaj>
    <derivirana_varijabla naziv="DomainObject.Predmet.ProtustrankaIDrugiAdressOIB_1">PRIRODNI IZVORI ENERGIJE d.o.o. za proizvodnju, trgovinu i usluge, OIB 21140258085, Zagrebačka 84,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PRIRODNI IZVORI ENERGIJE d.o.o. za proizvodnju, trgovinu i usluge</item>
      <item>FINA Regionalni centar Zagreb</item>
      <item>Credo banka dioničko društvo "u stečaju"</item>
      <item>Zlatko Kosec</item>
      <item>Giuseppe Petrarca</item>
    </izvorni_sadrzaj>
    <derivirana_varijabla naziv="DomainObject.Predmet.SudioniciListNaziv_1">
      <item>PRIRODNI IZVORI ENERGIJE d.o.o. za proizvodnju, trgovinu i usluge</item>
      <item>FINA Regionalni centar Zagreb</item>
      <item>Credo banka dioničko društvo "u stečaju"</item>
      <item>Zlatko Kosec</item>
      <item>Giuseppe Petrarca</item>
    </derivirana_varijabla>
  </DomainObject.Predmet.SudioniciListNaziv>
  <DomainObject.Predmet.SudioniciListAdressOIB>
    <izvorni_sadrzaj>
      <item>PRIRODNI IZVORI ENERGIJE d.o.o. za proizvodnju, trgovinu i usluge, OIB 21140258085, Zagrebačka 84,10410 Velika Gorica</item>
      <item>FINA Regionalni centar Zagreb, OIB 85821130368, Trg svibanjskih žrtava 1995. br.1,10000 Zagreb</item>
      <item>Credo banka dioničko društvo "u stečaju", OIB 94141384086, Zrinjsko-Frankopanska 58,21000 Split</item>
      <item>Zlatko Kosec, OIB 70875793577, Dubovica 4,42230 Dubovica</item>
      <item>Giuseppe Petrarca, OIB 82627518003, Via Coniglio 076,86090 Castelpetroso</item>
    </izvorni_sadrzaj>
    <derivirana_varijabla naziv="DomainObject.Predmet.SudioniciListAdressOIB_1">
      <item>PRIRODNI IZVORI ENERGIJE d.o.o. za proizvodnju, trgovinu i usluge, OIB 21140258085, Zagrebačka 84,10410 Velika Gorica</item>
      <item>FINA Regionalni centar Zagreb, OIB 85821130368, Trg svibanjskih žrtava 1995. br.1,10000 Zagreb</item>
      <item>Credo banka dioničko društvo "u stečaju", OIB 94141384086, Zrinjsko-Frankopanska 58,21000 Split</item>
      <item>Zlatko Kosec, OIB 70875793577, Dubovica 4,42230 Dubovica</item>
      <item>Giuseppe Petrarca, OIB 82627518003, Via Coniglio 076,86090 Castelpetroso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21140258085</item>
      <item>, OIB 85821130368</item>
      <item>, OIB 94141384086</item>
      <item>, OIB 70875793577</item>
      <item>, OIB 82627518003</item>
    </izvorni_sadrzaj>
    <derivirana_varijabla naziv="DomainObject.Predmet.SudioniciListNazivOIB_1">
      <item>, OIB 21140258085</item>
      <item>, OIB 85821130368</item>
      <item>, OIB 94141384086</item>
      <item>, OIB 70875793577</item>
      <item>, OIB 82627518003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771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2017-11-29T09:29:00Z</dcterms:created>
  <dc:creator>Draženka Prpić</dc:creator>
  <cp:lastModifiedBy>Draženka Prpić</cp:lastModifiedBy>
  <cp:lastPrinted>2017-11-29T09:30:00Z</cp:lastPrinted>
  <dcterms:modified xmlns:xsi="http://www.w3.org/2001/XMLSchema-instance" xsi:type="dcterms:W3CDTF">2017-11-29T09:30:00Z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1</vt:i4>
  </prop:property>
</prop:Properties>
</file>