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16eb" w14:paraId="6ae16e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761AA">
        <w:t>844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761AA">
        <w:t>RIMALE j.d.o.o., Benkovac, Ivana Meštrovića 8, OIB: 65893793311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362FA">
        <w:t>16</w:t>
      </w:r>
      <w:r w:rsidR="00547B4B">
        <w:t>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761AA">
        <w:t>RIMALE j.d.o.o., Benkovac, Ivana Meštrovića 8, OIB: 65893793311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362FA">
        <w:t>08</w:t>
      </w:r>
      <w:r w:rsidR="00A70A5D">
        <w:t>,</w:t>
      </w:r>
      <w:r w:rsidR="000761AA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 w:rsidR="000761AA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761AA">
        <w:t>RIMALE j.d.o.o., Benkovac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82560C">
        <w:t>rujna</w:t>
      </w:r>
      <w:r w:rsidR="00A626D4">
        <w:t xml:space="preserve"> </w:t>
      </w:r>
      <w:r w:rsidR="00F972A6">
        <w:t>201</w:t>
      </w:r>
      <w:r w:rsidR="00AF0981">
        <w:t>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0761AA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761AA">
        <w:t>43.820,08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0761AA">
        <w:t>pet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D362FA">
        <w:t>16</w:t>
      </w:r>
      <w:r w:rsidR="00547B4B">
        <w:t>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761AA">
        <w:t>RIMALE j.d.o.o., Benkovac</w:t>
      </w:r>
      <w:r w:rsidR="000761A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761AA" w:rsidP="00153B5F" w:rsidR="00153B5F" w:rsidRPr="00D362FA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LJULJETA ĐEVELJEKAJ, Benkovac, Ivana Meštrovića 8</w:t>
      </w:r>
      <w:r w:rsidR="00E67691">
        <w:rPr>
          <w:szCs w:val="24"/>
        </w:rPr>
        <w:t xml:space="preserve"> </w:t>
      </w:r>
      <w:r w:rsidR="00153B5F">
        <w:t>- uz upozorenje na adresu</w:t>
      </w:r>
      <w:r w:rsidR="00D362FA">
        <w:t xml:space="preserve"> </w:t>
      </w:r>
      <w:r w:rsidR="00153B5F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1770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761AA">
      <w:t>844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761AA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709"/>
    <w:rsid w:val="00817A32"/>
    <w:rsid w:val="0082560C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0981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362FA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7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7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</izvorni_sadrzaj>
    <derivirana_varijabla naziv="DomainObject.Predmet.SudioniciListNaziv_1">
      <item>Financijska agencija</item>
      <item>RIMALE jednostavno društvo s ograničenom odgovornošću za usluge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</izvorni_sadrzaj>
    <derivirana_varijabla naziv="DomainObject.Predmet.SudioniciListNazivOIB_1">
      <item>, OIB 85821130368</item>
      <item>, OIB 65893793311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E3770-EF81-4E24-BBE8-79E18D4B7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1867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2016-06-15T12:31:00Z</dcterms:created>
  <dc:creator>Administrator</dc:creator>
  <cp:lastModifiedBy>wsadmin</cp:lastModifiedBy>
  <cp:lastPrinted>2016-03-18T09:50:00Z</cp:lastPrinted>
  <dcterms:modified xmlns:xsi="http://www.w3.org/2001/XMLSchema-instance" xsi:type="dcterms:W3CDTF">2016-06-17T10:53:00Z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