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057c" w14:paraId="998057c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1CDF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16C1C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1CDF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92144-8855-4BA3-B4AA-990B407FF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2017-04-20T11:46:00Z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HEP d.o.o. ELEKTROSLAVONIJA OSIJEK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