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99dc" w14:paraId="67799dc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</w:t>
      </w:r>
      <w:r w:rsidR="006B1A7D">
        <w:t xml:space="preserve">stečajnom masom </w:t>
      </w:r>
      <w:r w:rsidR="00F67616">
        <w:t xml:space="preserve">iza </w:t>
      </w:r>
      <w:r w:rsidR="006B1A7D">
        <w:t xml:space="preserve">DRVO-PROIZVODNJA-EXPORT d.o.o. u stečaju, </w:t>
      </w:r>
      <w:r w:rsidR="00F67616">
        <w:t>Ivanec,</w:t>
      </w:r>
      <w:r w:rsidR="006B1A7D">
        <w:t xml:space="preserve"> </w:t>
      </w:r>
      <w:r w:rsidR="00F67616">
        <w:t>Trg hrvatskih ivanovaca 9</w:t>
      </w:r>
      <w:r w:rsidR="001B038F">
        <w:t xml:space="preserve">, </w:t>
      </w:r>
      <w:r w:rsidR="00F67616">
        <w:t xml:space="preserve">OIB: 01212168118,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ED4F86">
        <w:t>7. ožujka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ED4F86">
        <w:t>13. ožujka</w:t>
      </w:r>
      <w:r w:rsidR="00EC198B">
        <w:t xml:space="preserve">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6B1A7D">
        <w:t xml:space="preserve"> stečajnom masom </w:t>
      </w:r>
      <w:r w:rsidR="00F67616">
        <w:t xml:space="preserve">iza </w:t>
      </w:r>
      <w:r w:rsidR="006B1A7D">
        <w:t xml:space="preserve">DRVO-PROIZVODNJA-EXPORT d.o.o. u stečaju, </w:t>
      </w:r>
      <w:r w:rsidR="00F67616">
        <w:t>Ivanec, Trg hrvatskih ivanovaca 9, OIB: 01212168118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40"/>
        <w:gridCol w:w="1558"/>
        <w:gridCol w:w="1456"/>
        <w:gridCol w:w="1523"/>
        <w:gridCol w:w="1434"/>
      </w:tblGrid>
      <w:tr w:rsidTr="0096662B" w:rsidR="0096662B" w:rsidRPr="00B40BEB">
        <w:trPr>
          <w:jc w:val="center"/>
        </w:trPr>
        <w:tc>
          <w:tcPr>
            <w:tcW w:type="dxa" w:w="1243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6662B" w:rsidR="0096662B" w:rsidRPr="00C46D4B">
        <w:trPr>
          <w:jc w:val="center"/>
        </w:trPr>
        <w:tc>
          <w:tcPr>
            <w:tcW w:type="dxa" w:w="1243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  <w:r w:rsidR="00ED4F86">
              <w:rPr>
                <w:rFonts w:hAnsi="Times New Roman" w:ascii="Times New Roman"/>
                <w:sz w:val="24"/>
                <w:szCs w:val="24"/>
              </w:rPr>
              <w:t xml:space="preserve">Porezna uprava, </w:t>
            </w:r>
            <w:r>
              <w:rPr>
                <w:rFonts w:hAnsi="Times New Roman" w:ascii="Times New Roman"/>
                <w:sz w:val="24"/>
                <w:szCs w:val="24"/>
              </w:rPr>
              <w:t>zastupano po Županijskom državnom odvjetništvu u Varaždinu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42 000 Varaždin</w:t>
            </w:r>
          </w:p>
        </w:tc>
        <w:tc>
          <w:tcPr>
            <w:tcW w:type="auto" w:w="0"/>
          </w:tcPr>
          <w:p w:rsidRDefault="00ED4F86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998.612,09 kn</w:t>
            </w:r>
          </w:p>
        </w:tc>
        <w:tc>
          <w:tcPr>
            <w:tcW w:type="auto" w:w="0"/>
          </w:tcPr>
          <w:p w:rsidRDefault="00ED4F86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998.612,09 kn</w:t>
            </w:r>
          </w:p>
        </w:tc>
      </w:tr>
    </w:tbl>
    <w:p w:rsidRDefault="005A0DA0" w:rsidP="001A28FA" w:rsidR="005A0DA0">
      <w:pPr>
        <w:jc w:val="both"/>
      </w:pPr>
    </w:p>
    <w:p w:rsidRDefault="00ED4F86" w:rsidP="001A28FA" w:rsidR="00ED4F86">
      <w:pPr>
        <w:jc w:val="both"/>
      </w:pPr>
    </w:p>
    <w:p w:rsidRDefault="00ED4F86" w:rsidP="001A28FA" w:rsidR="00ED4F86">
      <w:pPr>
        <w:jc w:val="both"/>
      </w:pPr>
    </w:p>
    <w:p w:rsidRDefault="00ED4F86" w:rsidP="001A28FA" w:rsidR="00ED4F86">
      <w:pPr>
        <w:jc w:val="both"/>
      </w:pPr>
    </w:p>
    <w:p w:rsidRDefault="00ED4F86" w:rsidP="001A28FA" w:rsidR="00ED4F86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6B1A7D">
        <w:t>7. ožujka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</w:t>
      </w:r>
      <w:r w:rsidR="006B1A7D">
        <w:t>Želimir Uršulin iz Ivanca</w:t>
      </w:r>
      <w:r w:rsidR="0096662B">
        <w:t xml:space="preserve">, ispitao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6B1A7D" w:rsidP="00A46D40" w:rsidR="006B1A7D">
      <w:pPr>
        <w:ind w:firstLine="708"/>
        <w:jc w:val="both"/>
      </w:pPr>
    </w:p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ED4F86">
        <w:t>13</w:t>
      </w:r>
      <w:r w:rsidR="006B1A7D">
        <w:t>. ožujka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634708" w:rsidP="005A0DA0" w:rsidR="00634708">
      <w:pPr>
        <w:ind w:firstLine="708" w:left="5664"/>
        <w:jc w:val="both"/>
      </w:pP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6B1A7D" w:rsidP="005A0DA0" w:rsidR="006B1A7D">
      <w:pPr>
        <w:ind w:left="4956"/>
        <w:jc w:val="both"/>
      </w:pPr>
    </w:p>
    <w:p w:rsidRDefault="005A0DA0" w:rsidP="00B274D0" w:rsidR="005A0DA0"/>
    <w:p w:rsidRDefault="006B1A7D" w:rsidP="00B274D0" w:rsidR="006B1A7D"/>
    <w:p w:rsidRDefault="0096662B" w:rsidP="00B274D0" w:rsidR="0096662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6B1A7D">
        <w:t>Želimir Uršulin, Ivanec, Trg hrvatskih ivanovaca 9,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9C1" w:rsidP="00B274D0" w:rsidR="008559C1">
      <w:r>
        <w:separator/>
      </w:r>
    </w:p>
  </w:endnote>
  <w:endnote w:id="0" w:type="continuationSeparator">
    <w:p w:rsidRDefault="008559C1" w:rsidP="00B274D0" w:rsidR="00855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9C1" w:rsidP="00B274D0" w:rsidR="008559C1">
      <w:r>
        <w:separator/>
      </w:r>
    </w:p>
  </w:footnote>
  <w:footnote w:id="0" w:type="continuationSeparator">
    <w:p w:rsidRDefault="008559C1" w:rsidP="00B274D0" w:rsidR="00855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708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ED4F86">
      <w:t>910/16-7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ED4F86">
      <w:t>910/16-7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C676D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34708"/>
    <w:rsid w:val="006463FA"/>
    <w:rsid w:val="006470A8"/>
    <w:rsid w:val="00687544"/>
    <w:rsid w:val="006921C8"/>
    <w:rsid w:val="006B1A7D"/>
    <w:rsid w:val="006C04E5"/>
    <w:rsid w:val="00706F40"/>
    <w:rsid w:val="00715D5C"/>
    <w:rsid w:val="00724D23"/>
    <w:rsid w:val="00725C2B"/>
    <w:rsid w:val="0076179C"/>
    <w:rsid w:val="00764D70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9C1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9F05E3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34555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7DD2"/>
    <w:rsid w:val="00E66FF5"/>
    <w:rsid w:val="00E70F1D"/>
    <w:rsid w:val="00EC198B"/>
    <w:rsid w:val="00EC2148"/>
    <w:rsid w:val="00ED4C25"/>
    <w:rsid w:val="00ED4F86"/>
    <w:rsid w:val="00EE49E6"/>
    <w:rsid w:val="00F006DA"/>
    <w:rsid w:val="00F01BC7"/>
    <w:rsid w:val="00F06877"/>
    <w:rsid w:val="00F22610"/>
    <w:rsid w:val="00F3388D"/>
    <w:rsid w:val="00F67616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C6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76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76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76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76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C6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76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76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76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76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St-910/2016-7</izvorni_sadrzaj>
    <derivirana_varijabla naziv="DomainObject.Oznaka_1">St-910/2016-7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Hranić; Stečajna masa iza DRVO-PROIZVODNJA-EXPORT društvo s ograničenom odgovornošću</izvorni_sadrzaj>
    <derivirana_varijabla naziv="DomainObject.Predmet.StrankaFormated_1">  Ivana Hranić; Stečajna masa iza DRVO-PROIZVODNJA-EXPORT društvo s ograničenom odgovornošću</derivirana_varijabla>
  </DomainObject.Predmet.StrankaFormated>
  <DomainObject.Predmet.StrankaFormatedOIB>
    <izvorni_sadrzaj>  Ivana Hranić, OIB 17695845926; Stečajna masa iza DRVO-PROIZVODNJA-EXPORT društvo s ograničenom odgovornošću, OIB 01212168118</izvorni_sadrzaj>
    <derivirana_varijabla naziv="DomainObject.Predmet.StrankaFormatedOIB_1">  Ivana Hranić, OIB 17695845926; Stečajna masa iza DRVO-PROIZVODNJA-EXPORT društvo s ograničenom odgovornošću, OIB 01212168118</derivirana_varijabla>
  </DomainObject.Predmet.StrankaFormatedOIB>
  <DomainObject.Predmet.StrankaFormatedWithAdress>
    <izvorni_sadrzaj> Ivana Hranić, Ljudevita Gaja 4, 42206 Nova Ves Petrijanečka; Stečajna masa iza DRVO-PROIZVODNJA-EXPORT društvo s ograničenom odgovornošću, Trg hrvatskih ivanovaca 9, 42240 Ivanec</izvorni_sadrzaj>
    <derivirana_varijabla naziv="DomainObject.Predmet.StrankaFormatedWithAdress_1"> Ivana Hranić, Ljudevita Gaja 4, 42206 Nova Ves Petrijanečka; Stečajna masa iza DRVO-PROIZVODNJA-EXPORT društvo s ograničenom odgovornošću, Trg hrvatskih ivanovaca 9, 42240 Ivanec</derivirana_varijabla>
  </DomainObject.Predmet.StrankaFormatedWithAdress>
  <DomainObject.Predmet.StrankaFormatedWithAdressOIB>
    <izvorni_sadrzaj> Ivana Hranić, OIB 17695845926, Ljudevita Gaja 4, 42206 Nova Ves Petrijanečka; Stečajna masa iza DRVO-PROIZVODNJA-EXPORT društvo s ograničenom odgovornošću, OIB 01212168118, Trg hrvatskih ivanovaca 9, 42240 Ivanec</izvorni_sadrzaj>
    <derivirana_varijabla naziv="DomainObject.Predmet.StrankaFormatedWithAdressOIB_1"> Ivana Hranić, OIB 17695845926, Ljudevita Gaja 4, 42206 Nova Ves Petrijanečka; Stečajna masa iza DRVO-PROIZVODNJA-EXPORT društvo s ograničenom odgovornošću, OIB 01212168118, Trg hrvatskih ivanovaca 9, 42240 Ivanec</derivirana_varijabla>
  </DomainObject.Predmet.StrankaFormatedWithAdressOIB>
  <DomainObject.Predmet.StrankaWithAdress>
    <izvorni_sadrzaj>Ivana Hranić Ljudevita Gaja 4,42206 Nova Ves Petrijanečka,Stečajna masa iza DRVO-PROIZVODNJA-EXPORT društvo s ograničenom odgovornošću Trg hrvatskih ivanovaca 9,42240 Ivanec</izvorni_sadrzaj>
    <derivirana_varijabla naziv="DomainObject.Predmet.StrankaWithAdress_1">Ivana Hranić Ljudevita Gaja 4,42206 Nova Ves Petrijanečka,Stečajna masa iza DRVO-PROIZVODNJA-EXPORT društvo s ograničenom odgovornošću Trg hrvatskih ivanovaca 9,42240 Ivanec</derivirana_varijabla>
  </DomainObject.Predmet.StrankaWithAdress>
  <DomainObject.Predmet.StrankaWithAdressOIB>
    <izvorni_sadrzaj>Ivana Hranić, OIB 17695845926, Ljudevita Gaja 4,42206 Nova Ves Petrijanečka,Stečajna masa iza DRVO-PROIZVODNJA-EXPORT društvo s ograničenom odgovornošću, OIB 01212168118, Trg hrvatskih ivanovaca 9,42240 Ivanec</izvorni_sadrzaj>
    <derivirana_varijabla naziv="DomainObject.Predmet.StrankaWithAdressOIB_1">Ivana Hranić, OIB 17695845926, Ljudevita Gaja 4,42206 Nova Ves Petrijanečka,Stečajna masa iza DRVO-PROIZVODNJA-EXPORT društvo s ograničenom odgovornošću, OIB 01212168118, Trg hrvatskih ivanovaca 9,42240 Ivanec</derivirana_varijabla>
  </DomainObject.Predmet.StrankaWithAdressOIB>
  <DomainObject.Predmet.StrankaNazivFormated>
    <izvorni_sadrzaj>Ivana Hranić,Stečajna masa iza DRVO-PROIZVODNJA-EXPORT društvo s ograničenom odgovornošću</izvorni_sadrzaj>
    <derivirana_varijabla naziv="DomainObject.Predmet.StrankaNazivFormated_1">Ivana Hranić,Stečajna masa iza DRVO-PROIZVODNJA-EXPORT društvo s ograničenom odgovornošću</derivirana_varijabla>
  </DomainObject.Predmet.StrankaNazivFormated>
  <DomainObject.Predmet.StrankaNazivFormatedOIB>
    <izvorni_sadrzaj>Ivana Hranić, OIB 17695845926,Stečajna masa iza DRVO-PROIZVODNJA-EXPORT društvo s ograničenom odgovornošću, OIB 01212168118</izvorni_sadrzaj>
    <derivirana_varijabla naziv="DomainObject.Predmet.StrankaNazivFormatedOIB_1">Ivana Hranić, OIB 17695845926,Stečajna masa iza DRVO-PROIZVODNJA-EXPORT društvo s ograničenom odgovornošću, OIB 01212168118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DRVO-PROIZVODNJA-EXPORT društvo s ograničenom odgovornošću</item>
      <item>Ivana Hranić</item>
    </izvorni_sadrzaj>
    <derivirana_varijabla naziv="DomainObject.Predmet.StrankaListFormated_1">
      <item>Stečajna masa iza DRVO-PROIZVODNJA-EXPORT društvo s ograničenom odgovornošću</item>
      <item>Ivana Hranić</item>
    </derivirana_varijabla>
  </DomainObject.Predmet.StrankaListFormated>
  <DomainObject.Predmet.StrankaListFormatedOIB>
    <izvorni_sadrzaj>
      <item>Stečajna masa iza DRVO-PROIZVODNJA-EXPORT društvo s ograničenom odgovornošću, OIB 01212168118</item>
      <item>Ivana Hranić, OIB 17695845926</item>
    </izvorni_sadrzaj>
    <derivirana_varijabla naziv="DomainObject.Predmet.StrankaListFormatedOIB_1">
      <item>Stečajna masa iza DRVO-PROIZVODNJA-EXPORT društvo s ograničenom odgovornošću, OIB 01212168118</item>
      <item>Ivana Hranić, OIB 17695845926</item>
    </derivirana_varijabla>
  </DomainObject.Predmet.StrankaListFormatedOIB>
  <DomainObject.Predmet.StrankaListFormatedWithAdress>
    <izvorni_sadrzaj>
      <item>Stečajna masa iza DRVO-PROIZVODNJA-EXPORT društvo s ograničenom odgovornošću, Trg hrvatskih ivanovaca 9, 42240 Ivanec</item>
      <item>Ivana Hranić, Ljudevita Gaja 4, 42206 Nova Ves Petrijanečka</item>
    </izvorni_sadrzaj>
    <derivirana_varijabla naziv="DomainObject.Predmet.StrankaListFormatedWithAdress_1">
      <item>Stečajna masa iza DRVO-PROIZVODNJA-EXPORT društvo s ograničenom odgovornošću, Trg hrvatskih ivanovaca 9, 42240 Ivanec</item>
      <item>Ivana Hranić, Ljudevita Gaja 4, 42206 Nova Ves Petrijanečka</item>
    </derivirana_varijabla>
  </DomainObject.Predmet.StrankaListFormatedWithAdress>
  <DomainObject.Predmet.StrankaListFormatedWithAdressOIB>
    <izvorni_sadrzaj>
      <item>Stečajna masa iza DRVO-PROIZVODNJA-EXPORT društvo s ograničenom odgovornošću, OIB 01212168118, Trg hrvatskih ivanovaca 9, 42240 Ivanec</item>
      <item>Ivana Hranić, OIB 17695845926, Ljudevita Gaja 4, 42206 Nova Ves Petrijanečka</item>
    </izvorni_sadrzaj>
    <derivirana_varijabla naziv="DomainObject.Predmet.StrankaListFormatedWithAdressOIB_1">
      <item>Stečajna masa iza DRVO-PROIZVODNJA-EXPORT društvo s ograničenom odgovornošću, OIB 01212168118, Trg hrvatskih ivanovaca 9, 42240 Ivanec</item>
      <item>Ivana Hranić, OIB 17695845926, Ljudevita Gaja 4, 42206 Nova Ves Petrijanečka</item>
    </derivirana_varijabla>
  </DomainObject.Predmet.StrankaListFormatedWithAdressOIB>
  <DomainObject.Predmet.StrankaListNazivFormated>
    <izvorni_sadrzaj>
      <item>Stečajna masa iza DRVO-PROIZVODNJA-EXPORT društvo s ograničenom odgovornošću</item>
      <item>Ivana Hranić</item>
    </izvorni_sadrzaj>
    <derivirana_varijabla naziv="DomainObject.Predmet.StrankaListNazivFormated_1">
      <item>Stečajna masa iza DRVO-PROIZVODNJA-EXPORT društvo s ograničenom odgovornošću</item>
      <item>Ivana Hranić</item>
    </derivirana_varijabla>
  </DomainObject.Predmet.StrankaListNazivFormated>
  <DomainObject.Predmet.StrankaListNazivFormatedOIB>
    <izvorni_sadrzaj>
      <item>Stečajna masa iza DRVO-PROIZVODNJA-EXPORT društvo s ograničenom odgovornošću, OIB 01212168118</item>
      <item>Ivana Hranić, OIB 17695845926</item>
    </izvorni_sadrzaj>
    <derivirana_varijabla naziv="DomainObject.Predmet.StrankaListNazivFormatedOIB_1">
      <item>Stečajna masa iza DRVO-PROIZVODNJA-EXPORT društvo s ograničenom odgovornošću, OIB 01212168118</item>
      <item>Ivana Hranić, OIB 17695845926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St-910/2016-7</izvorni_sadrzaj>
    <derivirana_varijabla naziv="DomainObject.PoslovniBrojDokumenta_1">St-910/2016-7</derivirana_varijabla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DRVO-PROIZVODNJA-EXPORT društvo s ograničenom odgovornošću</item>
      <item>Ivana Hranić</item>
      <item>DRVO-PROIZVODNJA-EXPORT d.o.o.</item>
      <item>Po službenoj dužnosti</item>
      <item>ŽELIMIR URŠULIN</item>
    </izvorni_sadrzaj>
    <derivirana_varijabla naziv="DomainObject.Predmet.SudioniciListNaziv_1">
      <item>Stečajna masa iza DRVO-PROIZVODNJA-EXPORT društvo s ograničenom odgovornošću</item>
      <item>Ivana Hranić</item>
      <item>DRVO-PROIZVODNJA-EXPORT d.o.o.</item>
      <item>Po službenoj dužnosti</item>
      <item>ŽELIMIR URŠULIN</item>
    </derivirana_varijabla>
  </DomainObject.Predmet.SudioniciListNaziv>
  <DomainObject.Predmet.SudioniciListAdressOIB>
    <izvorni_sadrzaj>
      <item>Stečajna masa iza DRVO-PROIZVODNJA-EXPORT društvo s ograničenom odgovornošću, OIB 01212168118, Trg hrvatskih ivanovaca 9,42240 Ivanec</item>
      <item>Ivana Hranić, OIB 17695845926, Ljudevita Gaja 4,42206 Nova Ves Petrijanečka</item>
      <item>DRVO-PROIZVODNJA-EXPORT d.o.o., Ive Vojnovića 21,42000 Varaždin</item>
      <item>Po službenoj dužnosti</item>
      <item>ŽELIMIR URŠULIN, OIB 03842320752, Trg hrv. ivanovaca 9,42240 Ivanec</item>
    </izvorni_sadrzaj>
    <derivirana_varijabla naziv="DomainObject.Predmet.SudioniciListAdressOIB_1">
      <item>Stečajna masa iza DRVO-PROIZVODNJA-EXPORT društvo s ograničenom odgovornošću, OIB 01212168118, Trg hrvatskih ivanovaca 9,42240 Ivanec</item>
      <item>Ivana Hranić, OIB 17695845926, Ljudevita Gaja 4,42206 Nova Ves Petrijanečka</item>
      <item>DRVO-PROIZVODNJA-EXPORT d.o.o., Ive Vojnovića 21,42000 Varaždin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01212168118</item>
      <item>, OIB 17695845926</item>
      <item>, OIB null</item>
      <item>, OIB null</item>
      <item>, OIB 03842320752</item>
    </izvorni_sadrzaj>
    <derivirana_varijabla naziv="DomainObject.Predmet.SudioniciListNazivOIB_1">
      <item>, OIB 01212168118</item>
      <item>, OIB 17695845926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7EDC5-19AC-4BB4-8472-F3FC21208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2089</properties:Characters>
  <properties:Lines>113</properties:Lines>
  <properties:Paragraphs>35</properties:Paragraphs>
  <properties:TotalTime>699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2017-03-14T10:57:00Z</cp:lastPrinted>
  <dcterms:modified xmlns:xsi="http://www.w3.org/2001/XMLSchema-instance" xsi:type="dcterms:W3CDTF">2017-03-29T12:43:00Z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