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c820" w14:paraId="dc8c820" w:rsidRDefault="0082457C" w:rsidP="001940FB" w:rsidR="0082457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D0AF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2457C" w:rsidP="00AA6BCF" w:rsidR="0082457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2457C" w:rsidR="0082457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2457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2457C" w:rsidP="0082457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2457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2457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873AA">
        <w:rPr>
          <w:rFonts w:cs="Calibri" w:eastAsia="Arial Unicode MS" w:hAnsi="Calibri" w:ascii="Calibri"/>
          <w:kern w:val="1"/>
          <w:lang w:eastAsia="ar-SA" w:val="hr-HR"/>
        </w:rPr>
        <w:t>LENKA MERDŽO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2457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6873AA">
        <w:rPr>
          <w:rFonts w:cs="Calibri" w:eastAsia="Arial Unicode MS" w:hAnsi="Calibri" w:ascii="Calibri"/>
          <w:kern w:val="1"/>
          <w:lang w:eastAsia="ar-SA" w:val="hr-HR"/>
        </w:rPr>
        <w:t>124.915,25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6873AA">
        <w:rPr>
          <w:rFonts w:cs="Calibri" w:hAnsi="Calibri" w:ascii="Calibri"/>
        </w:rPr>
        <w:t>14.915,25</w:t>
      </w:r>
      <w:r w:rsidR="001D182A" w:rsidRPr="001D182A">
        <w:rPr>
          <w:rFonts w:cs="Calibri" w:hAnsi="Calibri" w:ascii="Calibri"/>
        </w:rPr>
        <w:t xml:space="preserve"> kn</w:t>
      </w:r>
      <w:r w:rsidR="00ED0AFF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10.</w:t>
      </w:r>
      <w:r w:rsidR="006873AA">
        <w:rPr>
          <w:rFonts w:cs="Calibri" w:hAnsi="Calibri" w:ascii="Calibri"/>
        </w:rPr>
        <w:t>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2457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2457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2457C" w:rsidRPr="0082457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2457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2457C" w:rsidP="001D182A" w:rsidR="0082457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2457C" w:rsidP="001D182A" w:rsidR="0082457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2B5B2E" w:rsidR="006873AA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873AA" w:rsidP="006873AA" w:rsidR="006873AA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73AA" w:rsidP="006873AA" w:rsidR="006873AA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LENKA MERDŽO, Stepinčeva 47</w:t>
            </w:r>
            <w:r w:rsidRPr="001D182A">
              <w:rPr>
                <w:rFonts w:cs="Calibri" w:hAnsi="Calibri" w:ascii="Calibri"/>
              </w:rPr>
              <w:t>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28390863015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873AA" w:rsidP="006873AA" w:rsidR="006873AA" w:rsidRPr="002B5B2E">
            <w:pPr>
              <w:rPr>
                <w:rFonts w:cs="Calibri" w:hAnsi="Calibri" w:ascii="Calibri"/>
              </w:rPr>
            </w:pPr>
            <w:r w:rsidRPr="002B5B2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6873AA" w:rsidP="006873AA" w:rsidR="006873AA" w:rsidRPr="002B5B2E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873AA" w:rsidP="006873AA" w:rsidR="006873AA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>
              <w:rPr>
                <w:rFonts w:cs="Calibri" w:hAnsi="Calibri" w:ascii="Calibri"/>
              </w:rPr>
              <w:t>2</w:t>
            </w:r>
            <w:r w:rsidRPr="001D182A">
              <w:rPr>
                <w:rFonts w:cs="Calibri" w:hAnsi="Calibri" w:ascii="Calibri"/>
              </w:rPr>
              <w:t>4.</w:t>
            </w:r>
            <w:r>
              <w:rPr>
                <w:rFonts w:cs="Calibri" w:hAnsi="Calibri" w:ascii="Calibri"/>
              </w:rPr>
              <w:t>915</w:t>
            </w:r>
            <w:r w:rsidRPr="001D182A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>25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73AA" w:rsidP="006873AA" w:rsidR="006873AA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114.915,25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73AA" w:rsidP="006873AA" w:rsidR="006873AA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10.</w:t>
            </w:r>
            <w:r>
              <w:rPr>
                <w:rFonts w:cs="Calibri" w:hAnsi="Calibri" w:ascii="Calibri"/>
              </w:rPr>
              <w:t>0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30CA1" w:rsidP="00530CA1" w:rsidR="00530CA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C016B" w:rsidP="00BD7485" w:rsidR="00BD748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485" w:rsidP="00BD7485" w:rsidR="00BD748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D7485" w:rsidP="00BD7485" w:rsidR="00BD748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D7485" w:rsidP="00BD7485" w:rsidR="00BD748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169" w:rsidR="00E37169">
      <w:pPr>
        <w:spacing w:after="0"/>
      </w:pPr>
      <w:r>
        <w:separator/>
      </w:r>
    </w:p>
  </w:endnote>
  <w:endnote w:id="0" w:type="continuationSeparator">
    <w:p w:rsidRDefault="00E37169" w:rsidR="00E371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0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169" w:rsidR="00E37169">
      <w:pPr>
        <w:spacing w:after="0"/>
      </w:pPr>
      <w:r>
        <w:separator/>
      </w:r>
    </w:p>
  </w:footnote>
  <w:footnote w:id="0" w:type="continuationSeparator">
    <w:p w:rsidRDefault="00E37169" w:rsidR="00E3716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04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5B2E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5C87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3F4CBD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0CA1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4C89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3271"/>
    <w:rsid w:val="006748E8"/>
    <w:rsid w:val="00675461"/>
    <w:rsid w:val="006761BC"/>
    <w:rsid w:val="00683318"/>
    <w:rsid w:val="00684645"/>
    <w:rsid w:val="00685300"/>
    <w:rsid w:val="006857C0"/>
    <w:rsid w:val="006873AA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39DA"/>
    <w:rsid w:val="007B4121"/>
    <w:rsid w:val="007B5399"/>
    <w:rsid w:val="007C016B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457C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475EB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D7485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76F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404F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169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AFF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4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04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04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04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04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4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04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04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04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04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F94A3-6084-48E3-AD59-680B6E68C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1442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St-651/2017-205 / Podnesak - Podnesak (-205.docx)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