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b39d" w14:paraId="117b39d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E70F1D" w:rsidP="00405BE6" w:rsidR="00405BE6">
      <w:pPr>
        <w:jc w:val="right"/>
      </w:pPr>
      <w:r>
        <w:t xml:space="preserve">    13 St-789/16-19</w:t>
      </w:r>
    </w:p>
    <w:p w:rsidRDefault="00405BE6" w:rsidP="00405BE6" w:rsidR="00405BE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BE6" w:rsidP="00405BE6" w:rsidR="00405BE6" w:rsidRPr="00D21A2C"/>
    <w:p w:rsidRDefault="00405BE6" w:rsidP="00405BE6" w:rsidR="00405BE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5BE6" w:rsidP="00405BE6" w:rsidR="00405BE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032E" w:rsidP="00547999" w:rsidR="00A1032E" w:rsidRPr="00B82754">
      <w:pPr>
        <w:rPr>
          <w:sz w:val="22"/>
          <w:szCs w:val="22"/>
        </w:rPr>
      </w:pPr>
    </w:p>
    <w:p w:rsidRDefault="00405BE6" w:rsidP="00405BE6" w:rsidR="00405BE6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</w:t>
      </w:r>
      <w:r w:rsidR="00547999">
        <w:t xml:space="preserve">                        </w:t>
      </w:r>
      <w:r>
        <w:t xml:space="preserve">          </w:t>
      </w:r>
    </w:p>
    <w:p w:rsidRDefault="00A1032E" w:rsidP="00A1032E" w:rsidR="00A1032E">
      <w:pPr>
        <w:jc w:val="center"/>
      </w:pPr>
      <w:r>
        <w:t>R E P U B L I K A    H R V A T S K A</w:t>
      </w:r>
    </w:p>
    <w:p w:rsidRDefault="00405BE6" w:rsidP="00405BE6" w:rsidR="00405BE6">
      <w:pPr>
        <w:jc w:val="center"/>
      </w:pPr>
      <w:r w:rsidRPr="001A6A6A">
        <w:t>R J E Š E N J E</w:t>
      </w:r>
    </w:p>
    <w:p w:rsidRDefault="00405BE6" w:rsidP="00405BE6" w:rsidR="00405BE6">
      <w:pPr>
        <w:jc w:val="both"/>
      </w:pPr>
    </w:p>
    <w:p w:rsidRDefault="00405BE6" w:rsidP="00405BE6" w:rsidR="00405BE6">
      <w:pPr>
        <w:jc w:val="both"/>
      </w:pPr>
    </w:p>
    <w:p w:rsidRDefault="00E70F1D" w:rsidP="00A1032E" w:rsidR="00E70F1D">
      <w:pPr>
        <w:ind w:firstLine="992" w:left="-284"/>
        <w:jc w:val="both"/>
        <w:rPr>
          <w:bCs/>
        </w:rPr>
      </w:pPr>
      <w:r>
        <w:t>Trgovački sud u Osijeku, po sucu Jadranki Herman, u stečajnom</w:t>
      </w:r>
      <w:r w:rsidR="00547999">
        <w:t xml:space="preserve"> postupku nad dužnikom </w:t>
      </w:r>
      <w:r>
        <w:rPr>
          <w:color w:val="000000"/>
        </w:rPr>
        <w:t>VINAJ-ŠPED d.o.o. za proizvodnju, trgovinu i usluge, Stari Jankovci, Naselje Ruđera Boškovića 16, MBS: 030020515, OIB: 91166938322</w:t>
      </w:r>
      <w:r>
        <w:rPr>
          <w:bCs/>
        </w:rPr>
        <w:t xml:space="preserve">, dana 20. veljače 2018. </w:t>
      </w:r>
    </w:p>
    <w:p w:rsidRDefault="00E70F1D" w:rsidP="00405BE6" w:rsidR="00E70F1D">
      <w:pPr>
        <w:ind w:firstLine="1004" w:left="-284"/>
        <w:jc w:val="both"/>
        <w:rPr>
          <w:bCs/>
        </w:rPr>
      </w:pPr>
    </w:p>
    <w:p w:rsidRDefault="00405BE6" w:rsidP="00405BE6" w:rsidR="00405BE6">
      <w:pPr>
        <w:ind w:firstLine="1004" w:left="-284"/>
        <w:jc w:val="both"/>
      </w:pPr>
      <w:r w:rsidRPr="005B02ED">
        <w:t xml:space="preserve">    </w:t>
      </w:r>
    </w:p>
    <w:p w:rsidRDefault="00405BE6" w:rsidP="00405BE6" w:rsidR="00405BE6" w:rsidRPr="001A6A6A">
      <w:pPr>
        <w:jc w:val="center"/>
      </w:pPr>
      <w:r w:rsidRPr="001A6A6A">
        <w:t>r i j e š i o  j e</w:t>
      </w:r>
    </w:p>
    <w:p w:rsidRDefault="008D6901" w:rsidP="009A6857" w:rsidR="00BF1A8F">
      <w:pPr>
        <w:pStyle w:val="Tijeloteksta"/>
      </w:pPr>
      <w:r>
        <w:tab/>
      </w:r>
    </w:p>
    <w:p w:rsidRDefault="00547999" w:rsidP="009A6857" w:rsidR="00547999" w:rsidRPr="00BB13AD">
      <w:pPr>
        <w:pStyle w:val="Tijeloteksta"/>
      </w:pPr>
    </w:p>
    <w:p w:rsidRDefault="00405BE6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BC1F07">
        <w:rPr>
          <w:bCs/>
        </w:rPr>
        <w:t>m upravitelju Mirsadu Demirović</w:t>
      </w:r>
      <w:r w:rsidR="00A863EB">
        <w:t xml:space="preserve"> dipl. oec iz Gunje, Kolodvorska 4, OIB 18540805456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E70F1D">
        <w:rPr>
          <w:color w:val="000000"/>
        </w:rPr>
        <w:t>VINAJ-ŠPED d.o.o. za proizvodnju, trgovinu i usluge, Stari Jankovci, Naselje Ruđera Boškovića 16, MBS: 030020515, OIB: 91166938322.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CF3038">
        <w:t>ro račun stečajn</w:t>
      </w:r>
      <w:r w:rsidR="00E70F1D">
        <w:t>og upravitelja Mirsada Demirović iz Gunje</w:t>
      </w:r>
      <w:r w:rsidR="00CF3038">
        <w:t xml:space="preserve">, </w:t>
      </w:r>
      <w:r w:rsidR="00136E56">
        <w:t xml:space="preserve">IBAN: </w:t>
      </w:r>
      <w:r w:rsidR="00B753C3">
        <w:t>HR</w:t>
      </w:r>
      <w:r w:rsidR="00BC1F07">
        <w:t>4523400093100970206</w:t>
      </w:r>
      <w:r w:rsidR="005D233A">
        <w:t xml:space="preserve">, sa kontovnika dužnika </w:t>
      </w:r>
      <w:r w:rsidR="00AE610F">
        <w:t xml:space="preserve">8500 Fond za pokriće troškova stečajnog postupka. 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AE610F" w:rsidR="00902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E610F">
        <w:rPr>
          <w:bCs/>
        </w:rPr>
        <w:t>789/16-10 od 13. rujna</w:t>
      </w:r>
      <w:r w:rsidR="00926334">
        <w:rPr>
          <w:bCs/>
        </w:rPr>
        <w:t xml:space="preserve"> 2017</w:t>
      </w:r>
      <w:r>
        <w:rPr>
          <w:bCs/>
        </w:rPr>
        <w:t>. godine pokrenut je prethodni postupak nad dužnikom</w:t>
      </w:r>
      <w:r w:rsidR="00926334">
        <w:rPr>
          <w:color w:val="000000"/>
        </w:rPr>
        <w:t xml:space="preserve"> </w:t>
      </w:r>
      <w:r w:rsidR="00AE610F">
        <w:rPr>
          <w:color w:val="000000"/>
        </w:rPr>
        <w:t>VINAJ-ŠPED d.o.o. za proizvodnju, trgovinu i usluge, Stari Jankovci, Naselje Ruđera Boškovića 16, MBS: 030020515, OIB: 91166938322</w:t>
      </w:r>
      <w:r>
        <w:rPr>
          <w:bCs/>
        </w:rPr>
        <w:t>. Istim rješenjem imenovan</w:t>
      </w:r>
      <w:r w:rsidR="00AE610F">
        <w:rPr>
          <w:bCs/>
        </w:rPr>
        <w:t xml:space="preserve"> </w:t>
      </w:r>
      <w:r w:rsidR="00926334">
        <w:rPr>
          <w:bCs/>
        </w:rPr>
        <w:t xml:space="preserve"> je privremen</w:t>
      </w:r>
      <w:r w:rsidR="00AE610F">
        <w:rPr>
          <w:bCs/>
        </w:rPr>
        <w:t xml:space="preserve">i </w:t>
      </w:r>
      <w:r w:rsidR="00926334">
        <w:rPr>
          <w:bCs/>
        </w:rPr>
        <w:t>stečajn</w:t>
      </w:r>
      <w:r w:rsidR="00AE610F">
        <w:rPr>
          <w:bCs/>
        </w:rPr>
        <w:t>i</w:t>
      </w:r>
      <w:r>
        <w:rPr>
          <w:bCs/>
        </w:rPr>
        <w:t xml:space="preserve"> upravitelj</w:t>
      </w:r>
      <w:r w:rsidR="00AE610F">
        <w:rPr>
          <w:bCs/>
        </w:rPr>
        <w:t xml:space="preserve"> Mirsad Demirović dipl. oec.</w:t>
      </w:r>
      <w:r w:rsidR="00926334">
        <w:rPr>
          <w:bCs/>
        </w:rPr>
        <w:t xml:space="preserve">iz </w:t>
      </w:r>
      <w:r w:rsidR="00AE610F">
        <w:rPr>
          <w:bCs/>
        </w:rPr>
        <w:t xml:space="preserve">Gunje,  </w:t>
      </w:r>
      <w:r w:rsidR="00926334">
        <w:rPr>
          <w:bCs/>
        </w:rPr>
        <w:t xml:space="preserve">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</w:t>
      </w:r>
      <w:r w:rsidR="00926334">
        <w:rPr>
          <w:bCs/>
        </w:rPr>
        <w:t xml:space="preserve"> </w:t>
      </w:r>
      <w:r w:rsidR="00B03C6B">
        <w:rPr>
          <w:bCs/>
        </w:rPr>
        <w:t xml:space="preserve"> </w:t>
      </w:r>
      <w:r w:rsidR="00926334">
        <w:rPr>
          <w:bCs/>
        </w:rPr>
        <w:t xml:space="preserve">postupka </w:t>
      </w:r>
      <w:r w:rsidR="00B03C6B">
        <w:rPr>
          <w:bCs/>
        </w:rPr>
        <w:t>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547999" w:rsidP="00547999" w:rsidR="00547999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547999" w:rsidP="00547999" w:rsidR="00547999">
      <w:pPr>
        <w:jc w:val="right"/>
      </w:pPr>
      <w:r>
        <w:t xml:space="preserve">    13 St-789/16-19</w:t>
      </w:r>
    </w:p>
    <w:p w:rsidRDefault="00547999" w:rsidP="00547999" w:rsidR="00547999">
      <w:pPr>
        <w:pStyle w:val="Tijeloteksta"/>
        <w:ind w:firstLine="708"/>
        <w:jc w:val="center"/>
        <w:rPr>
          <w:bCs/>
        </w:rPr>
      </w:pPr>
    </w:p>
    <w:p w:rsidRDefault="00547999" w:rsidP="00547999" w:rsidR="00547999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AE610F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</w:t>
      </w:r>
      <w:r w:rsidR="00B03C6B">
        <w:rPr>
          <w:bCs/>
        </w:rPr>
        <w:t xml:space="preserve"> je sve</w:t>
      </w:r>
      <w:r w:rsidR="00926334">
        <w:rPr>
          <w:bCs/>
        </w:rPr>
        <w:t xml:space="preserve"> potrebne radnje, te je sastavi</w:t>
      </w:r>
      <w:r>
        <w:rPr>
          <w:bCs/>
        </w:rPr>
        <w:t>o</w:t>
      </w:r>
      <w:r w:rsidR="00B03C6B">
        <w:rPr>
          <w:bCs/>
        </w:rPr>
        <w:t xml:space="preserve"> i </w:t>
      </w:r>
      <w:r w:rsidR="00926334">
        <w:rPr>
          <w:bCs/>
        </w:rPr>
        <w:t>dostavi</w:t>
      </w:r>
      <w:r w:rsidR="00195025">
        <w:rPr>
          <w:bCs/>
        </w:rPr>
        <w:t>o</w:t>
      </w:r>
      <w:r w:rsidR="00B03C6B">
        <w:rPr>
          <w:bCs/>
        </w:rPr>
        <w:t xml:space="preserve"> svoje pisano izvješće</w:t>
      </w:r>
      <w:r w:rsidR="004B1D71">
        <w:rPr>
          <w:bCs/>
        </w:rPr>
        <w:t xml:space="preserve"> od </w:t>
      </w:r>
      <w:r w:rsidR="00195025">
        <w:rPr>
          <w:bCs/>
        </w:rPr>
        <w:t>9. listopada</w:t>
      </w:r>
      <w:r w:rsidR="00472B1B">
        <w:rPr>
          <w:bCs/>
        </w:rPr>
        <w:t xml:space="preserve"> </w:t>
      </w:r>
      <w:r w:rsidR="00136E56">
        <w:rPr>
          <w:bCs/>
        </w:rPr>
        <w:t>2017</w:t>
      </w:r>
      <w:r w:rsidR="00195025">
        <w:rPr>
          <w:bCs/>
        </w:rPr>
        <w:t>. godine</w:t>
      </w:r>
      <w:r w:rsidR="00A11620">
        <w:rPr>
          <w:bCs/>
        </w:rPr>
        <w:t xml:space="preserve"> te</w:t>
      </w:r>
      <w:r w:rsidR="00195025">
        <w:rPr>
          <w:bCs/>
        </w:rPr>
        <w:t xml:space="preserve"> je  nazočio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</w:t>
      </w:r>
      <w:r w:rsidR="00195025">
        <w:rPr>
          <w:bCs/>
        </w:rPr>
        <w:t xml:space="preserve">m dana 19. listopada </w:t>
      </w:r>
      <w:r w:rsidR="00472B1B">
        <w:rPr>
          <w:bCs/>
        </w:rPr>
        <w:t xml:space="preserve">2017. godine.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195025">
        <w:rPr>
          <w:bCs/>
        </w:rPr>
        <w:t>24. studenog</w:t>
      </w:r>
      <w:r w:rsidR="00472B1B">
        <w:rPr>
          <w:bCs/>
        </w:rPr>
        <w:t xml:space="preserve"> 2017. godine privremen</w:t>
      </w:r>
      <w:r w:rsidR="00195025">
        <w:rPr>
          <w:bCs/>
        </w:rPr>
        <w:t xml:space="preserve">i stečajni upravitelj u spis je dostavio    </w:t>
      </w:r>
      <w:r>
        <w:rPr>
          <w:bCs/>
        </w:rPr>
        <w:t xml:space="preserve">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472B1B">
        <w:t>obujam poslova i rad privremen</w:t>
      </w:r>
      <w:r w:rsidR="00A1032E">
        <w:t>og stečajnog upravitelja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A1032E">
        <w:t xml:space="preserve">20. veljača </w:t>
      </w:r>
      <w:r w:rsidR="00472B1B">
        <w:t xml:space="preserve"> 2018.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72B1B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A11620" w:rsidP="009A6857" w:rsidR="009A6857">
      <w:pPr>
        <w:pStyle w:val="Tijeloteksta"/>
        <w:numPr>
          <w:ilvl w:val="0"/>
          <w:numId w:val="21"/>
        </w:numPr>
        <w:jc w:val="left"/>
      </w:pPr>
      <w:r>
        <w:t>Stečajn</w:t>
      </w:r>
      <w:r w:rsidR="00A1032E">
        <w:t xml:space="preserve">i upravitelj Mirsad Demorović     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1032E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6/3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5025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47999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045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032E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610F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1A57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0F1D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2017.</izvorni_sadrzaj>
    <derivirana_varijabla naziv="DomainObject.Predmet.DatumRjesavanja_1">16.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VINAJ-ŠPED d.o.o. za proizvodnju, trgovinu i usluge</izvorni_sadrzaj>
    <derivirana_varijabla naziv="DomainObject.Predmet.ProtustrankaFormated_1">  VINAJ-ŠPED d.o.o. za proizvodnju, trgovinu i usluge</derivirana_varijabla>
  </DomainObject.Predmet.ProtustrankaFormated>
  <DomainObject.Predmet.ProtustrankaFormatedOIB>
    <izvorni_sadrzaj>  VINAJ-ŠPED d.o.o. za proizvodnju, trgovinu i usluge, OIB 91166938322</izvorni_sadrzaj>
    <derivirana_varijabla naziv="DomainObject.Predmet.ProtustrankaFormatedOIB_1">  VINAJ-ŠPED d.o.o. za proizvodnju, trgovinu i usluge, OIB 91166938322</derivirana_varijabla>
  </DomainObject.Predmet.ProtustrankaFormatedOIB>
  <DomainObject.Predmet.ProtustrankaFormatedWithAdress>
    <izvorni_sadrzaj> VINAJ-ŠPED d.o.o. za proizvodnju, trgovinu i usluge, Naselje Ruđera Boškovića 16, 32241 Stari Jankovci</izvorni_sadrzaj>
    <derivirana_varijabla naziv="DomainObject.Predmet.ProtustrankaFormatedWithAdress_1"> VINAJ-ŠPED d.o.o. za proizvodnju, trgovinu i usluge, Naselje Ruđera Boškovića 16, 32241 Stari Jankovci</derivirana_varijabla>
  </DomainObject.Predmet.ProtustrankaFormatedWithAdress>
  <DomainObject.Predmet.ProtustrankaFormatedWithAdressOIB>
    <izvorni_sadrzaj> VINAJ-ŠPED d.o.o. za proizvodnju, trgovinu i usluge, OIB 91166938322, Naselje Ruđera Boškovića 16, 32241 Stari Jankovci</izvorni_sadrzaj>
    <derivirana_varijabla naziv="DomainObject.Predmet.ProtustrankaFormatedWithAdressOIB_1"> VINAJ-ŠPED d.o.o. za proizvodnju, trgovinu i usluge, OIB 91166938322, Naselje Ruđera Boškovića 16, 32241 Stari Jankovci</derivirana_varijabla>
  </DomainObject.Predmet.ProtustrankaFormatedWithAdressOIB>
  <DomainObject.Predmet.ProtustrankaWithAdress>
    <izvorni_sadrzaj>VINAJ-ŠPED d.o.o. za proizvodnju, trgovinu i usluge Naselje Ruđera Boškovića 16, 32241 Stari Jankovci</izvorni_sadrzaj>
    <derivirana_varijabla naziv="DomainObject.Predmet.ProtustrankaWithAdress_1">VINAJ-ŠPED d.o.o. za proizvodnju, trgovinu i usluge Naselje Ruđera Boškovića 16, 32241 Stari Jankovci</derivirana_varijabla>
  </DomainObject.Predmet.ProtustrankaWithAdress>
  <DomainObject.Predmet.ProtustrankaWithAdressOIB>
    <izvorni_sadrzaj>VINAJ-ŠPED d.o.o. za proizvodnju, trgovinu i usluge, OIB 91166938322, Naselje Ruđera Boškovića 16, 32241 Stari Jankovci</izvorni_sadrzaj>
    <derivirana_varijabla naziv="DomainObject.Predmet.ProtustrankaWithAdressOIB_1">VINAJ-ŠPED d.o.o. za proizvodnju, trgovinu i usluge, OIB 91166938322, Naselje Ruđera Boškovića 16, 32241 Stari Jankovci</derivirana_varijabla>
  </DomainObject.Predmet.ProtustrankaWithAdressOIB>
  <DomainObject.Predmet.ProtustrankaNazivFormated>
    <izvorni_sadrzaj>VINAJ-ŠPED d.o.o. za proizvodnju, trgovinu i usluge</izvorni_sadrzaj>
    <derivirana_varijabla naziv="DomainObject.Predmet.ProtustrankaNazivFormated_1">VINAJ-ŠPED d.o.o. za proizvodnju, trgovinu i usluge</derivirana_varijabla>
  </DomainObject.Predmet.ProtustrankaNazivFormated>
  <DomainObject.Predmet.ProtustrankaNazivFormatedOIB>
    <izvorni_sadrzaj>VINAJ-ŠPED d.o.o. za proizvodnju, trgovinu i usluge, OIB 91166938322</izvorni_sadrzaj>
    <derivirana_varijabla naziv="DomainObject.Predmet.ProtustrankaNazivFormatedOIB_1">VINAJ-ŠPED d.o.o. za proizvodnju, trgovinu i usluge, OIB 91166938322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VINAJ-ŠPED d.o.o. za proizvodnju, trgovinu i usluge</item>
    </izvorni_sadrzaj>
    <derivirana_varijabla naziv="DomainObject.Predmet.ProtuStrankaListFormated_1">
      <item>VINAJ-ŠPED d.o.o. za proizvodnju, trgovinu i usluge</item>
    </derivirana_varijabla>
  </DomainObject.Predmet.ProtuStrankaListFormated>
  <DomainObject.Predmet.ProtuStrankaListFormatedOIB>
    <izvorni_sadrzaj>
      <item>VINAJ-ŠPED d.o.o. za proizvodnju, trgovinu i usluge, OIB 91166938322</item>
    </izvorni_sadrzaj>
    <derivirana_varijabla naziv="DomainObject.Predmet.ProtuStrankaListFormatedOIB_1">
      <item>VINAJ-ŠPED d.o.o. za proizvodnju, trgovinu i usluge, OIB 91166938322</item>
    </derivirana_varijabla>
  </DomainObject.Predmet.ProtuStrankaListFormatedOIB>
  <DomainObject.Predmet.ProtuStrankaListFormatedWithAdress>
    <izvorni_sadrzaj>
      <item>VINAJ-ŠPED d.o.o. za proizvodnju, trgovinu i usluge, Naselje Ruđera Boškovića 16, 32241 Stari Jankovci</item>
    </izvorni_sadrzaj>
    <derivirana_varijabla naziv="DomainObject.Predmet.ProtuStrankaListFormatedWithAdress_1">
      <item>VINAJ-ŠPED d.o.o. za proizvodnju, trgovinu i usluge, Naselje Ruđera Boškovića 16, 32241 Stari Jankovci</item>
    </derivirana_varijabla>
  </DomainObject.Predmet.ProtuStrankaListFormatedWithAdress>
  <DomainObject.Predmet.ProtuStrankaListFormatedWithAdressOIB>
    <izvorni_sadrzaj>
      <item>VINAJ-ŠPED d.o.o. za proizvodnju, trgovinu i usluge, OIB 91166938322, Naselje Ruđera Boškovića 16, 32241 Stari Jankovci</item>
    </izvorni_sadrzaj>
    <derivirana_varijabla naziv="DomainObject.Predmet.ProtuStrankaListFormatedWithAdressOIB_1">
      <item>VINAJ-ŠPED d.o.o. za proizvodnju, trgovinu i usluge, OIB 91166938322, Naselje Ruđera Boškovića 16, 32241 Stari Jankovci</item>
    </derivirana_varijabla>
  </DomainObject.Predmet.ProtuStrankaListFormatedWithAdressOIB>
  <DomainObject.Predmet.ProtuStrankaListNazivFormated>
    <izvorni_sadrzaj>
      <item>VINAJ-ŠPED d.o.o. za proizvodnju, trgovinu i usluge</item>
    </izvorni_sadrzaj>
    <derivirana_varijabla naziv="DomainObject.Predmet.ProtuStrankaListNazivFormated_1">
      <item>VINAJ-ŠPED d.o.o. za proizvodnju, trgovinu i usluge</item>
    </derivirana_varijabla>
  </DomainObject.Predmet.ProtuStrankaListNazivFormated>
  <DomainObject.Predmet.ProtuStrankaListNazivFormatedOIB>
    <izvorni_sadrzaj>
      <item>VINAJ-ŠPED d.o.o. za proizvodnju, trgovinu i usluge, OIB 91166938322</item>
    </izvorni_sadrzaj>
    <derivirana_varijabla naziv="DomainObject.Predmet.ProtuStrankaListNazivFormatedOIB_1">
      <item>VINAJ-ŠPED d.o.o. za proizvodnju, trgovinu i usluge, OIB 91166938322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VINAJ-ŠPED d.o.o. za proizvodnju, trgovinu i usluge</izvorni_sadrzaj>
    <derivirana_varijabla naziv="DomainObject.Predmet.ProtustrankaIDrugi_1">VINAJ-ŠPED d.o.o.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VINAJ-ŠPED d.o.o. za proizvodnju, trgovinu i usluge, OIB 91166938322, Naselje Ruđera Boškovića 16, 32241 Stari Jankovci</izvorni_sadrzaj>
    <derivirana_varijabla naziv="DomainObject.Predmet.ProtustrankaIDrugiAdressOIB_1">VINAJ-ŠPED d.o.o. za proizvodnju, trgovinu i usluge, OIB 91166938322, Naselje Ruđera Boškovića 16,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2017.</izvorni_sadrzaj>
    <derivirana_varijabla naziv="DomainObject.Predmet.OdlukaRjesenje.DatumDonosenjaOdluke_1">16.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St-789/2016-15</izvorni_sadrzaj>
    <derivirana_varijabla naziv="DomainObject.Predmet.OdlukaRjesenje.Oznaka_1">St-789/2016-15</derivirana_varijabla>
  </DomainObject.Predmet.OdlukaRjesenje.Oznaka>
  <DomainObject.Predmet.SudioniciListNaziv>
    <izvorni_sadrzaj>
      <item>VINAJ-ŠPED d.o.o. za proizvodnju, trgovinu i usluge</item>
      <item>RH MF POREZNA UPRAVA POREZNO MJESTO VUKOVAR</item>
    </izvorni_sadrzaj>
    <derivirana_varijabla naziv="DomainObject.Predmet.SudioniciListNaziv_1">
      <item>VINAJ-ŠPED d.o.o. za proizvodnju, trgovinu i usluge</item>
      <item>RH MF POREZNA UPRAVA POREZNO MJESTO VUKOVAR</item>
    </derivirana_varijabla>
  </DomainObject.Predmet.SudioniciListNaziv>
  <DomainObject.Predmet.SudioniciListAdressOIB>
    <izvorni_sadrzaj>
      <item>VINAJ-ŠPED d.o.o. za proizvodnju, trgovinu i usluge, OIB 91166938322, Naselje Ruđera Boškovića 16,32241 Stari Jankovci</item>
      <item>RH MF POREZNA UPRAVA POREZNO MJESTO VUKOVAR, OIB 18683136487</item>
    </izvorni_sadrzaj>
    <derivirana_varijabla naziv="DomainObject.Predmet.SudioniciListAdressOIB_1">
      <item>VINAJ-ŠPED d.o.o. za proizvodnju, trgovinu i usluge, OIB 91166938322, Naselje Ruđera Boškovića 16,32241 Stari Jankovci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91166938322</item>
      <item>, OIB 18683136487</item>
    </izvorni_sadrzaj>
    <derivirana_varijabla naziv="DomainObject.Predmet.SudioniciListNazivOIB_1">
      <item>, OIB 91166938322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3D0E5-5153-4329-9BA5-FD0E0EEEE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2567</properties:Characters>
  <properties:Lines>90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2018-02-20T12:57:00Z</dcterms:created>
  <dc:creator>hermanj</dc:creator>
  <cp:lastModifiedBy>Maja Kocijan</cp:lastModifiedBy>
  <cp:lastPrinted>2018-02-20T13:07:00Z</cp:lastPrinted>
  <dcterms:modified xmlns:xsi="http://www.w3.org/2001/XMLSchema-instance" xsi:type="dcterms:W3CDTF">2018-02-20T13:11:00Z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Mirsad Demirović - NAGRADA.docx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