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086816" w:rsidR="0077179E" w:rsidRPr="00EB5FFA">
        <w:tc>
          <w:tcPr>
            <w:tcW w:type="dxa" w:w="2829"/>
            <w:shd w:fill="auto" w:color="auto" w:val="clear"/>
          </w:tcPr>
          <w:p w:rsidRDefault="0077179E" w:rsidP="0077179E" w:rsidR="0077179E" w:rsidRPr="00EB5FFA">
            <w:pPr>
              <w:spacing w:lineRule="auto" w:line="240"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 w:rsidRPr="00EB5FFA">
              <w:rPr>
                <w:rFonts w:cs="Times New Roman"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3" id="3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77179E" w:rsidP="0077179E" w:rsidR="0077179E" w:rsidRPr="00EB5FFA">
            <w:pPr>
              <w:spacing w:lineRule="auto" w:line="240" w:after="0" w:before="12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EB5FFA">
              <w:rPr>
                <w:rFonts w:cs="Times New Roman" w:hAnsi="Times New Roman" w:ascii="Times New Roman"/>
                <w:sz w:val="24"/>
                <w:szCs w:val="24"/>
              </w:rPr>
              <w:t>Republika Hrvatska</w:t>
            </w:r>
          </w:p>
          <w:p w:rsidRDefault="0077179E" w:rsidP="0077179E" w:rsidR="0077179E" w:rsidRPr="00EB5FFA">
            <w:pPr>
              <w:spacing w:lineRule="auto" w:line="240"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EB5FFA">
              <w:rPr>
                <w:rFonts w:cs="Times New Roman" w:hAnsi="Times New Roman" w:ascii="Times New Roman"/>
                <w:sz w:val="24"/>
                <w:szCs w:val="24"/>
              </w:rPr>
              <w:t>Trgovački sud u Varaždinu</w:t>
            </w:r>
          </w:p>
          <w:p w:rsidRDefault="0077179E" w:rsidP="0077179E" w:rsidR="0077179E" w:rsidRPr="00EB5FFA">
            <w:pPr>
              <w:spacing w:lineRule="auto" w:line="240"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EB5FFA">
              <w:rPr>
                <w:rFonts w:cs="Times New Roman"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3dc4f77" w14:paraId="3dc4f77" w:rsidRDefault="00B32249" w:rsidP="00B32249" w:rsidR="00B32249" w:rsidRPr="00EB5FFA">
      <w:pPr>
        <w:spacing w:lineRule="auto" w:line="240" w:after="0"/>
        <w15:collapsed w:val="false"/>
        <w:rPr>
          <w:rFonts w:cs="Times New Roman" w:hAnsi="Times New Roman" w:ascii="Times New Roman"/>
          <w:sz w:val="24"/>
          <w:szCs w:val="24"/>
        </w:rPr>
      </w:pPr>
    </w:p>
    <w:p w:rsidRDefault="00B32249" w:rsidP="00B32249" w:rsidR="00B32249" w:rsidRPr="00EB5FF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B5FFA">
        <w:rPr>
          <w:rFonts w:cs="Times New Roman" w:hAnsi="Times New Roman" w:ascii="Times New Roman"/>
          <w:sz w:val="24"/>
          <w:szCs w:val="24"/>
        </w:rPr>
        <w:t xml:space="preserve">           </w:t>
      </w:r>
    </w:p>
    <w:p w:rsidRDefault="00704CEE" w:rsidP="00B32249" w:rsidR="00704CEE" w:rsidRPr="00EB5FF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32249" w:rsidP="00B32249" w:rsidR="00B32249" w:rsidRPr="00EB5FFA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EB5FFA">
        <w:rPr>
          <w:rFonts w:cs="Times New Roman" w:hAnsi="Times New Roman" w:ascii="Times New Roman"/>
          <w:sz w:val="24"/>
          <w:szCs w:val="24"/>
        </w:rPr>
        <w:t>U    I M E    R E P U B L I K E    H R V A T S K E</w:t>
      </w:r>
    </w:p>
    <w:p w:rsidRDefault="00B32249" w:rsidP="00B32249" w:rsidR="00B32249" w:rsidRPr="00EB5FFA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B32249" w:rsidP="00B32249" w:rsidR="00B32249" w:rsidRPr="00EB5FFA">
      <w:pPr>
        <w:pStyle w:val="Naslov2"/>
        <w:numPr>
          <w:ilvl w:val="0"/>
          <w:numId w:val="0"/>
        </w:numPr>
        <w:spacing w:after="0"/>
        <w:rPr>
          <w:rFonts w:eastAsiaTheme="minorHAnsi" w:cs="Times New Roman"/>
          <w:b w:val="false"/>
          <w:sz w:val="24"/>
          <w:szCs w:val="24"/>
        </w:rPr>
      </w:pPr>
      <w:r w:rsidRPr="00EB5FFA">
        <w:rPr>
          <w:rFonts w:eastAsiaTheme="minorHAnsi" w:cs="Times New Roman"/>
          <w:b w:val="false"/>
          <w:sz w:val="24"/>
          <w:szCs w:val="24"/>
        </w:rPr>
        <w:t>R J E Š E NJ E</w:t>
      </w:r>
    </w:p>
    <w:p w:rsidRDefault="007E5A0D" w:rsidP="00C9365D" w:rsidR="007E5A0D" w:rsidRPr="00EB5FF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B746E8" w:rsidP="00407ADF" w:rsidR="007E5A0D" w:rsidRPr="00EB5FFA">
      <w:pPr>
        <w:tabs>
          <w:tab w:pos="709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EB5FFA">
        <w:rPr>
          <w:rFonts w:cs="Times New Roman" w:eastAsia="Times New Roman" w:hAnsi="Times New Roman" w:ascii="Times New Roman"/>
          <w:sz w:val="24"/>
          <w:szCs w:val="24"/>
        </w:rPr>
        <w:tab/>
      </w:r>
      <w:r w:rsidR="003B60C1" w:rsidRPr="00EB5FFA">
        <w:rPr>
          <w:rFonts w:cs="Times New Roman" w:hAnsi="Times New Roman" w:ascii="Times New Roman"/>
          <w:sz w:val="24"/>
          <w:szCs w:val="24"/>
        </w:rPr>
        <w:t>Trgovački sud u Varaždinu, po sucu toga suda Iris Hatvalić Nemec, kao stečajnom sucu, u stečajnom predmetu povodom prijedloga podnositelja FINA, RC Zagreb, Podružnica Varaždin, A. Cesarca 2, OIB: 85821130368, za pokretanje stečajnog postupka nad dužnikom  DOBRA FOTKA j.d.o.o., D. Cesarića 19, Čakovec, OIB: 43512811101</w:t>
      </w:r>
      <w:r w:rsidR="002612B3" w:rsidRPr="00EB5FFA">
        <w:rPr>
          <w:rFonts w:cs="Times New Roman" w:eastAsia="Times New Roman" w:hAnsi="Times New Roman" w:ascii="Times New Roman"/>
          <w:sz w:val="24"/>
          <w:szCs w:val="24"/>
        </w:rPr>
        <w:t xml:space="preserve">, </w:t>
      </w:r>
      <w:r w:rsidR="003B60C1" w:rsidRPr="00EB5FFA">
        <w:rPr>
          <w:rFonts w:cs="Times New Roman" w:eastAsia="Times New Roman" w:hAnsi="Times New Roman" w:ascii="Times New Roman"/>
          <w:sz w:val="24"/>
          <w:szCs w:val="24"/>
        </w:rPr>
        <w:t>23. studenog</w:t>
      </w:r>
      <w:r w:rsidR="002612B3" w:rsidRPr="00EB5FFA">
        <w:rPr>
          <w:rFonts w:cs="Times New Roman" w:eastAsia="Times New Roman" w:hAnsi="Times New Roman" w:ascii="Times New Roman"/>
          <w:sz w:val="24"/>
          <w:szCs w:val="24"/>
        </w:rPr>
        <w:t xml:space="preserve"> 2018</w:t>
      </w:r>
      <w:r w:rsidRPr="00EB5FFA">
        <w:rPr>
          <w:rFonts w:cs="Times New Roman" w:eastAsia="Times New Roman" w:hAnsi="Times New Roman" w:ascii="Times New Roman"/>
          <w:sz w:val="24"/>
          <w:szCs w:val="24"/>
        </w:rPr>
        <w:t>.</w:t>
      </w:r>
    </w:p>
    <w:p w:rsidRDefault="007E5A0D" w:rsidP="00C9365D" w:rsidR="007E5A0D" w:rsidRPr="00EB5FF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B746E8" w:rsidP="00C9365D" w:rsidR="007E5A0D" w:rsidRPr="00EB5FFA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EB5FFA">
        <w:rPr>
          <w:rFonts w:cs="Times New Roman" w:eastAsia="Times New Roman" w:hAnsi="Times New Roman" w:ascii="Times New Roman"/>
          <w:sz w:val="24"/>
          <w:szCs w:val="24"/>
        </w:rPr>
        <w:t>r i j e š i o       j e</w:t>
      </w:r>
    </w:p>
    <w:p w:rsidRDefault="007E5A0D" w:rsidP="00C9365D" w:rsidR="007E5A0D" w:rsidRPr="00EB5FFA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</w:p>
    <w:p w:rsidRDefault="00B746E8" w:rsidP="00C9365D" w:rsidR="007E5A0D" w:rsidRPr="00EB5FFA">
      <w:pPr>
        <w:numPr>
          <w:ilvl w:val="0"/>
          <w:numId w:val="8"/>
        </w:numPr>
        <w:tabs>
          <w:tab w:pos="1263" w:val="left"/>
        </w:tabs>
        <w:spacing w:lineRule="auto" w:line="240" w:after="0"/>
        <w:ind w:hanging="555" w:left="1263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EB5FFA">
        <w:rPr>
          <w:rFonts w:cs="Times New Roman" w:eastAsia="Times New Roman" w:hAnsi="Times New Roman" w:ascii="Times New Roman"/>
          <w:sz w:val="24"/>
          <w:szCs w:val="24"/>
        </w:rPr>
        <w:t xml:space="preserve">Otvara se stečajni postupak nad stečajnim dužnikom </w:t>
      </w:r>
      <w:r w:rsidR="003B60C1" w:rsidRPr="00EB5FFA">
        <w:rPr>
          <w:rFonts w:cs="Times New Roman" w:hAnsi="Times New Roman" w:ascii="Times New Roman"/>
          <w:sz w:val="24"/>
          <w:szCs w:val="24"/>
        </w:rPr>
        <w:t>DOBRA FOTKA j.d.o.o., D. Cesarića 19, Čakovec, OIB: 43512811101</w:t>
      </w:r>
      <w:r w:rsidRPr="00EB5FFA">
        <w:rPr>
          <w:rFonts w:cs="Times New Roman" w:eastAsia="Times New Roman" w:hAnsi="Times New Roman" w:ascii="Times New Roman"/>
          <w:sz w:val="24"/>
          <w:szCs w:val="24"/>
        </w:rPr>
        <w:t xml:space="preserve">, s danom </w:t>
      </w:r>
      <w:r w:rsidR="003B60C1" w:rsidRPr="00EB5FFA">
        <w:rPr>
          <w:rFonts w:cs="Times New Roman" w:eastAsia="Times New Roman" w:hAnsi="Times New Roman" w:ascii="Times New Roman"/>
          <w:sz w:val="24"/>
          <w:szCs w:val="24"/>
        </w:rPr>
        <w:t>23. studenog</w:t>
      </w:r>
      <w:r w:rsidR="002612B3" w:rsidRPr="00EB5FFA">
        <w:rPr>
          <w:rFonts w:cs="Times New Roman" w:eastAsia="Times New Roman" w:hAnsi="Times New Roman" w:ascii="Times New Roman"/>
          <w:sz w:val="24"/>
          <w:szCs w:val="24"/>
        </w:rPr>
        <w:t xml:space="preserve"> 2018</w:t>
      </w:r>
      <w:r w:rsidRPr="00EB5FFA">
        <w:rPr>
          <w:rFonts w:cs="Times New Roman" w:eastAsia="Times New Roman" w:hAnsi="Times New Roman" w:ascii="Times New Roman"/>
          <w:sz w:val="24"/>
          <w:szCs w:val="24"/>
        </w:rPr>
        <w:t xml:space="preserve">. u </w:t>
      </w:r>
      <w:r w:rsidR="00CD7E96">
        <w:rPr>
          <w:rFonts w:cs="Times New Roman" w:eastAsia="Times New Roman" w:hAnsi="Times New Roman" w:ascii="Times New Roman"/>
          <w:sz w:val="24"/>
          <w:szCs w:val="24"/>
        </w:rPr>
        <w:t>12:00</w:t>
      </w:r>
      <w:r w:rsidRPr="00EB5FFA">
        <w:rPr>
          <w:rFonts w:cs="Times New Roman" w:eastAsia="Times New Roman" w:hAnsi="Times New Roman" w:ascii="Times New Roman"/>
          <w:sz w:val="24"/>
          <w:szCs w:val="24"/>
        </w:rPr>
        <w:t xml:space="preserve"> sati.</w:t>
      </w:r>
    </w:p>
    <w:p w:rsidRDefault="00B746E8" w:rsidP="00C9365D" w:rsidR="00B746E8" w:rsidRPr="00DB208A">
      <w:pPr>
        <w:tabs>
          <w:tab w:pos="1263" w:val="left"/>
        </w:tabs>
        <w:spacing w:lineRule="auto" w:line="240" w:after="0"/>
        <w:ind w:left="1263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D23102" w:rsidP="00C9365D" w:rsidR="007E5A0D" w:rsidRPr="00DB208A">
      <w:pPr>
        <w:numPr>
          <w:ilvl w:val="0"/>
          <w:numId w:val="8"/>
        </w:numPr>
        <w:tabs>
          <w:tab w:pos="1263" w:val="left"/>
        </w:tabs>
        <w:spacing w:lineRule="auto" w:line="240" w:after="0"/>
        <w:ind w:hanging="555" w:left="1263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DB208A">
        <w:rPr>
          <w:rFonts w:cs="Times New Roman" w:hAnsi="Times New Roman" w:ascii="Times New Roman"/>
          <w:sz w:val="24"/>
          <w:szCs w:val="24"/>
        </w:rPr>
        <w:t xml:space="preserve">Za stečajnog upravitelja imenuje se </w:t>
      </w:r>
      <w:r w:rsidR="00DB208A" w:rsidRPr="00DB208A">
        <w:rPr>
          <w:rFonts w:cs="Times New Roman" w:hAnsi="Times New Roman" w:ascii="Times New Roman"/>
          <w:sz w:val="24"/>
          <w:szCs w:val="24"/>
        </w:rPr>
        <w:t>Sanja Janči, Mihovila Pavleka Miškine 25, Čakovec, OIB: 93345021703</w:t>
      </w:r>
      <w:r w:rsidR="00B746E8" w:rsidRPr="00DB208A">
        <w:rPr>
          <w:rFonts w:cs="Times New Roman" w:eastAsia="Times New Roman" w:hAnsi="Times New Roman" w:ascii="Times New Roman"/>
          <w:sz w:val="24"/>
          <w:szCs w:val="24"/>
        </w:rPr>
        <w:t>.</w:t>
      </w:r>
    </w:p>
    <w:p w:rsidRDefault="00B746E8" w:rsidP="00C9365D" w:rsidR="00B746E8" w:rsidRPr="00EB5FFA">
      <w:pPr>
        <w:tabs>
          <w:tab w:pos="126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B746E8" w:rsidP="00C9365D" w:rsidR="007E5A0D" w:rsidRPr="00EB5FFA">
      <w:pPr>
        <w:numPr>
          <w:ilvl w:val="0"/>
          <w:numId w:val="8"/>
        </w:numPr>
        <w:tabs>
          <w:tab w:pos="1260" w:val="left"/>
        </w:tabs>
        <w:spacing w:lineRule="auto" w:line="240" w:after="0"/>
        <w:ind w:hanging="555" w:left="1263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EB5FFA">
        <w:rPr>
          <w:rFonts w:cs="Times New Roman" w:eastAsia="Times New Roman" w:hAnsi="Times New Roman" w:ascii="Times New Roman"/>
          <w:sz w:val="24"/>
          <w:szCs w:val="24"/>
        </w:rPr>
        <w:t xml:space="preserve">Zaključuje se stečajni postupak nad stečajnim dužnikom </w:t>
      </w:r>
      <w:r w:rsidR="003B60C1" w:rsidRPr="00EB5FFA">
        <w:rPr>
          <w:rFonts w:cs="Times New Roman" w:hAnsi="Times New Roman" w:ascii="Times New Roman"/>
          <w:sz w:val="24"/>
          <w:szCs w:val="24"/>
        </w:rPr>
        <w:t>DOBRA FOTKA j.d.o.o., D. Cesarića 19, Čakovec, OIB: 43512811101</w:t>
      </w:r>
      <w:r w:rsidRPr="00EB5FFA">
        <w:rPr>
          <w:rFonts w:cs="Times New Roman" w:eastAsia="Times New Roman" w:hAnsi="Times New Roman" w:ascii="Times New Roman"/>
          <w:sz w:val="24"/>
          <w:szCs w:val="24"/>
        </w:rPr>
        <w:t>.</w:t>
      </w:r>
    </w:p>
    <w:p w:rsidRDefault="00B746E8" w:rsidP="00C9365D" w:rsidR="00B746E8" w:rsidRPr="00EB5FFA">
      <w:pPr>
        <w:pStyle w:val="Odlomakpopisa"/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B746E8" w:rsidP="00C9365D" w:rsidR="007E5A0D" w:rsidRPr="00EB5FFA">
      <w:pPr>
        <w:numPr>
          <w:ilvl w:val="0"/>
          <w:numId w:val="8"/>
        </w:numPr>
        <w:tabs>
          <w:tab w:pos="1260" w:val="left"/>
        </w:tabs>
        <w:spacing w:lineRule="auto" w:line="240" w:after="0"/>
        <w:ind w:hanging="555" w:left="1263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EB5FFA">
        <w:rPr>
          <w:rFonts w:cs="Times New Roman" w:eastAsia="Times New Roman" w:hAnsi="Times New Roman" w:ascii="Times New Roman"/>
          <w:sz w:val="24"/>
          <w:szCs w:val="24"/>
        </w:rPr>
        <w:t>Ovo rješenje objavit će se na oglasnoj ploči suda.</w:t>
      </w:r>
    </w:p>
    <w:p w:rsidRDefault="00B746E8" w:rsidP="00C9365D" w:rsidR="00B746E8" w:rsidRPr="00EB5FFA">
      <w:pPr>
        <w:pStyle w:val="Odlomakpopisa"/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B746E8" w:rsidP="00C9365D" w:rsidR="007E5A0D" w:rsidRPr="00EB5FFA">
      <w:pPr>
        <w:numPr>
          <w:ilvl w:val="0"/>
          <w:numId w:val="8"/>
        </w:numPr>
        <w:tabs>
          <w:tab w:pos="1260" w:val="left"/>
        </w:tabs>
        <w:spacing w:lineRule="auto" w:line="240" w:after="0"/>
        <w:ind w:hanging="555" w:left="1263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EB5FFA">
        <w:rPr>
          <w:rFonts w:cs="Times New Roman" w:eastAsia="Times New Roman" w:hAnsi="Times New Roman" w:ascii="Times New Roman"/>
          <w:sz w:val="24"/>
          <w:szCs w:val="24"/>
        </w:rPr>
        <w:t xml:space="preserve">Po pravomoćnosti ovoga rješenja stečajni dužnik </w:t>
      </w:r>
      <w:r w:rsidR="003B60C1" w:rsidRPr="00EB5FFA">
        <w:rPr>
          <w:rFonts w:cs="Times New Roman" w:hAnsi="Times New Roman" w:ascii="Times New Roman"/>
          <w:sz w:val="24"/>
          <w:szCs w:val="24"/>
        </w:rPr>
        <w:t>DOBRA FOTKA j.d.o.o., D. Cesarića 19, Čakovec, OIB: 43512811101</w:t>
      </w:r>
      <w:r w:rsidRPr="00EB5FFA">
        <w:rPr>
          <w:rFonts w:cs="Times New Roman" w:eastAsia="Times New Roman" w:hAnsi="Times New Roman" w:ascii="Times New Roman"/>
          <w:sz w:val="24"/>
          <w:szCs w:val="24"/>
        </w:rPr>
        <w:t>, biti će brisan iz sudskog registra.</w:t>
      </w:r>
      <w:r w:rsidRPr="00EB5FFA">
        <w:rPr>
          <w:rFonts w:cs="Times New Roman" w:eastAsia="Times New Roman" w:hAnsi="Times New Roman" w:ascii="Times New Roman"/>
          <w:sz w:val="24"/>
          <w:szCs w:val="24"/>
        </w:rPr>
        <w:tab/>
      </w:r>
    </w:p>
    <w:p w:rsidRDefault="00B746E8" w:rsidP="00C9365D" w:rsidR="007E5A0D" w:rsidRPr="00EB5FFA">
      <w:pPr>
        <w:keepNext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EB5FFA">
        <w:rPr>
          <w:rFonts w:cs="Times New Roman" w:eastAsia="Times New Roman" w:hAnsi="Times New Roman" w:ascii="Times New Roman"/>
          <w:sz w:val="24"/>
          <w:szCs w:val="24"/>
        </w:rPr>
        <w:t>Obrazloženje</w:t>
      </w:r>
    </w:p>
    <w:p w:rsidRDefault="00450525" w:rsidP="00C9365D" w:rsidR="00450525" w:rsidRPr="00EB5FFA">
      <w:pPr>
        <w:keepNext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</w:p>
    <w:p w:rsidRDefault="00B746E8" w:rsidP="00C9365D" w:rsidR="007E5A0D" w:rsidRPr="00EB5FFA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EB5FFA">
        <w:rPr>
          <w:rFonts w:cs="Times New Roman" w:eastAsia="Times New Roman" w:hAnsi="Times New Roman" w:ascii="Times New Roman"/>
          <w:sz w:val="24"/>
          <w:szCs w:val="24"/>
        </w:rPr>
        <w:t xml:space="preserve">Predlagatelj je sudu podnio prijedlog za otvaranje stečajnog postupka nad dužnikom tvrdeći da dužnik ima evidentirane neizvršene osnove za plaćanje na dan </w:t>
      </w:r>
      <w:r w:rsidR="003B60C1" w:rsidRPr="00EB5FFA">
        <w:rPr>
          <w:rFonts w:cs="Times New Roman" w:hAnsi="Times New Roman" w:ascii="Times New Roman"/>
          <w:sz w:val="24"/>
          <w:szCs w:val="24"/>
        </w:rPr>
        <w:t>27. veljače 2018.</w:t>
      </w:r>
      <w:r w:rsidRPr="00EB5FFA">
        <w:rPr>
          <w:rFonts w:cs="Times New Roman" w:eastAsia="Times New Roman" w:hAnsi="Times New Roman" w:ascii="Times New Roman"/>
          <w:sz w:val="24"/>
          <w:szCs w:val="24"/>
        </w:rPr>
        <w:t xml:space="preserve"> u neprekinutom razdoblju od </w:t>
      </w:r>
      <w:r w:rsidR="00244892" w:rsidRPr="00EB5FFA">
        <w:rPr>
          <w:rFonts w:cs="Times New Roman" w:eastAsia="Times New Roman" w:hAnsi="Times New Roman" w:ascii="Times New Roman"/>
          <w:sz w:val="24"/>
          <w:szCs w:val="24"/>
        </w:rPr>
        <w:t>120</w:t>
      </w:r>
      <w:r w:rsidRPr="00EB5FFA">
        <w:rPr>
          <w:rFonts w:cs="Times New Roman" w:eastAsia="Times New Roman" w:hAnsi="Times New Roman" w:ascii="Times New Roman"/>
          <w:sz w:val="24"/>
          <w:szCs w:val="24"/>
        </w:rPr>
        <w:t xml:space="preserve"> dana u ukupnom iznosu od </w:t>
      </w:r>
      <w:r w:rsidR="003B60C1" w:rsidRPr="00EB5FFA">
        <w:rPr>
          <w:rFonts w:cs="Times New Roman" w:hAnsi="Times New Roman" w:ascii="Times New Roman"/>
          <w:sz w:val="24"/>
          <w:szCs w:val="24"/>
        </w:rPr>
        <w:t xml:space="preserve">9.905,25 </w:t>
      </w:r>
      <w:r w:rsidRPr="00EB5FFA">
        <w:rPr>
          <w:rFonts w:cs="Times New Roman" w:eastAsia="Times New Roman" w:hAnsi="Times New Roman" w:ascii="Times New Roman"/>
          <w:sz w:val="24"/>
          <w:szCs w:val="24"/>
        </w:rPr>
        <w:t>kn, čime je dokazao da su ispunjene pretpostavke iz čl. 110. Stečajnog zakona (NN 71/15, u nastavku SZ), te je učinio vjerojatnim postojanje stečajnog razloga - nesposobnosti za plaćanje.</w:t>
      </w:r>
    </w:p>
    <w:p w:rsidRDefault="007E5A0D" w:rsidP="00C9365D" w:rsidR="007E5A0D" w:rsidRPr="00EB5FFA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B746E8" w:rsidP="00C9365D" w:rsidR="007E5A0D" w:rsidRPr="00EB5FFA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EB5FFA">
        <w:rPr>
          <w:rFonts w:cs="Times New Roman" w:eastAsia="Times New Roman" w:hAnsi="Times New Roman" w:ascii="Times New Roman"/>
          <w:sz w:val="24"/>
          <w:szCs w:val="24"/>
        </w:rPr>
        <w:t xml:space="preserve">Zbog navedenog sud je rješenjem broj </w:t>
      </w:r>
      <w:r w:rsidR="00407ADF" w:rsidRPr="00EB5FFA">
        <w:rPr>
          <w:rFonts w:cs="Times New Roman" w:hAnsi="Times New Roman" w:ascii="Times New Roman"/>
          <w:sz w:val="24"/>
          <w:szCs w:val="24"/>
        </w:rPr>
        <w:t>St-</w:t>
      </w:r>
      <w:r w:rsidR="003B60C1" w:rsidRPr="00EB5FFA">
        <w:rPr>
          <w:rFonts w:cs="Times New Roman" w:hAnsi="Times New Roman" w:ascii="Times New Roman"/>
          <w:sz w:val="24"/>
          <w:szCs w:val="24"/>
        </w:rPr>
        <w:t>83/18-3</w:t>
      </w:r>
      <w:r w:rsidR="00407ADF" w:rsidRPr="00EB5FFA">
        <w:rPr>
          <w:rFonts w:cs="Times New Roman" w:hAnsi="Times New Roman" w:ascii="Times New Roman"/>
          <w:sz w:val="24"/>
          <w:szCs w:val="24"/>
        </w:rPr>
        <w:t xml:space="preserve"> od </w:t>
      </w:r>
      <w:r w:rsidR="00244892" w:rsidRPr="00EB5FFA">
        <w:rPr>
          <w:rFonts w:cs="Times New Roman" w:hAnsi="Times New Roman" w:ascii="Times New Roman"/>
          <w:sz w:val="24"/>
          <w:szCs w:val="24"/>
        </w:rPr>
        <w:t>3</w:t>
      </w:r>
      <w:r w:rsidR="002B6091" w:rsidRPr="00EB5FFA">
        <w:rPr>
          <w:rFonts w:cs="Times New Roman" w:hAnsi="Times New Roman" w:ascii="Times New Roman"/>
          <w:sz w:val="24"/>
          <w:szCs w:val="24"/>
        </w:rPr>
        <w:t>. srpnja 2018</w:t>
      </w:r>
      <w:r w:rsidRPr="00EB5FFA">
        <w:rPr>
          <w:rFonts w:cs="Times New Roman" w:eastAsia="Times New Roman" w:hAnsi="Times New Roman" w:ascii="Times New Roman"/>
          <w:sz w:val="24"/>
          <w:szCs w:val="24"/>
        </w:rPr>
        <w:t xml:space="preserve">. pokrenuo prethodni postupak radi utvrđivanja uvjeta za otvaranje stečajnog postupka. </w:t>
      </w:r>
    </w:p>
    <w:p w:rsidRDefault="007E5A0D" w:rsidP="00C9365D" w:rsidR="007E5A0D" w:rsidRPr="00EB5FFA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407ADF" w:rsidP="00C9365D" w:rsidR="00C9365D" w:rsidRPr="00EB5FFA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EB5FFA">
        <w:rPr>
          <w:rFonts w:cs="Times New Roman" w:hAnsi="Times New Roman" w:ascii="Times New Roman"/>
          <w:sz w:val="24"/>
          <w:szCs w:val="24"/>
        </w:rPr>
        <w:t>Direktor</w:t>
      </w:r>
      <w:r w:rsidR="00C9365D" w:rsidRPr="00EB5FFA">
        <w:rPr>
          <w:rFonts w:cs="Times New Roman" w:hAnsi="Times New Roman" w:ascii="Times New Roman"/>
          <w:sz w:val="24"/>
          <w:szCs w:val="24"/>
        </w:rPr>
        <w:t xml:space="preserve"> dužnika nije</w:t>
      </w:r>
      <w:r w:rsidR="00B81189" w:rsidRPr="00EB5FFA">
        <w:rPr>
          <w:rFonts w:cs="Times New Roman" w:hAnsi="Times New Roman" w:ascii="Times New Roman"/>
          <w:sz w:val="24"/>
          <w:szCs w:val="24"/>
        </w:rPr>
        <w:t xml:space="preserve"> pristupio</w:t>
      </w:r>
      <w:r w:rsidR="00C9365D" w:rsidRPr="00EB5FFA">
        <w:rPr>
          <w:rFonts w:cs="Times New Roman" w:hAnsi="Times New Roman" w:ascii="Times New Roman"/>
          <w:sz w:val="24"/>
          <w:szCs w:val="24"/>
        </w:rPr>
        <w:t xml:space="preserve"> na ročište radi očitovanja o prijedlogu za otvaranje stečajnog postupka te radi rasprave i odlučivanja o otvaranju stečajnog postupka (čl. 123. i </w:t>
      </w:r>
      <w:r w:rsidR="00C9365D" w:rsidRPr="00EB5FFA">
        <w:rPr>
          <w:rFonts w:cs="Times New Roman" w:hAnsi="Times New Roman" w:ascii="Times New Roman"/>
          <w:sz w:val="24"/>
          <w:szCs w:val="24"/>
        </w:rPr>
        <w:lastRenderedPageBreak/>
        <w:t xml:space="preserve">128. SZ-a) na koje je ročište </w:t>
      </w:r>
      <w:r w:rsidRPr="00EB5FFA">
        <w:rPr>
          <w:rFonts w:cs="Times New Roman" w:hAnsi="Times New Roman" w:ascii="Times New Roman"/>
          <w:sz w:val="24"/>
          <w:szCs w:val="24"/>
        </w:rPr>
        <w:t>bi</w:t>
      </w:r>
      <w:r w:rsidR="00B81189" w:rsidRPr="00EB5FFA">
        <w:rPr>
          <w:rFonts w:cs="Times New Roman" w:hAnsi="Times New Roman" w:ascii="Times New Roman"/>
          <w:sz w:val="24"/>
          <w:szCs w:val="24"/>
        </w:rPr>
        <w:t>o uredno pozvan</w:t>
      </w:r>
      <w:r w:rsidRPr="00EB5FFA">
        <w:rPr>
          <w:rFonts w:cs="Times New Roman" w:hAnsi="Times New Roman" w:ascii="Times New Roman"/>
          <w:sz w:val="24"/>
          <w:szCs w:val="24"/>
        </w:rPr>
        <w:t xml:space="preserve"> putem e-oglasne ploče suda</w:t>
      </w:r>
      <w:r w:rsidR="00C9365D" w:rsidRPr="00EB5FFA">
        <w:rPr>
          <w:rFonts w:cs="Times New Roman" w:hAnsi="Times New Roman" w:ascii="Times New Roman"/>
          <w:sz w:val="24"/>
          <w:szCs w:val="24"/>
        </w:rPr>
        <w:t>,</w:t>
      </w:r>
      <w:r w:rsidRPr="00EB5FFA">
        <w:rPr>
          <w:rFonts w:cs="Times New Roman" w:hAnsi="Times New Roman" w:ascii="Times New Roman"/>
          <w:sz w:val="24"/>
          <w:szCs w:val="24"/>
        </w:rPr>
        <w:t xml:space="preserve"> a svoj izostanak nije opravda</w:t>
      </w:r>
      <w:r w:rsidR="00B81189" w:rsidRPr="00EB5FFA">
        <w:rPr>
          <w:rFonts w:cs="Times New Roman" w:hAnsi="Times New Roman" w:ascii="Times New Roman"/>
          <w:sz w:val="24"/>
          <w:szCs w:val="24"/>
        </w:rPr>
        <w:t>o</w:t>
      </w:r>
      <w:r w:rsidR="00C9365D" w:rsidRPr="00EB5FFA">
        <w:rPr>
          <w:rFonts w:cs="Times New Roman" w:hAnsi="Times New Roman" w:ascii="Times New Roman"/>
          <w:sz w:val="24"/>
          <w:szCs w:val="24"/>
        </w:rPr>
        <w:t>.</w:t>
      </w:r>
    </w:p>
    <w:p w:rsidRDefault="00C9365D" w:rsidP="00C9365D" w:rsidR="00C9365D" w:rsidRPr="00EB5FFA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C9365D" w:rsidP="00AB1524" w:rsidR="00E64132" w:rsidRPr="00EB5FFA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EB5FFA">
        <w:rPr>
          <w:rFonts w:cs="Times New Roman" w:hAnsi="Times New Roman" w:ascii="Times New Roman"/>
          <w:sz w:val="24"/>
          <w:szCs w:val="24"/>
        </w:rPr>
        <w:t xml:space="preserve">Na temelju potvrde Općinskog suda u </w:t>
      </w:r>
      <w:r w:rsidR="00244892" w:rsidRPr="00EB5FFA">
        <w:rPr>
          <w:rFonts w:cs="Times New Roman" w:hAnsi="Times New Roman" w:ascii="Times New Roman"/>
          <w:sz w:val="24"/>
          <w:szCs w:val="24"/>
        </w:rPr>
        <w:t>Čakovcu</w:t>
      </w:r>
      <w:r w:rsidRPr="00EB5FFA">
        <w:rPr>
          <w:rFonts w:cs="Times New Roman" w:hAnsi="Times New Roman" w:ascii="Times New Roman"/>
          <w:sz w:val="24"/>
          <w:szCs w:val="24"/>
        </w:rPr>
        <w:t>, Zemljišno</w:t>
      </w:r>
      <w:r w:rsidR="00E64132" w:rsidRPr="00EB5FFA">
        <w:rPr>
          <w:rFonts w:cs="Times New Roman" w:hAnsi="Times New Roman" w:ascii="Times New Roman"/>
          <w:sz w:val="24"/>
          <w:szCs w:val="24"/>
        </w:rPr>
        <w:t>-</w:t>
      </w:r>
      <w:r w:rsidRPr="00EB5FFA">
        <w:rPr>
          <w:rFonts w:cs="Times New Roman" w:hAnsi="Times New Roman" w:ascii="Times New Roman"/>
          <w:sz w:val="24"/>
          <w:szCs w:val="24"/>
        </w:rPr>
        <w:t xml:space="preserve">knjižni odjel, sud je utvrdio kako dužnik nema nekretnine na području tog zemljišnoknjižnog odjela, a na temelju uvjerenja Policijske uprave </w:t>
      </w:r>
      <w:r w:rsidR="00244892" w:rsidRPr="00EB5FFA">
        <w:rPr>
          <w:rFonts w:cs="Times New Roman" w:hAnsi="Times New Roman" w:ascii="Times New Roman"/>
          <w:sz w:val="24"/>
          <w:szCs w:val="24"/>
        </w:rPr>
        <w:t>Međimurske</w:t>
      </w:r>
      <w:r w:rsidR="002B6091" w:rsidRPr="00EB5FFA">
        <w:rPr>
          <w:rFonts w:cs="Times New Roman" w:hAnsi="Times New Roman" w:ascii="Times New Roman"/>
          <w:sz w:val="24"/>
          <w:szCs w:val="24"/>
        </w:rPr>
        <w:t xml:space="preserve"> </w:t>
      </w:r>
      <w:r w:rsidRPr="00EB5FFA">
        <w:rPr>
          <w:rFonts w:cs="Times New Roman" w:hAnsi="Times New Roman" w:ascii="Times New Roman"/>
          <w:sz w:val="24"/>
          <w:szCs w:val="24"/>
        </w:rPr>
        <w:t xml:space="preserve">sud je utvrdio kako dužnik </w:t>
      </w:r>
      <w:r w:rsidR="00332C3C" w:rsidRPr="00EB5FFA">
        <w:rPr>
          <w:rFonts w:cs="Times New Roman" w:hAnsi="Times New Roman" w:ascii="Times New Roman"/>
          <w:sz w:val="24"/>
          <w:szCs w:val="24"/>
        </w:rPr>
        <w:t>nije evidentiran kao vlasnik vozila.</w:t>
      </w:r>
    </w:p>
    <w:p w:rsidRDefault="00244892" w:rsidP="00AB1524" w:rsidR="00244892" w:rsidRPr="00EB5FFA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C9365D" w:rsidP="00C9365D" w:rsidR="00C9365D" w:rsidRPr="00EB5FFA">
      <w:pPr>
        <w:spacing w:lineRule="auto" w:line="240" w:after="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EB5FFA">
        <w:rPr>
          <w:rFonts w:cs="Times New Roman" w:hAnsi="Times New Roman" w:ascii="Times New Roman"/>
          <w:sz w:val="24"/>
          <w:szCs w:val="24"/>
        </w:rPr>
        <w:t xml:space="preserve">Prema odredbi članka 5. SZ-a stečaj se može otvoriti ako sud utvrdi postojanje stečajnog razloga, odnosno ako se utvrdi da je stečajni dužnik nesposoban za plaćanje ili je prezadužen. </w:t>
      </w:r>
    </w:p>
    <w:p w:rsidRDefault="00C9365D" w:rsidP="00C9365D" w:rsidR="00C9365D" w:rsidRPr="00EB5FF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en-AU"/>
        </w:rPr>
      </w:pPr>
    </w:p>
    <w:p w:rsidRDefault="00C9365D" w:rsidP="00C9365D" w:rsidR="00C9365D" w:rsidRPr="00EB5FF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B5FFA">
        <w:rPr>
          <w:rFonts w:cs="Times New Roman" w:hAnsi="Times New Roman" w:ascii="Times New Roman"/>
          <w:sz w:val="24"/>
          <w:szCs w:val="24"/>
        </w:rPr>
        <w:tab/>
        <w:t>U smislu čl. 6. st 2. SZ-a smatrat će se da je dužnik nesposoban za plaćanje ako u Očevidniku redoslijeda osnova za plaćanje koji vodi Financijska agencija ima jednu ili više evidentiranih neizvršenih osnova za plaćanje u razdoblju duljem od 60 dana, a koje je trebalo, na temelju valjanih osnova za plaćanje, bez daljnjeg pristanka dužnika naplatiti s bilo kojeg od njegovih računa.</w:t>
      </w:r>
    </w:p>
    <w:p w:rsidRDefault="00C9365D" w:rsidP="00C9365D" w:rsidR="00C9365D" w:rsidRPr="00EB5FFA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81189" w:rsidP="00B81189" w:rsidR="00B81189" w:rsidRPr="00EB5FFA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EB5FFA">
        <w:rPr>
          <w:rFonts w:cs="Times New Roman" w:hAnsi="Times New Roman" w:ascii="Times New Roman"/>
          <w:sz w:val="24"/>
          <w:szCs w:val="24"/>
        </w:rPr>
        <w:t xml:space="preserve">Tijekom prethodnog postupka na temelju </w:t>
      </w:r>
      <w:r w:rsidR="003B60C1" w:rsidRPr="00EB5FFA">
        <w:rPr>
          <w:rFonts w:cs="Times New Roman" w:hAnsi="Times New Roman" w:ascii="Times New Roman"/>
          <w:sz w:val="24"/>
          <w:szCs w:val="24"/>
        </w:rPr>
        <w:t>prijedloga Financijske agencije</w:t>
      </w:r>
      <w:r w:rsidRPr="00EB5FFA">
        <w:rPr>
          <w:rFonts w:cs="Times New Roman" w:hAnsi="Times New Roman" w:ascii="Times New Roman"/>
          <w:sz w:val="24"/>
          <w:szCs w:val="24"/>
        </w:rPr>
        <w:t xml:space="preserve"> </w:t>
      </w:r>
      <w:r w:rsidR="00EB5FFA" w:rsidRPr="00EB5FFA">
        <w:rPr>
          <w:rFonts w:cs="Times New Roman" w:hAnsi="Times New Roman" w:ascii="Times New Roman"/>
          <w:sz w:val="24"/>
          <w:szCs w:val="24"/>
        </w:rPr>
        <w:t xml:space="preserve">za otvaranje stečajnog postupka nad dužnikom </w:t>
      </w:r>
      <w:r w:rsidRPr="00EB5FFA">
        <w:rPr>
          <w:rFonts w:cs="Times New Roman" w:hAnsi="Times New Roman" w:ascii="Times New Roman"/>
          <w:sz w:val="24"/>
          <w:szCs w:val="24"/>
        </w:rPr>
        <w:t xml:space="preserve">od </w:t>
      </w:r>
      <w:r w:rsidR="003B60C1" w:rsidRPr="00EB5FFA">
        <w:rPr>
          <w:rFonts w:cs="Times New Roman" w:hAnsi="Times New Roman" w:ascii="Times New Roman"/>
          <w:sz w:val="24"/>
          <w:szCs w:val="24"/>
        </w:rPr>
        <w:t>27. veljače</w:t>
      </w:r>
      <w:r w:rsidRPr="00EB5FFA">
        <w:rPr>
          <w:rFonts w:cs="Times New Roman" w:hAnsi="Times New Roman" w:ascii="Times New Roman"/>
          <w:sz w:val="24"/>
          <w:szCs w:val="24"/>
        </w:rPr>
        <w:t xml:space="preserve"> 2018. nesporno je utvrđeno da je dužnik nesposoban za plaćanje obzirom dužnik na dan izdavanja </w:t>
      </w:r>
      <w:r w:rsidR="00EB5FFA" w:rsidRPr="00EB5FFA">
        <w:rPr>
          <w:rFonts w:cs="Times New Roman" w:hAnsi="Times New Roman" w:ascii="Times New Roman"/>
          <w:sz w:val="24"/>
          <w:szCs w:val="24"/>
        </w:rPr>
        <w:t>prijedloga</w:t>
      </w:r>
      <w:r w:rsidRPr="00EB5FFA">
        <w:rPr>
          <w:rFonts w:cs="Times New Roman" w:hAnsi="Times New Roman" w:ascii="Times New Roman"/>
          <w:sz w:val="24"/>
          <w:szCs w:val="24"/>
        </w:rPr>
        <w:t xml:space="preserve"> ima evidentirane neizvršene osnove za plaćanje  u neprekinutom razdoblju od 120 dana uz nepodmirene obveze u iznosu od </w:t>
      </w:r>
      <w:r w:rsidR="00EB5FFA" w:rsidRPr="00EB5FFA">
        <w:rPr>
          <w:rFonts w:cs="Times New Roman" w:hAnsi="Times New Roman" w:ascii="Times New Roman"/>
          <w:sz w:val="24"/>
          <w:szCs w:val="24"/>
        </w:rPr>
        <w:t>9.905,25</w:t>
      </w:r>
      <w:r w:rsidRPr="00EB5FFA">
        <w:rPr>
          <w:rFonts w:cs="Times New Roman" w:hAnsi="Times New Roman" w:ascii="Times New Roman"/>
          <w:sz w:val="24"/>
          <w:szCs w:val="24"/>
        </w:rPr>
        <w:t xml:space="preserve"> kn, iz čega proizlazi da je ispunjen stečajni razlog iz čl. 5. st. 2. Stečajnog zakona (NN 71/15). </w:t>
      </w:r>
    </w:p>
    <w:p w:rsidRDefault="00B81189" w:rsidP="00B81189" w:rsidR="00B81189" w:rsidRPr="00EB5FF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81189" w:rsidP="00B81189" w:rsidR="00B81189" w:rsidRPr="00EB5FFA">
      <w:pPr>
        <w:spacing w:lineRule="auto" w:line="240" w:after="0"/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 w:rsidRPr="00EB5FFA">
        <w:rPr>
          <w:rFonts w:cs="Times New Roman" w:hAnsi="Times New Roman" w:ascii="Times New Roman"/>
          <w:sz w:val="24"/>
          <w:szCs w:val="24"/>
        </w:rPr>
        <w:t>Kako je prije otvaranja stečajnog postupka utvrđeno da dužnika nema imovinu, tako da imovina dužnika koja bi ušla u stečajnu masu nije dovoljna ni za namirenje troškova stečajnog postupka, sud je temeljem članka 132. stavak 1. SZ donio rješenje St-</w:t>
      </w:r>
      <w:r w:rsidR="00EB5FFA" w:rsidRPr="00EB5FFA">
        <w:rPr>
          <w:rFonts w:cs="Times New Roman" w:hAnsi="Times New Roman" w:ascii="Times New Roman"/>
          <w:sz w:val="24"/>
          <w:szCs w:val="24"/>
        </w:rPr>
        <w:t>83</w:t>
      </w:r>
      <w:r w:rsidRPr="00EB5FFA">
        <w:rPr>
          <w:rFonts w:cs="Times New Roman" w:hAnsi="Times New Roman" w:ascii="Times New Roman"/>
          <w:sz w:val="24"/>
          <w:szCs w:val="24"/>
        </w:rPr>
        <w:t>/18-</w:t>
      </w:r>
      <w:r w:rsidR="00EB5FFA" w:rsidRPr="00EB5FFA">
        <w:rPr>
          <w:rFonts w:cs="Times New Roman" w:hAnsi="Times New Roman" w:ascii="Times New Roman"/>
          <w:sz w:val="24"/>
          <w:szCs w:val="24"/>
        </w:rPr>
        <w:t>21</w:t>
      </w:r>
      <w:r w:rsidRPr="00EB5FFA">
        <w:rPr>
          <w:rFonts w:cs="Times New Roman" w:hAnsi="Times New Roman" w:ascii="Times New Roman"/>
          <w:sz w:val="24"/>
          <w:szCs w:val="24"/>
        </w:rPr>
        <w:t xml:space="preserve"> od </w:t>
      </w:r>
      <w:r w:rsidR="00EB5FFA" w:rsidRPr="00EB5FFA">
        <w:rPr>
          <w:rFonts w:cs="Times New Roman" w:hAnsi="Times New Roman" w:ascii="Times New Roman"/>
          <w:sz w:val="24"/>
          <w:szCs w:val="24"/>
        </w:rPr>
        <w:t>30. listopada</w:t>
      </w:r>
      <w:r w:rsidRPr="00EB5FFA">
        <w:rPr>
          <w:rFonts w:cs="Times New Roman" w:hAnsi="Times New Roman" w:ascii="Times New Roman"/>
          <w:sz w:val="24"/>
          <w:szCs w:val="24"/>
        </w:rPr>
        <w:t xml:space="preserve"> 2018. kojim je pozvao osobe koje imaju pravni interes za provedbom stečajnog postupka da u roku od 15 dana od dana objave oglasa u na e-oglasnoj ploči su</w:t>
      </w:r>
      <w:r w:rsidR="00EB5FFA" w:rsidRPr="00EB5FFA">
        <w:rPr>
          <w:rFonts w:cs="Times New Roman" w:hAnsi="Times New Roman" w:ascii="Times New Roman"/>
          <w:sz w:val="24"/>
          <w:szCs w:val="24"/>
        </w:rPr>
        <w:t>da uplate predujam u iznosu od 7.650</w:t>
      </w:r>
      <w:r w:rsidRPr="00EB5FFA">
        <w:rPr>
          <w:rFonts w:cs="Times New Roman" w:hAnsi="Times New Roman" w:ascii="Times New Roman"/>
          <w:sz w:val="24"/>
          <w:szCs w:val="24"/>
        </w:rPr>
        <w:t>,00 kn za pokriće troškova prethodnog i otvorenog stečajnog postupka (a koji predujam se odnosi na trošak otvaranja stečajnog postupka, trošak izrade štambilja i otvaranja računa, trošak stečajnog upravitelja, trošak utvrđivanja stanja imovine stečajnog dužnika, trošak utvrđivanja tražbina, nagrada stečajnog upravitelja), uz upozorenje da će se donijeti rješenje o otvaranju i zaključenju stečajnog postupka nad dužnikom ako predujam ne bude plaćen u zadanom roku.</w:t>
      </w:r>
    </w:p>
    <w:p w:rsidRDefault="00B81189" w:rsidP="00B81189" w:rsidR="00B81189" w:rsidRPr="00EB5FFA">
      <w:pPr>
        <w:spacing w:lineRule="auto" w:line="240" w:after="0"/>
        <w:ind w:firstLine="720"/>
        <w:jc w:val="both"/>
        <w:rPr>
          <w:rFonts w:cs="Times New Roman" w:hAnsi="Times New Roman" w:ascii="Times New Roman"/>
          <w:sz w:val="24"/>
          <w:szCs w:val="24"/>
        </w:rPr>
      </w:pPr>
    </w:p>
    <w:p w:rsidRDefault="00B81189" w:rsidP="00B81189" w:rsidR="00B81189" w:rsidRPr="00EB5FFA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EB5FFA">
        <w:rPr>
          <w:rFonts w:cs="Times New Roman" w:hAnsi="Times New Roman" w:ascii="Times New Roman"/>
          <w:sz w:val="24"/>
          <w:szCs w:val="24"/>
        </w:rPr>
        <w:t>Budući nitko u ostavljenom roku nije uplatio predujam za pokriće troškova prethodnog i otvorenog stečajnog postupka, sud je temeljem čl. 132. st. 2. SZ donio rješenje o otvaranju i zaključenju stečajnog postupka.</w:t>
      </w:r>
    </w:p>
    <w:p w:rsidRDefault="007E5A0D" w:rsidP="00C9365D" w:rsidR="007E5A0D" w:rsidRPr="00EB5FF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704CEE" w:rsidP="00C9365D" w:rsidR="007E5A0D" w:rsidRPr="00EB5FFA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EB5FFA">
        <w:rPr>
          <w:rFonts w:cs="Times New Roman" w:eastAsia="Times New Roman" w:hAnsi="Times New Roman" w:ascii="Times New Roman"/>
          <w:sz w:val="24"/>
          <w:szCs w:val="24"/>
        </w:rPr>
        <w:t xml:space="preserve">U Varaždinu </w:t>
      </w:r>
      <w:r w:rsidR="00EB5FFA" w:rsidRPr="00EB5FFA">
        <w:rPr>
          <w:rFonts w:cs="Times New Roman" w:eastAsia="Times New Roman" w:hAnsi="Times New Roman" w:ascii="Times New Roman"/>
          <w:sz w:val="24"/>
          <w:szCs w:val="24"/>
        </w:rPr>
        <w:t>23. studenog</w:t>
      </w:r>
      <w:r w:rsidR="002B6091" w:rsidRPr="00EB5FFA"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  <w:r w:rsidR="00B96299" w:rsidRPr="00EB5FFA">
        <w:rPr>
          <w:rFonts w:cs="Times New Roman" w:eastAsia="Times New Roman" w:hAnsi="Times New Roman" w:ascii="Times New Roman"/>
          <w:sz w:val="24"/>
          <w:szCs w:val="24"/>
        </w:rPr>
        <w:t>2018.</w:t>
      </w:r>
    </w:p>
    <w:p w:rsidRDefault="007E5A0D" w:rsidP="00C9365D" w:rsidR="007E5A0D" w:rsidRPr="00EB5FF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B746E8" w:rsidP="00C9365D" w:rsidR="007E5A0D" w:rsidRPr="00EB5FF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EB5FFA">
        <w:rPr>
          <w:rFonts w:cs="Times New Roman" w:eastAsia="Times New Roman" w:hAnsi="Times New Roman" w:ascii="Times New Roman"/>
          <w:sz w:val="24"/>
          <w:szCs w:val="24"/>
        </w:rPr>
        <w:t xml:space="preserve">                                                                                          </w:t>
      </w:r>
      <w:r w:rsidR="00B32249" w:rsidRPr="00EB5FFA">
        <w:rPr>
          <w:rFonts w:cs="Times New Roman" w:eastAsia="Times New Roman" w:hAnsi="Times New Roman" w:ascii="Times New Roman"/>
          <w:sz w:val="24"/>
          <w:szCs w:val="24"/>
        </w:rPr>
        <w:t xml:space="preserve">         </w:t>
      </w:r>
      <w:r w:rsidR="00E877AC" w:rsidRPr="00EB5FFA"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  <w:r w:rsidR="00B32249" w:rsidRPr="00EB5FFA"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  <w:r w:rsidR="00704CEE" w:rsidRPr="00EB5FFA">
        <w:rPr>
          <w:rFonts w:cs="Times New Roman" w:eastAsia="Times New Roman" w:hAnsi="Times New Roman" w:ascii="Times New Roman"/>
          <w:sz w:val="24"/>
          <w:szCs w:val="24"/>
        </w:rPr>
        <w:t xml:space="preserve">        </w:t>
      </w:r>
      <w:r w:rsidRPr="00EB5FFA">
        <w:rPr>
          <w:rFonts w:cs="Times New Roman" w:eastAsia="Times New Roman" w:hAnsi="Times New Roman" w:ascii="Times New Roman"/>
          <w:sz w:val="24"/>
          <w:szCs w:val="24"/>
        </w:rPr>
        <w:t xml:space="preserve">SUDAC: </w:t>
      </w:r>
    </w:p>
    <w:p w:rsidRDefault="00EF7550" w:rsidP="00C9365D" w:rsidR="00EF7550" w:rsidRPr="00EB5FF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B746E8" w:rsidP="00510642" w:rsidR="00510642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EB5FFA">
        <w:rPr>
          <w:rFonts w:cs="Times New Roman" w:eastAsia="Times New Roman" w:hAnsi="Times New Roman" w:ascii="Times New Roman"/>
          <w:sz w:val="24"/>
          <w:szCs w:val="24"/>
        </w:rPr>
        <w:t xml:space="preserve">                                                                                         </w:t>
      </w:r>
      <w:r w:rsidR="00B32249" w:rsidRPr="00EB5FFA">
        <w:rPr>
          <w:rFonts w:cs="Times New Roman" w:eastAsia="Times New Roman" w:hAnsi="Times New Roman" w:ascii="Times New Roman"/>
          <w:sz w:val="24"/>
          <w:szCs w:val="24"/>
        </w:rPr>
        <w:t xml:space="preserve">        </w:t>
      </w:r>
      <w:r w:rsidR="00450525" w:rsidRPr="00EB5FFA">
        <w:rPr>
          <w:rFonts w:cs="Times New Roman" w:eastAsia="Times New Roman" w:hAnsi="Times New Roman" w:ascii="Times New Roman"/>
          <w:sz w:val="24"/>
          <w:szCs w:val="24"/>
        </w:rPr>
        <w:t xml:space="preserve">  </w:t>
      </w:r>
      <w:r w:rsidRPr="00EB5FFA">
        <w:rPr>
          <w:rFonts w:cs="Times New Roman" w:eastAsia="Times New Roman" w:hAnsi="Times New Roman" w:ascii="Times New Roman"/>
          <w:sz w:val="24"/>
          <w:szCs w:val="24"/>
        </w:rPr>
        <w:t>Iris Hatvalić Nemec</w:t>
      </w:r>
    </w:p>
    <w:p w:rsidRDefault="00510642" w:rsidP="00510642" w:rsidR="00510642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E877AC" w:rsidP="00510642" w:rsidR="007F0A6F" w:rsidRPr="00EB5FF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EB5FFA"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</w:p>
    <w:p w:rsidRDefault="00B746E8" w:rsidP="00EF7550" w:rsidR="007E5A0D" w:rsidRPr="00EB5FFA">
      <w:pPr>
        <w:spacing w:lineRule="auto" w:line="240" w:after="0"/>
        <w:ind w:firstLine="708" w:left="4248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EB5FFA"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</w:p>
    <w:p w:rsidRDefault="007E5A0D" w:rsidP="00C9365D" w:rsidR="007E5A0D" w:rsidRPr="00EB5FF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B746E8" w:rsidP="00C9365D" w:rsidR="007E5A0D" w:rsidRPr="00EB5FFA">
      <w:pPr>
        <w:spacing w:lineRule="auto" w:line="240" w:after="0"/>
        <w:rPr>
          <w:rFonts w:cs="Times New Roman" w:eastAsia="Times New Roman" w:hAnsi="Times New Roman" w:ascii="Times New Roman"/>
          <w:spacing w:val="15"/>
          <w:sz w:val="24"/>
          <w:szCs w:val="24"/>
        </w:rPr>
      </w:pPr>
      <w:r w:rsidRPr="00EB5FFA">
        <w:rPr>
          <w:rFonts w:cs="Times New Roman" w:eastAsia="Times New Roman" w:hAnsi="Times New Roman" w:ascii="Times New Roman"/>
          <w:spacing w:val="15"/>
          <w:sz w:val="24"/>
          <w:szCs w:val="24"/>
        </w:rPr>
        <w:lastRenderedPageBreak/>
        <w:t>UPUTA O PRAVNOM LIJEKU:</w:t>
      </w:r>
    </w:p>
    <w:p w:rsidRDefault="007E5A0D" w:rsidP="00C9365D" w:rsidR="007E5A0D" w:rsidRPr="00EB5FFA">
      <w:pPr>
        <w:spacing w:lineRule="auto" w:line="240" w:after="0"/>
        <w:ind w:left="86"/>
        <w:rPr>
          <w:rFonts w:cs="Times New Roman" w:eastAsia="Times New Roman" w:hAnsi="Times New Roman" w:ascii="Times New Roman"/>
          <w:i/>
          <w:spacing w:val="15"/>
          <w:sz w:val="24"/>
          <w:szCs w:val="24"/>
        </w:rPr>
      </w:pPr>
    </w:p>
    <w:p w:rsidRDefault="00B746E8" w:rsidP="00C9365D" w:rsidR="007E5A0D" w:rsidRPr="00EB5FF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EB5FFA">
        <w:rPr>
          <w:rFonts w:cs="Times New Roman" w:eastAsia="Times New Roman" w:hAnsi="Times New Roman" w:ascii="Times New Roman"/>
          <w:sz w:val="24"/>
          <w:szCs w:val="24"/>
        </w:rPr>
        <w:t xml:space="preserve">Protiv ovoga rješenja može se podnijeti žalba u roku od osam dana od proteka osmog dana od njegovog javnog priopćenja na e-oglasnoj ploči suda, pismeno u tri primjerka, putem ovoga suda, Visokom trgovačkom sudu RH. </w:t>
      </w:r>
    </w:p>
    <w:p w:rsidRDefault="007E5A0D" w:rsidP="00C9365D" w:rsidR="007E5A0D" w:rsidRPr="00EB5FF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7E5A0D" w:rsidP="00C9365D" w:rsidR="007E5A0D" w:rsidRPr="00EB5FF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1B477B" w:rsidP="001B477B" w:rsidR="001B477B" w:rsidRPr="00EB5FFA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EB5FFA">
        <w:rPr>
          <w:rFonts w:cs="Times New Roman" w:hAnsi="Times New Roman" w:ascii="Times New Roman"/>
          <w:sz w:val="24"/>
          <w:szCs w:val="24"/>
        </w:rPr>
        <w:t xml:space="preserve">DNA:  </w:t>
      </w:r>
    </w:p>
    <w:p w:rsidRDefault="001B477B" w:rsidP="001B477B" w:rsidR="001B477B" w:rsidRPr="00EB5FFA">
      <w:pPr>
        <w:pStyle w:val="Odlomakpopisa"/>
        <w:numPr>
          <w:ilvl w:val="0"/>
          <w:numId w:val="10"/>
        </w:numPr>
        <w:tabs>
          <w:tab w:pos="851" w:val="left"/>
        </w:tabs>
        <w:spacing w:lineRule="auto" w:line="240" w:after="0"/>
        <w:contextualSpacing w:val="false"/>
        <w:jc w:val="both"/>
        <w:rPr>
          <w:rFonts w:cs="Times New Roman" w:hAnsi="Times New Roman" w:ascii="Times New Roman"/>
          <w:sz w:val="24"/>
          <w:szCs w:val="24"/>
        </w:rPr>
      </w:pPr>
      <w:r w:rsidRPr="00EB5FFA">
        <w:rPr>
          <w:rFonts w:cs="Times New Roman" w:hAnsi="Times New Roman" w:ascii="Times New Roman"/>
          <w:sz w:val="24"/>
          <w:szCs w:val="24"/>
        </w:rPr>
        <w:t>predlagatelj, FINANCIJSKA AGENCIJA, Podružnica Varaždin, Augusta Cesarca 2</w:t>
      </w:r>
    </w:p>
    <w:p w:rsidRDefault="001B477B" w:rsidP="001B477B" w:rsidR="001B477B" w:rsidRPr="00EB5FFA">
      <w:pPr>
        <w:numPr>
          <w:ilvl w:val="0"/>
          <w:numId w:val="10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B5FFA">
        <w:rPr>
          <w:rFonts w:cs="Times New Roman" w:hAnsi="Times New Roman" w:ascii="Times New Roman"/>
          <w:sz w:val="24"/>
          <w:szCs w:val="24"/>
        </w:rPr>
        <w:t xml:space="preserve">dužnik, </w:t>
      </w:r>
      <w:r w:rsidR="00EB5FFA" w:rsidRPr="00EB5FFA">
        <w:rPr>
          <w:rFonts w:cs="Times New Roman" w:hAnsi="Times New Roman" w:ascii="Times New Roman"/>
          <w:sz w:val="24"/>
          <w:szCs w:val="24"/>
        </w:rPr>
        <w:t>DOBRA FOTKA j.d.o.o., D. Cesarića 19, Čakovec</w:t>
      </w:r>
      <w:r w:rsidR="00271015" w:rsidRPr="00EB5FFA">
        <w:rPr>
          <w:rFonts w:cs="Times New Roman" w:hAnsi="Times New Roman" w:ascii="Times New Roman"/>
          <w:sz w:val="24"/>
          <w:szCs w:val="24"/>
        </w:rPr>
        <w:t>,</w:t>
      </w:r>
    </w:p>
    <w:p w:rsidRDefault="00B96299" w:rsidP="001B477B" w:rsidR="00B96299" w:rsidRPr="00EB5FFA">
      <w:pPr>
        <w:numPr>
          <w:ilvl w:val="0"/>
          <w:numId w:val="10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B5FFA">
        <w:rPr>
          <w:rFonts w:cs="Times New Roman" w:hAnsi="Times New Roman" w:ascii="Times New Roman"/>
          <w:sz w:val="24"/>
          <w:szCs w:val="24"/>
        </w:rPr>
        <w:t xml:space="preserve">direktor dužnika </w:t>
      </w:r>
      <w:r w:rsidR="00EB5FFA" w:rsidRPr="00EB5FFA">
        <w:rPr>
          <w:rFonts w:cs="Times New Roman" w:hAnsi="Times New Roman" w:ascii="Times New Roman"/>
          <w:sz w:val="24"/>
          <w:szCs w:val="24"/>
        </w:rPr>
        <w:t>Mihael Varga iz Čakovca, Travnik 30</w:t>
      </w:r>
    </w:p>
    <w:p w:rsidRDefault="001B477B" w:rsidP="001B477B" w:rsidR="001B477B" w:rsidRPr="00EB5FFA">
      <w:pPr>
        <w:numPr>
          <w:ilvl w:val="0"/>
          <w:numId w:val="10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B5FFA">
        <w:rPr>
          <w:rFonts w:cs="Times New Roman" w:hAnsi="Times New Roman" w:ascii="Times New Roman"/>
          <w:sz w:val="24"/>
          <w:szCs w:val="24"/>
        </w:rPr>
        <w:t xml:space="preserve">stečajni upravitelj, </w:t>
      </w:r>
      <w:r w:rsidR="00DB208A" w:rsidRPr="00DB208A">
        <w:rPr>
          <w:rFonts w:cs="Times New Roman" w:hAnsi="Times New Roman" w:ascii="Times New Roman"/>
          <w:sz w:val="24"/>
          <w:szCs w:val="24"/>
        </w:rPr>
        <w:t>Sanja Janči, Mihovila Pavleka Miškine 25, Čakovec</w:t>
      </w:r>
    </w:p>
    <w:p w:rsidRDefault="001B477B" w:rsidP="00271015" w:rsidR="001B477B" w:rsidRPr="00EB5FFA">
      <w:pPr>
        <w:numPr>
          <w:ilvl w:val="0"/>
          <w:numId w:val="10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B5FFA">
        <w:rPr>
          <w:rFonts w:cs="Times New Roman" w:hAnsi="Times New Roman" w:ascii="Times New Roman"/>
          <w:sz w:val="24"/>
          <w:szCs w:val="24"/>
        </w:rPr>
        <w:t>Financijska agencija, Zagreb, Vrtni put 3, 10000 Zagreb</w:t>
      </w:r>
    </w:p>
    <w:p w:rsidRDefault="00BB640A" w:rsidP="00271015" w:rsidR="002B6091" w:rsidRPr="00EB5FFA">
      <w:pPr>
        <w:numPr>
          <w:ilvl w:val="0"/>
          <w:numId w:val="10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B5FFA">
        <w:rPr>
          <w:rFonts w:cs="Times New Roman" w:hAnsi="Times New Roman" w:ascii="Times New Roman"/>
          <w:sz w:val="24"/>
          <w:szCs w:val="24"/>
        </w:rPr>
        <w:t>Ministarstvo financija, Porezna uprava, Područni ured Čakovec,  O. Keršovanija 11, 40000 Čakovec</w:t>
      </w:r>
      <w:r w:rsidR="002B6091" w:rsidRPr="00EB5FFA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B477B" w:rsidP="00271015" w:rsidR="001B477B" w:rsidRPr="00EB5FFA">
      <w:pPr>
        <w:numPr>
          <w:ilvl w:val="0"/>
          <w:numId w:val="10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B5FFA">
        <w:rPr>
          <w:rFonts w:cs="Times New Roman" w:hAnsi="Times New Roman" w:ascii="Times New Roman"/>
          <w:sz w:val="24"/>
          <w:szCs w:val="24"/>
        </w:rPr>
        <w:t>Županijsko državno odvjetništvo u Varaždinu, Građansko upravni odjel</w:t>
      </w:r>
    </w:p>
    <w:p w:rsidRDefault="00EB5FFA" w:rsidP="001B477B" w:rsidR="00EB5FFA" w:rsidRPr="001E12C1">
      <w:pPr>
        <w:numPr>
          <w:ilvl w:val="0"/>
          <w:numId w:val="10"/>
        </w:numPr>
        <w:spacing w:lineRule="auto" w:line="240" w:after="0"/>
        <w:jc w:val="both"/>
        <w:rPr>
          <w:rFonts w:cs="Times New Roman" w:hAnsi="Times New Roman" w:ascii="Times New Roman"/>
          <w:b/>
          <w:sz w:val="24"/>
          <w:szCs w:val="24"/>
        </w:rPr>
      </w:pPr>
      <w:r w:rsidRPr="00EB5FFA">
        <w:rPr>
          <w:rFonts w:cs="Times New Roman" w:hAnsi="Times New Roman" w:ascii="Times New Roman"/>
          <w:sz w:val="24"/>
          <w:szCs w:val="24"/>
        </w:rPr>
        <w:t xml:space="preserve">Privredna banka Zagreb, </w:t>
      </w:r>
      <w:r w:rsidRPr="001E12C1">
        <w:rPr>
          <w:rStyle w:val="Naglaeno"/>
          <w:rFonts w:cs="Times New Roman" w:hAnsi="Times New Roman" w:ascii="Times New Roman"/>
          <w:b w:val="false"/>
          <w:sz w:val="24"/>
        </w:rPr>
        <w:t>Radnička cesta 50, Zagreb</w:t>
      </w:r>
      <w:r w:rsidRPr="001E12C1">
        <w:rPr>
          <w:rFonts w:cs="Times New Roman" w:hAnsi="Times New Roman" w:ascii="Times New Roman"/>
          <w:b/>
          <w:sz w:val="24"/>
          <w:szCs w:val="24"/>
        </w:rPr>
        <w:t xml:space="preserve"> </w:t>
      </w:r>
    </w:p>
    <w:p w:rsidRDefault="001B477B" w:rsidP="001B477B" w:rsidR="001B477B" w:rsidRPr="00EB5FFA">
      <w:pPr>
        <w:numPr>
          <w:ilvl w:val="0"/>
          <w:numId w:val="10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B5FFA">
        <w:rPr>
          <w:rFonts w:cs="Times New Roman" w:hAnsi="Times New Roman" w:ascii="Times New Roman"/>
          <w:sz w:val="24"/>
          <w:szCs w:val="24"/>
        </w:rPr>
        <w:t>Sudski registar ovoga suda, radi zabilježbe</w:t>
      </w:r>
    </w:p>
    <w:p w:rsidRDefault="001B477B" w:rsidP="001B477B" w:rsidR="001B477B" w:rsidRPr="00EB5FFA">
      <w:pPr>
        <w:numPr>
          <w:ilvl w:val="0"/>
          <w:numId w:val="10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B5FFA">
        <w:rPr>
          <w:rFonts w:cs="Times New Roman" w:hAnsi="Times New Roman" w:ascii="Times New Roman"/>
          <w:sz w:val="24"/>
          <w:szCs w:val="24"/>
        </w:rPr>
        <w:t>Sudski registar ovoga suda, nakon pravomoćnosti rješenja</w:t>
      </w:r>
    </w:p>
    <w:p w:rsidRDefault="001B477B" w:rsidP="001B477B" w:rsidR="001B477B" w:rsidRPr="00EB5FFA">
      <w:pPr>
        <w:numPr>
          <w:ilvl w:val="0"/>
          <w:numId w:val="10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B5FFA">
        <w:rPr>
          <w:rFonts w:cs="Times New Roman" w:hAnsi="Times New Roman" w:ascii="Times New Roman"/>
          <w:sz w:val="24"/>
          <w:szCs w:val="24"/>
        </w:rPr>
        <w:t xml:space="preserve">Oglasna ploča suda </w:t>
      </w:r>
    </w:p>
    <w:p w:rsidRDefault="007E5A0D" w:rsidP="00C9365D" w:rsidR="007E5A0D" w:rsidRPr="00EB5FF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7E5A0D" w:rsidP="00C9365D" w:rsidR="007E5A0D" w:rsidRPr="00EB5FFA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7E5A0D" w:rsidP="00C9365D" w:rsidR="007E5A0D" w:rsidRPr="00EB5FF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BB640A" w:rsidR="00BB640A" w:rsidRPr="00EB5FF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sectPr w:rsidSect="00EF7550" w:rsidR="00BB640A" w:rsidRPr="00EB5FFA">
      <w:headerReference w:type="default" r:id="rId10"/>
      <w:pgSz w:h="16838" w:w="11906"/>
      <w:pgMar w:gutter="0" w:footer="708" w:header="708" w:left="1417" w:bottom="1418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2AE2" w:rsidP="00B746E8" w:rsidR="004A2AE2">
      <w:pPr>
        <w:spacing w:lineRule="auto" w:line="240" w:after="0"/>
      </w:pPr>
      <w:r>
        <w:separator/>
      </w:r>
    </w:p>
  </w:endnote>
  <w:endnote w:id="0" w:type="continuationSeparator">
    <w:p w:rsidRDefault="004A2AE2" w:rsidP="00B746E8" w:rsidR="004A2AE2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2AE2" w:rsidP="00B746E8" w:rsidR="004A2AE2">
      <w:pPr>
        <w:spacing w:lineRule="auto" w:line="240" w:after="0"/>
      </w:pPr>
      <w:r>
        <w:separator/>
      </w:r>
    </w:p>
  </w:footnote>
  <w:footnote w:id="0" w:type="continuationSeparator">
    <w:p w:rsidRDefault="004A2AE2" w:rsidP="00B746E8" w:rsidR="004A2AE2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30759000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B746E8" w:rsidR="00B746E8" w:rsidRPr="00B746E8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B746E8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B746E8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B746E8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1E12C1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B746E8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B746E8" w:rsidR="00B746E8">
    <w:pPr>
      <w:pStyle w:val="Zaglavlje"/>
      <w:rPr>
        <w:rFonts w:cs="Times New Roman" w:hAnsi="Times New Roman" w:ascii="Times New Roman"/>
        <w:sz w:val="24"/>
        <w:szCs w:val="24"/>
      </w:rPr>
    </w:pPr>
    <w:r w:rsidRPr="00B746E8">
      <w:rPr>
        <w:rFonts w:cs="Times New Roman" w:hAnsi="Times New Roman" w:ascii="Times New Roman"/>
        <w:sz w:val="24"/>
        <w:szCs w:val="24"/>
      </w:rPr>
      <w:tab/>
    </w:r>
    <w:r w:rsidRPr="00B746E8">
      <w:rPr>
        <w:rFonts w:cs="Times New Roman" w:hAnsi="Times New Roman" w:ascii="Times New Roman"/>
        <w:sz w:val="24"/>
        <w:szCs w:val="24"/>
      </w:rPr>
      <w:tab/>
    </w:r>
    <w:r w:rsidR="002F26CC" w:rsidRPr="00B746E8">
      <w:rPr>
        <w:rFonts w:cs="Times New Roman" w:hAnsi="Times New Roman" w:ascii="Times New Roman"/>
        <w:sz w:val="24"/>
        <w:szCs w:val="24"/>
      </w:rPr>
      <w:t>Poslovni broj: 4 St-</w:t>
    </w:r>
    <w:r w:rsidR="003B60C1">
      <w:rPr>
        <w:rFonts w:cs="Times New Roman" w:hAnsi="Times New Roman" w:ascii="Times New Roman"/>
        <w:sz w:val="24"/>
        <w:szCs w:val="24"/>
      </w:rPr>
      <w:t>83/18-22</w:t>
    </w:r>
  </w:p>
  <w:p w:rsidRDefault="002F26CC" w:rsidR="002F26CC" w:rsidRPr="00B746E8">
    <w:pPr>
      <w:pStyle w:val="Zaglavlje"/>
      <w:rPr>
        <w:rFonts w:cs="Times New Roman"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F23665"/>
    <w:multiLevelType w:val="multilevel"/>
    <w:tmpl w:val="15CA397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A4E7137"/>
    <w:multiLevelType w:val="multilevel"/>
    <w:tmpl w:val="235ABA4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D1D4342"/>
    <w:multiLevelType w:val="hybridMultilevel"/>
    <w:tmpl w:val="3FE45FE6"/>
    <w:lvl w:tplc="600C0138" w:ilvl="0">
      <w:numFmt w:val="bullet"/>
      <w:lvlText w:val="-"/>
      <w:lvlJc w:val="left"/>
      <w:pPr>
        <w:tabs>
          <w:tab w:pos="1395" w:val="num"/>
        </w:tabs>
        <w:ind w:hanging="495" w:left="1395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3">
    <w:nsid w:val="405F4223"/>
    <w:multiLevelType w:val="multilevel"/>
    <w:tmpl w:val="F2AC53D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60668B8"/>
    <w:multiLevelType w:val="multilevel"/>
    <w:tmpl w:val="66A891F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59F312CF"/>
    <w:multiLevelType w:val="multilevel"/>
    <w:tmpl w:val="041A0023"/>
    <w:lvl w:ilvl="0">
      <w:start w:val="1"/>
      <w:numFmt w:val="upperRoman"/>
      <w:pStyle w:val="Naslov1"/>
      <w:lvlText w:val="Članak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kcija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6">
    <w:nsid w:val="5BED6C82"/>
    <w:multiLevelType w:val="hybridMultilevel"/>
    <w:tmpl w:val="BE7C1196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FE947B6"/>
    <w:multiLevelType w:val="multilevel"/>
    <w:tmpl w:val="BD0605D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617927D1"/>
    <w:multiLevelType w:val="multilevel"/>
    <w:tmpl w:val="EE582C14"/>
    <w:lvl w:ilvl="0">
      <w:start w:val="1"/>
      <w:numFmt w:val="decimal"/>
      <w:lvlText w:val="%1."/>
      <w:lvlJc w:val="left"/>
      <w:rPr>
        <w:color w:va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6EDA5F67"/>
    <w:multiLevelType w:val="multilevel"/>
    <w:tmpl w:val="A0A6980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75B624BA"/>
    <w:multiLevelType w:val="multilevel"/>
    <w:tmpl w:val="77C42AF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4"/>
  </w:num>
  <w:num w:numId="3">
    <w:abstractNumId w:val="10"/>
  </w:num>
  <w:num w:numId="4">
    <w:abstractNumId w:val="7"/>
  </w:num>
  <w:num w:numId="5">
    <w:abstractNumId w:val="1"/>
  </w:num>
  <w:num w:numId="6">
    <w:abstractNumId w:val="9"/>
  </w:num>
  <w:num w:numId="7">
    <w:abstractNumId w:val="3"/>
  </w:num>
  <w:num w:numId="8">
    <w:abstractNumId w:val="8"/>
  </w:num>
  <w:num w:numId="9">
    <w:abstractNumId w:val="5"/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</w:num>
  <w:num w:numId="12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E5A0D"/>
    <w:rsid w:val="000542C5"/>
    <w:rsid w:val="000F3950"/>
    <w:rsid w:val="00175150"/>
    <w:rsid w:val="001A384C"/>
    <w:rsid w:val="001B477B"/>
    <w:rsid w:val="001E12C1"/>
    <w:rsid w:val="00244892"/>
    <w:rsid w:val="002612B3"/>
    <w:rsid w:val="00271015"/>
    <w:rsid w:val="002B6091"/>
    <w:rsid w:val="002F26CC"/>
    <w:rsid w:val="00332C3C"/>
    <w:rsid w:val="00343020"/>
    <w:rsid w:val="0037255C"/>
    <w:rsid w:val="003B60C1"/>
    <w:rsid w:val="003E6698"/>
    <w:rsid w:val="00407ADF"/>
    <w:rsid w:val="00421593"/>
    <w:rsid w:val="0043124B"/>
    <w:rsid w:val="00450525"/>
    <w:rsid w:val="0046646A"/>
    <w:rsid w:val="004A2AE2"/>
    <w:rsid w:val="00510642"/>
    <w:rsid w:val="005E0784"/>
    <w:rsid w:val="00624D1D"/>
    <w:rsid w:val="00704CEE"/>
    <w:rsid w:val="0077179E"/>
    <w:rsid w:val="007B198B"/>
    <w:rsid w:val="007E5A0D"/>
    <w:rsid w:val="007F0A6F"/>
    <w:rsid w:val="008B50C1"/>
    <w:rsid w:val="00974AF3"/>
    <w:rsid w:val="00AA6958"/>
    <w:rsid w:val="00AB1524"/>
    <w:rsid w:val="00B32249"/>
    <w:rsid w:val="00B746E8"/>
    <w:rsid w:val="00B81189"/>
    <w:rsid w:val="00B96299"/>
    <w:rsid w:val="00BB640A"/>
    <w:rsid w:val="00BF25DE"/>
    <w:rsid w:val="00C9365D"/>
    <w:rsid w:val="00CD7E96"/>
    <w:rsid w:val="00D23102"/>
    <w:rsid w:val="00D37224"/>
    <w:rsid w:val="00DB208A"/>
    <w:rsid w:val="00E26BE1"/>
    <w:rsid w:val="00E64132"/>
    <w:rsid w:val="00E877AC"/>
    <w:rsid w:val="00EB5FFA"/>
    <w:rsid w:val="00EF7550"/>
    <w:rsid w:val="00EF76D2"/>
    <w:rsid w:val="00F30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link w:val="Naslov1Char"/>
    <w:uiPriority w:val="9"/>
    <w:qFormat/>
    <w:rsid w:val="00B32249"/>
    <w:pPr>
      <w:keepNext/>
      <w:keepLines/>
      <w:numPr>
        <w:numId w:val="9"/>
      </w:numPr>
      <w:spacing w:lineRule="auto" w:line="240" w:after="240" w:before="480"/>
      <w:outlineLvl w:val="0"/>
    </w:pPr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B32249"/>
    <w:pPr>
      <w:keepNext/>
      <w:numPr>
        <w:ilvl w:val="1"/>
        <w:numId w:val="9"/>
      </w:numPr>
      <w:spacing w:lineRule="auto" w:line="240" w:after="240"/>
      <w:jc w:val="center"/>
      <w:outlineLvl w:val="1"/>
    </w:pPr>
    <w:rPr>
      <w:rFonts w:eastAsia="Times New Roman" w:hAnsi="Times New Roman" w:ascii="Times New Roman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32249"/>
    <w:pPr>
      <w:keepNext/>
      <w:keepLines/>
      <w:numPr>
        <w:ilvl w:val="2"/>
        <w:numId w:val="9"/>
      </w:numPr>
      <w:spacing w:lineRule="auto" w:line="240" w:after="240" w:before="200"/>
      <w:outlineLvl w:val="2"/>
    </w:pPr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eastAsia="en-US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32249"/>
    <w:pPr>
      <w:keepNext/>
      <w:keepLines/>
      <w:numPr>
        <w:ilvl w:val="3"/>
        <w:numId w:val="9"/>
      </w:numPr>
      <w:spacing w:lineRule="auto" w:line="240" w:after="240"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eastAsia="en-US"/>
    </w:rPr>
  </w:style>
  <w:style w:styleId="Naslov5" w:type="paragraph">
    <w:name w:val="heading 5"/>
    <w:basedOn w:val="Normal"/>
    <w:next w:val="Normal"/>
    <w:link w:val="Naslov5Char"/>
    <w:semiHidden/>
    <w:unhideWhenUsed/>
    <w:qFormat/>
    <w:rsid w:val="00B32249"/>
    <w:pPr>
      <w:numPr>
        <w:ilvl w:val="4"/>
        <w:numId w:val="9"/>
      </w:numPr>
      <w:spacing w:lineRule="auto" w:line="240" w:after="0" w:before="120"/>
      <w:outlineLvl w:val="4"/>
    </w:pPr>
    <w:rPr>
      <w:rFonts w:eastAsia="Times New Roman" w:hAnsi="Arial" w:ascii="Arial"/>
      <w:noProof/>
      <w:kern w:val="22"/>
      <w:szCs w:val="24"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B32249"/>
    <w:pPr>
      <w:numPr>
        <w:ilvl w:val="5"/>
        <w:numId w:val="9"/>
      </w:numPr>
      <w:spacing w:lineRule="auto" w:line="240" w:after="0" w:before="120"/>
      <w:outlineLvl w:val="5"/>
    </w:pPr>
    <w:rPr>
      <w:rFonts w:eastAsia="Times New Roman" w:hAnsi="Arial" w:ascii="Arial"/>
      <w:i/>
      <w:noProof/>
      <w:kern w:val="22"/>
      <w:szCs w:val="24"/>
    </w:rPr>
  </w:style>
  <w:style w:styleId="Naslov7" w:type="paragraph">
    <w:name w:val="heading 7"/>
    <w:basedOn w:val="Normal"/>
    <w:next w:val="Normal"/>
    <w:link w:val="Naslov7Char"/>
    <w:semiHidden/>
    <w:unhideWhenUsed/>
    <w:qFormat/>
    <w:rsid w:val="00B32249"/>
    <w:pPr>
      <w:numPr>
        <w:ilvl w:val="6"/>
        <w:numId w:val="9"/>
      </w:numPr>
      <w:spacing w:lineRule="auto" w:line="240" w:after="0" w:before="120"/>
      <w:outlineLvl w:val="6"/>
    </w:pPr>
    <w:rPr>
      <w:rFonts w:eastAsia="Times New Roman" w:hAnsi="Arial" w:ascii="Arial"/>
      <w:noProof/>
      <w:kern w:val="20"/>
      <w:szCs w:val="24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B32249"/>
    <w:pPr>
      <w:numPr>
        <w:ilvl w:val="7"/>
        <w:numId w:val="9"/>
      </w:numPr>
      <w:spacing w:lineRule="auto" w:line="240" w:after="0" w:before="120"/>
      <w:outlineLvl w:val="7"/>
    </w:pPr>
    <w:rPr>
      <w:rFonts w:eastAsia="Times New Roman" w:hAnsi="Arial" w:ascii="Arial"/>
      <w:i/>
      <w:noProof/>
      <w:kern w:val="20"/>
      <w:szCs w:val="24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B32249"/>
    <w:pPr>
      <w:numPr>
        <w:ilvl w:val="8"/>
        <w:numId w:val="9"/>
      </w:numPr>
      <w:spacing w:lineRule="auto" w:line="240" w:after="0" w:before="120"/>
      <w:outlineLvl w:val="8"/>
    </w:pPr>
    <w:rPr>
      <w:rFonts w:eastAsia="Times New Roman" w:hAnsi="Arial" w:ascii="Arial"/>
      <w:i/>
      <w:noProof/>
      <w:kern w:val="18"/>
      <w:sz w:val="1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746E8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746E8"/>
  </w:style>
  <w:style w:styleId="Podnoje" w:type="paragraph">
    <w:name w:val="footer"/>
    <w:basedOn w:val="Normal"/>
    <w:link w:val="PodnojeChar"/>
    <w:uiPriority w:val="99"/>
    <w:unhideWhenUsed/>
    <w:rsid w:val="00B746E8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746E8"/>
  </w:style>
  <w:style w:styleId="Odlomakpopisa" w:type="paragraph">
    <w:name w:val="List Paragraph"/>
    <w:basedOn w:val="Normal"/>
    <w:link w:val="OdlomakpopisaChar"/>
    <w:uiPriority w:val="34"/>
    <w:qFormat/>
    <w:rsid w:val="00B746E8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uiPriority w:val="9"/>
    <w:rsid w:val="00B32249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eastAsia="en-US"/>
    </w:rPr>
  </w:style>
  <w:style w:customStyle="true" w:styleId="Naslov2Char" w:type="character">
    <w:name w:val="Naslov 2 Char"/>
    <w:basedOn w:val="Zadanifontodlomka"/>
    <w:link w:val="Naslov2"/>
    <w:uiPriority w:val="9"/>
    <w:rsid w:val="00B32249"/>
    <w:rPr>
      <w:rFonts w:eastAsia="Times New Roman" w:hAnsi="Times New Roman" w:ascii="Times New Roman"/>
      <w:b/>
      <w:sz w:val="28"/>
      <w:szCs w:val="20"/>
      <w:lang w:eastAsia="en-US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B32249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eastAsia="en-US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B32249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eastAsia="en-US"/>
    </w:rPr>
  </w:style>
  <w:style w:customStyle="true" w:styleId="Naslov5Char" w:type="character">
    <w:name w:val="Naslov 5 Char"/>
    <w:basedOn w:val="Zadanifontodlomka"/>
    <w:link w:val="Naslov5"/>
    <w:semiHidden/>
    <w:rsid w:val="00B32249"/>
    <w:rPr>
      <w:rFonts w:eastAsia="Times New Roman" w:hAnsi="Arial" w:ascii="Arial"/>
      <w:noProof/>
      <w:kern w:val="22"/>
      <w:szCs w:val="24"/>
    </w:rPr>
  </w:style>
  <w:style w:customStyle="true" w:styleId="Naslov6Char" w:type="character">
    <w:name w:val="Naslov 6 Char"/>
    <w:basedOn w:val="Zadanifontodlomka"/>
    <w:link w:val="Naslov6"/>
    <w:semiHidden/>
    <w:rsid w:val="00B32249"/>
    <w:rPr>
      <w:rFonts w:eastAsia="Times New Roman" w:hAnsi="Arial" w:ascii="Arial"/>
      <w:i/>
      <w:noProof/>
      <w:kern w:val="22"/>
      <w:szCs w:val="24"/>
    </w:rPr>
  </w:style>
  <w:style w:customStyle="true" w:styleId="Naslov7Char" w:type="character">
    <w:name w:val="Naslov 7 Char"/>
    <w:basedOn w:val="Zadanifontodlomka"/>
    <w:link w:val="Naslov7"/>
    <w:semiHidden/>
    <w:rsid w:val="00B32249"/>
    <w:rPr>
      <w:rFonts w:eastAsia="Times New Roman" w:hAnsi="Arial" w:ascii="Arial"/>
      <w:noProof/>
      <w:kern w:val="20"/>
      <w:szCs w:val="24"/>
    </w:rPr>
  </w:style>
  <w:style w:customStyle="true" w:styleId="Naslov8Char" w:type="character">
    <w:name w:val="Naslov 8 Char"/>
    <w:basedOn w:val="Zadanifontodlomka"/>
    <w:link w:val="Naslov8"/>
    <w:semiHidden/>
    <w:rsid w:val="00B32249"/>
    <w:rPr>
      <w:rFonts w:eastAsia="Times New Roman" w:hAnsi="Arial" w:ascii="Arial"/>
      <w:i/>
      <w:noProof/>
      <w:kern w:val="20"/>
      <w:szCs w:val="24"/>
    </w:rPr>
  </w:style>
  <w:style w:customStyle="true" w:styleId="Naslov9Char" w:type="character">
    <w:name w:val="Naslov 9 Char"/>
    <w:basedOn w:val="Zadanifontodlomka"/>
    <w:link w:val="Naslov9"/>
    <w:semiHidden/>
    <w:rsid w:val="00B32249"/>
    <w:rPr>
      <w:rFonts w:eastAsia="Times New Roman" w:hAnsi="Arial" w:ascii="Arial"/>
      <w:i/>
      <w:noProof/>
      <w:kern w:val="18"/>
      <w:sz w:val="18"/>
      <w:szCs w:val="24"/>
    </w:r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1B477B"/>
  </w:style>
  <w:style w:styleId="Naglaeno" w:type="character">
    <w:name w:val="Strong"/>
    <w:uiPriority w:val="22"/>
    <w:qFormat/>
    <w:rsid w:val="003E6698"/>
    <w:rPr>
      <w:b/>
      <w:bCs/>
    </w:rPr>
  </w:style>
  <w:style w:customStyle="true" w:styleId="st1" w:type="character">
    <w:name w:val="st1"/>
    <w:rsid w:val="00271015"/>
  </w:style>
  <w:style w:styleId="Tekstbalonia" w:type="paragraph">
    <w:name w:val="Balloon Text"/>
    <w:basedOn w:val="Normal"/>
    <w:link w:val="TekstbaloniaChar"/>
    <w:uiPriority w:val="99"/>
    <w:semiHidden/>
    <w:unhideWhenUsed/>
    <w:rsid w:val="0077179E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7179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1064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1064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10642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1064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1064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link w:val="Naslov1Char"/>
    <w:uiPriority w:val="9"/>
    <w:qFormat/>
    <w:rsid w:val="00B32249"/>
    <w:pPr>
      <w:keepNext/>
      <w:keepLines/>
      <w:numPr>
        <w:numId w:val="9"/>
      </w:numPr>
      <w:spacing w:after="240" w:before="480" w:line="240" w:lineRule="auto"/>
      <w:outlineLvl w:val="0"/>
    </w:pPr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B32249"/>
    <w:pPr>
      <w:keepNext/>
      <w:numPr>
        <w:ilvl w:val="1"/>
        <w:numId w:val="9"/>
      </w:numPr>
      <w:spacing w:after="240" w:line="240" w:lineRule="auto"/>
      <w:jc w:val="center"/>
      <w:outlineLvl w:val="1"/>
    </w:pPr>
    <w:rPr>
      <w:rFonts w:ascii="Times New Roman" w:eastAsia="Times New Roman" w:hAnsi="Times New Roman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32249"/>
    <w:pPr>
      <w:keepNext/>
      <w:keepLines/>
      <w:numPr>
        <w:ilvl w:val="2"/>
        <w:numId w:val="9"/>
      </w:numPr>
      <w:spacing w:after="240" w:before="200" w:line="240" w:lineRule="auto"/>
      <w:outlineLvl w:val="2"/>
    </w:pPr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eastAsia="en-US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32249"/>
    <w:pPr>
      <w:keepNext/>
      <w:keepLines/>
      <w:numPr>
        <w:ilvl w:val="3"/>
        <w:numId w:val="9"/>
      </w:numPr>
      <w:spacing w:after="240" w:before="200" w:line="240" w:lineRule="auto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eastAsia="en-US"/>
    </w:rPr>
  </w:style>
  <w:style w:styleId="Naslov5" w:type="paragraph">
    <w:name w:val="heading 5"/>
    <w:basedOn w:val="Normal"/>
    <w:next w:val="Normal"/>
    <w:link w:val="Naslov5Char"/>
    <w:semiHidden/>
    <w:unhideWhenUsed/>
    <w:qFormat/>
    <w:rsid w:val="00B32249"/>
    <w:pPr>
      <w:numPr>
        <w:ilvl w:val="4"/>
        <w:numId w:val="9"/>
      </w:numPr>
      <w:spacing w:after="0" w:before="120" w:line="240" w:lineRule="auto"/>
      <w:outlineLvl w:val="4"/>
    </w:pPr>
    <w:rPr>
      <w:rFonts w:ascii="Arial" w:eastAsia="Times New Roman" w:hAnsi="Arial"/>
      <w:noProof/>
      <w:kern w:val="22"/>
      <w:szCs w:val="24"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B32249"/>
    <w:pPr>
      <w:numPr>
        <w:ilvl w:val="5"/>
        <w:numId w:val="9"/>
      </w:numPr>
      <w:spacing w:after="0" w:before="120" w:line="240" w:lineRule="auto"/>
      <w:outlineLvl w:val="5"/>
    </w:pPr>
    <w:rPr>
      <w:rFonts w:ascii="Arial" w:eastAsia="Times New Roman" w:hAnsi="Arial"/>
      <w:i/>
      <w:noProof/>
      <w:kern w:val="22"/>
      <w:szCs w:val="24"/>
    </w:rPr>
  </w:style>
  <w:style w:styleId="Naslov7" w:type="paragraph">
    <w:name w:val="heading 7"/>
    <w:basedOn w:val="Normal"/>
    <w:next w:val="Normal"/>
    <w:link w:val="Naslov7Char"/>
    <w:semiHidden/>
    <w:unhideWhenUsed/>
    <w:qFormat/>
    <w:rsid w:val="00B32249"/>
    <w:pPr>
      <w:numPr>
        <w:ilvl w:val="6"/>
        <w:numId w:val="9"/>
      </w:numPr>
      <w:spacing w:after="0" w:before="120" w:line="240" w:lineRule="auto"/>
      <w:outlineLvl w:val="6"/>
    </w:pPr>
    <w:rPr>
      <w:rFonts w:ascii="Arial" w:eastAsia="Times New Roman" w:hAnsi="Arial"/>
      <w:noProof/>
      <w:kern w:val="20"/>
      <w:szCs w:val="24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B32249"/>
    <w:pPr>
      <w:numPr>
        <w:ilvl w:val="7"/>
        <w:numId w:val="9"/>
      </w:numPr>
      <w:spacing w:after="0" w:before="120" w:line="240" w:lineRule="auto"/>
      <w:outlineLvl w:val="7"/>
    </w:pPr>
    <w:rPr>
      <w:rFonts w:ascii="Arial" w:eastAsia="Times New Roman" w:hAnsi="Arial"/>
      <w:i/>
      <w:noProof/>
      <w:kern w:val="20"/>
      <w:szCs w:val="24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B32249"/>
    <w:pPr>
      <w:numPr>
        <w:ilvl w:val="8"/>
        <w:numId w:val="9"/>
      </w:numPr>
      <w:spacing w:after="0" w:before="120" w:line="240" w:lineRule="auto"/>
      <w:outlineLvl w:val="8"/>
    </w:pPr>
    <w:rPr>
      <w:rFonts w:ascii="Arial" w:eastAsia="Times New Roman" w:hAnsi="Arial"/>
      <w:i/>
      <w:noProof/>
      <w:kern w:val="18"/>
      <w:sz w:val="1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746E8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746E8"/>
  </w:style>
  <w:style w:styleId="Podnoje" w:type="paragraph">
    <w:name w:val="footer"/>
    <w:basedOn w:val="Normal"/>
    <w:link w:val="PodnojeChar"/>
    <w:uiPriority w:val="99"/>
    <w:unhideWhenUsed/>
    <w:rsid w:val="00B746E8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746E8"/>
  </w:style>
  <w:style w:styleId="Odlomakpopisa" w:type="paragraph">
    <w:name w:val="List Paragraph"/>
    <w:basedOn w:val="Normal"/>
    <w:link w:val="OdlomakpopisaChar"/>
    <w:uiPriority w:val="34"/>
    <w:qFormat/>
    <w:rsid w:val="00B746E8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uiPriority w:val="9"/>
    <w:rsid w:val="00B32249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eastAsia="en-US"/>
    </w:rPr>
  </w:style>
  <w:style w:customStyle="1" w:styleId="Naslov2Char" w:type="character">
    <w:name w:val="Naslov 2 Char"/>
    <w:basedOn w:val="Zadanifontodlomka"/>
    <w:link w:val="Naslov2"/>
    <w:uiPriority w:val="9"/>
    <w:rsid w:val="00B32249"/>
    <w:rPr>
      <w:rFonts w:ascii="Times New Roman" w:eastAsia="Times New Roman" w:hAnsi="Times New Roman"/>
      <w:b/>
      <w:sz w:val="28"/>
      <w:szCs w:val="20"/>
      <w:lang w:eastAsia="en-US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B32249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eastAsia="en-US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B32249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eastAsia="en-US"/>
    </w:rPr>
  </w:style>
  <w:style w:customStyle="1" w:styleId="Naslov5Char" w:type="character">
    <w:name w:val="Naslov 5 Char"/>
    <w:basedOn w:val="Zadanifontodlomka"/>
    <w:link w:val="Naslov5"/>
    <w:semiHidden/>
    <w:rsid w:val="00B32249"/>
    <w:rPr>
      <w:rFonts w:ascii="Arial" w:eastAsia="Times New Roman" w:hAnsi="Arial"/>
      <w:noProof/>
      <w:kern w:val="22"/>
      <w:szCs w:val="24"/>
    </w:rPr>
  </w:style>
  <w:style w:customStyle="1" w:styleId="Naslov6Char" w:type="character">
    <w:name w:val="Naslov 6 Char"/>
    <w:basedOn w:val="Zadanifontodlomka"/>
    <w:link w:val="Naslov6"/>
    <w:semiHidden/>
    <w:rsid w:val="00B32249"/>
    <w:rPr>
      <w:rFonts w:ascii="Arial" w:eastAsia="Times New Roman" w:hAnsi="Arial"/>
      <w:i/>
      <w:noProof/>
      <w:kern w:val="22"/>
      <w:szCs w:val="24"/>
    </w:rPr>
  </w:style>
  <w:style w:customStyle="1" w:styleId="Naslov7Char" w:type="character">
    <w:name w:val="Naslov 7 Char"/>
    <w:basedOn w:val="Zadanifontodlomka"/>
    <w:link w:val="Naslov7"/>
    <w:semiHidden/>
    <w:rsid w:val="00B32249"/>
    <w:rPr>
      <w:rFonts w:ascii="Arial" w:eastAsia="Times New Roman" w:hAnsi="Arial"/>
      <w:noProof/>
      <w:kern w:val="20"/>
      <w:szCs w:val="24"/>
    </w:rPr>
  </w:style>
  <w:style w:customStyle="1" w:styleId="Naslov8Char" w:type="character">
    <w:name w:val="Naslov 8 Char"/>
    <w:basedOn w:val="Zadanifontodlomka"/>
    <w:link w:val="Naslov8"/>
    <w:semiHidden/>
    <w:rsid w:val="00B32249"/>
    <w:rPr>
      <w:rFonts w:ascii="Arial" w:eastAsia="Times New Roman" w:hAnsi="Arial"/>
      <w:i/>
      <w:noProof/>
      <w:kern w:val="20"/>
      <w:szCs w:val="24"/>
    </w:rPr>
  </w:style>
  <w:style w:customStyle="1" w:styleId="Naslov9Char" w:type="character">
    <w:name w:val="Naslov 9 Char"/>
    <w:basedOn w:val="Zadanifontodlomka"/>
    <w:link w:val="Naslov9"/>
    <w:semiHidden/>
    <w:rsid w:val="00B32249"/>
    <w:rPr>
      <w:rFonts w:ascii="Arial" w:eastAsia="Times New Roman" w:hAnsi="Arial"/>
      <w:i/>
      <w:noProof/>
      <w:kern w:val="18"/>
      <w:sz w:val="18"/>
      <w:szCs w:val="24"/>
    </w:r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1B477B"/>
  </w:style>
  <w:style w:styleId="Naglaeno" w:type="character">
    <w:name w:val="Strong"/>
    <w:uiPriority w:val="22"/>
    <w:qFormat/>
    <w:rsid w:val="003E6698"/>
    <w:rPr>
      <w:b/>
      <w:bCs/>
    </w:rPr>
  </w:style>
  <w:style w:customStyle="1" w:styleId="st1" w:type="character">
    <w:name w:val="st1"/>
    <w:rsid w:val="00271015"/>
  </w:style>
  <w:style w:styleId="Tekstbalonia" w:type="paragraph">
    <w:name w:val="Balloon Text"/>
    <w:basedOn w:val="Normal"/>
    <w:link w:val="TekstbaloniaChar"/>
    <w:uiPriority w:val="99"/>
    <w:semiHidden/>
    <w:unhideWhenUsed/>
    <w:rsid w:val="0077179E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7179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1064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1064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10642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1064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1064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/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studenog 2018.</izvorni_sadrzaj>
    <derivirana_varijabla naziv="DomainObject.DatumDonosenjaOdluke_1">23.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St-83/2018-22</izvorni_sadrzaj>
    <derivirana_varijabla naziv="DomainObject.Oznaka_1">St-83/2018-22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</izvorni_sadrzaj>
    <derivirana_varijabla naziv="DomainObject.Predmet.Broj_1">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ožujka 2018.</izvorni_sadrzaj>
    <derivirana_varijabla naziv="DomainObject.Predmet.DatumOsnivanja_1">1.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St-83/2018</izvorni_sadrzaj>
    <derivirana_varijabla naziv="DomainObject.Predmet.OznakaBroj_1">St-83/2018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DOBRA FOTKA jednostavno društvo s ograničenom odgovornošću za trgovinu i usluge zastupanog po punomoćniku Mihael Varga</izvorni_sadrzaj>
    <derivirana_varijabla naziv="DomainObject.Predmet.ProtustrankaFormated_1">  DOBRA FOTKA jednostavno društvo s ograničenom odgovornošću za trgovinu i usluge zastupanog po punomoćniku Mihael Varga</derivirana_varijabla>
  </DomainObject.Predmet.ProtustrankaFormated>
  <DomainObject.Predmet.ProtustrankaFormatedOIB>
    <izvorni_sadrzaj>  DOBRA FOTKA jednostavno društvo s ograničenom odgovornošću za trgovinu i usluge, OIB 43512811101 zastupanog po punomoćniku Mihael Varga</izvorni_sadrzaj>
    <derivirana_varijabla naziv="DomainObject.Predmet.ProtustrankaFormatedOIB_1">  DOBRA FOTKA jednostavno društvo s ograničenom odgovornošću za trgovinu i usluge, OIB 43512811101 zastupanog po punomoćniku Mihael Varga</derivirana_varijabla>
  </DomainObject.Predmet.ProtustrankaFormatedOIB>
  <DomainObject.Predmet.ProtustrankaFormatedWithAdress>
    <izvorni_sadrzaj> DOBRA FOTKA jednostavno društvo s ograničenom odgovornošću za trgovinu i usluge, Dobriše Cesarića 19, 40000 Čakovec zastupanog po punomoćniku Mihael Varga</izvorni_sadrzaj>
    <derivirana_varijabla naziv="DomainObject.Predmet.ProtustrankaFormatedWithAdress_1"> DOBRA FOTKA jednostavno društvo s ograničenom odgovornošću za trgovinu i usluge, Dobriše Cesarića 19, 40000 Čakovec zastupanog po punomoćniku Mihael Varga</derivirana_varijabla>
  </DomainObject.Predmet.ProtustrankaFormatedWithAdress>
  <DomainObject.Predmet.ProtustrankaFormatedWithAdressOIB>
    <izvorni_sadrzaj> DOBRA FOTKA jednostavno društvo s ograničenom odgovornošću za trgovinu i usluge, OIB 43512811101, Dobriše Cesarića 19, 40000 Čakovec zastupanog po punomoćniku Mihael Varga</izvorni_sadrzaj>
    <derivirana_varijabla naziv="DomainObject.Predmet.ProtustrankaFormatedWithAdressOIB_1"> DOBRA FOTKA jednostavno društvo s ograničenom odgovornošću za trgovinu i usluge, OIB 43512811101, Dobriše Cesarića 19, 40000 Čakovec zastupanog po punomoćniku Mihael Varga</derivirana_varijabla>
  </DomainObject.Predmet.ProtustrankaFormatedWithAdressOIB>
  <DomainObject.Predmet.ProtustrankaWithAdress>
    <izvorni_sadrzaj>DOBRA FOTKA jednostavno društvo s ograničenom odgovornošću za trgovinu i usluge Dobriše Cesarića 19, 40000 Čakovec</izvorni_sadrzaj>
    <derivirana_varijabla naziv="DomainObject.Predmet.ProtustrankaWithAdress_1">DOBRA FOTKA jednostavno društvo s ograničenom odgovornošću za trgovinu i usluge Dobriše Cesarića 19, 40000 Čakovec</derivirana_varijabla>
  </DomainObject.Predmet.ProtustrankaWithAdress>
  <DomainObject.Predmet.ProtustrankaWithAdressOIB>
    <izvorni_sadrzaj>DOBRA FOTKA jednostavno društvo s ograničenom odgovornošću za trgovinu i usluge, OIB 43512811101, Dobriše Cesarića 19, 40000 Čakovec</izvorni_sadrzaj>
    <derivirana_varijabla naziv="DomainObject.Predmet.ProtustrankaWithAdressOIB_1">DOBRA FOTKA jednostavno društvo s ograničenom odgovornošću za trgovinu i usluge, OIB 43512811101, Dobriše Cesarića 19, 40000 Čakovec</derivirana_varijabla>
  </DomainObject.Predmet.ProtustrankaWithAdressOIB>
  <DomainObject.Predmet.ProtustrankaNazivFormated>
    <izvorni_sadrzaj>DOBRA FOTKA jednostavno društvo s ograničenom odgovornošću za trgovinu i usluge</izvorni_sadrzaj>
    <derivirana_varijabla naziv="DomainObject.Predmet.ProtustrankaNazivFormated_1">DOBRA FOTKA jednostavno društvo s ograničenom odgovornošću za trgovinu i usluge</derivirana_varijabla>
  </DomainObject.Predmet.ProtustrankaNazivFormated>
  <DomainObject.Predmet.ProtustrankaNazivFormatedOIB>
    <izvorni_sadrzaj>DOBRA FOTKA jednostavno društvo s ograničenom odgovornošću za trgovinu i usluge, OIB 43512811101</izvorni_sadrzaj>
    <derivirana_varijabla naziv="DomainObject.Predmet.ProtustrankaNazivFormatedOIB_1">DOBRA FOTKA jednostavno društvo s ograničenom odgovornošću za trgovinu i usluge, OIB 43512811101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9905.25</izvorni_sadrzaj>
    <derivirana_varijabla naziv="DomainObject.Predmet.TrenutnaVrijednost_1">9905.25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DOBRA FOTKA jednostavno društvo s ograničenom odgovornošću za trgovinu i usluge zastupanog po punomoćniku Mihael Varga</item>
    </izvorni_sadrzaj>
    <derivirana_varijabla naziv="DomainObject.Predmet.ProtuStrankaListFormated_1">
      <item>DOBRA FOTKA jednostavno društvo s ograničenom odgovornošću za trgovinu i usluge zastupanog po punomoćniku Mihael Varga</item>
    </derivirana_varijabla>
  </DomainObject.Predmet.ProtuStrankaListFormated>
  <DomainObject.Predmet.ProtuStrankaListFormatedOIB>
    <izvorni_sadrzaj>
      <item>DOBRA FOTKA jednostavno društvo s ograničenom odgovornošću za trgovinu i usluge, OIB 43512811101 zastupanog po punomoćniku Mihael Varga</item>
    </izvorni_sadrzaj>
    <derivirana_varijabla naziv="DomainObject.Predmet.ProtuStrankaListFormatedOIB_1">
      <item>DOBRA FOTKA jednostavno društvo s ograničenom odgovornošću za trgovinu i usluge, OIB 43512811101 zastupanog po punomoćniku Mihael Varga</item>
    </derivirana_varijabla>
  </DomainObject.Predmet.ProtuStrankaListFormatedOIB>
  <DomainObject.Predmet.ProtuStrankaListFormatedWithAdress>
    <izvorni_sadrzaj>
      <item>DOBRA FOTKA jednostavno društvo s ograničenom odgovornošću za trgovinu i usluge, Dobriše Cesarića 19, 40000 Čakovec zastupanog po punomoćniku Mihael Varga</item>
    </izvorni_sadrzaj>
    <derivirana_varijabla naziv="DomainObject.Predmet.ProtuStrankaListFormatedWithAdress_1">
      <item>DOBRA FOTKA jednostavno društvo s ograničenom odgovornošću za trgovinu i usluge, Dobriše Cesarića 19, 40000 Čakovec zastupanog po punomoćniku Mihael Varga</item>
    </derivirana_varijabla>
  </DomainObject.Predmet.ProtuStrankaListFormatedWithAdress>
  <DomainObject.Predmet.ProtuStrankaListFormatedWithAdressOIB>
    <izvorni_sadrzaj>
      <item>DOBRA FOTKA jednostavno društvo s ograničenom odgovornošću za trgovinu i usluge, OIB 43512811101, Dobriše Cesarića 19, 40000 Čakovec zastupanog po punomoćniku Mihael Varga</item>
    </izvorni_sadrzaj>
    <derivirana_varijabla naziv="DomainObject.Predmet.ProtuStrankaListFormatedWithAdressOIB_1">
      <item>DOBRA FOTKA jednostavno društvo s ograničenom odgovornošću za trgovinu i usluge, OIB 43512811101, Dobriše Cesarića 19, 40000 Čakovec zastupanog po punomoćniku Mihael Varga</item>
    </derivirana_varijabla>
  </DomainObject.Predmet.ProtuStrankaListFormatedWithAdressOIB>
  <DomainObject.Predmet.ProtuStrankaListNazivFormated>
    <izvorni_sadrzaj>
      <item>DOBRA FOTKA jednostavno društvo s ograničenom odgovornošću za trgovinu i usluge</item>
    </izvorni_sadrzaj>
    <derivirana_varijabla naziv="DomainObject.Predmet.ProtuStrankaListNazivFormated_1">
      <item>DOBRA FOTKA jednostavno društvo s ograničenom odgovornošću za trgovinu i usluge</item>
    </derivirana_varijabla>
  </DomainObject.Predmet.ProtuStrankaListNazivFormated>
  <DomainObject.Predmet.ProtuStrankaListNazivFormatedOIB>
    <izvorni_sadrzaj>
      <item>DOBRA FOTKA jednostavno društvo s ograničenom odgovornošću za trgovinu i usluge, OIB 43512811101</item>
    </izvorni_sadrzaj>
    <derivirana_varijabla naziv="DomainObject.Predmet.ProtuStrankaListNazivFormatedOIB_1">
      <item>DOBRA FOTKA jednostavno društvo s ograničenom odgovornošću za trgovinu i usluge, OIB 43512811101</item>
    </derivirana_varijabla>
  </DomainObject.Predmet.ProtuStrankaListNazivFormatedOIB>
  <DomainObject.Predmet.OstaliListFormated>
    <izvorni_sadrzaj>
      <item>Sudski registar</item>
      <item>Mihael Varga punomoćnik sudionika u postupku DOBRA FOTKA jednostavno društvo s ograničenom odgovornošću za trgovinu i usluge</item>
      <item>Privredna banka Zagreb d.d.</item>
    </izvorni_sadrzaj>
    <derivirana_varijabla naziv="DomainObject.Predmet.OstaliListFormated_1">
      <item>Sudski registar</item>
      <item>Mihael Varga punomoćnik sudionika u postupku DOBRA FOTKA jednostavno društvo s ograničenom odgovornošću za trgovinu i usluge</item>
      <item>Privredna banka Zagreb d.d.</item>
    </derivirana_varijabla>
  </DomainObject.Predmet.OstaliListFormated>
  <DomainObject.Predmet.OstaliListFormatedOIB>
    <izvorni_sadrzaj>
      <item>Sudski registar</item>
      <item>Mihael Varga, OIB 43022099297 punomoćnik sudionika u postupku DOBRA FOTKA jednostavno društvo s ograničenom odgovornošću za trgovinu i usluge</item>
      <item>Privredna banka Zagreb d.d.</item>
    </izvorni_sadrzaj>
    <derivirana_varijabla naziv="DomainObject.Predmet.OstaliListFormatedOIB_1">
      <item>Sudski registar</item>
      <item>Mihael Varga, OIB 43022099297 punomoćnik sudionika u postupku DOBRA FOTKA jednostavno društvo s ograničenom odgovornošću za trgovinu i usluge</item>
      <item>Privredna banka Zagreb d.d.</item>
    </derivirana_varijabla>
  </DomainObject.Predmet.OstaliListFormatedOIB>
  <DomainObject.Predmet.OstaliListFormatedWithAdress>
    <izvorni_sadrzaj>
      <item>Sudski registar</item>
      <item>Mihael Varga, Travnik 30, 40000 Čakovec punomoćnik sudionika u postupku DOBRA FOTKA jednostavno društvo s ograničenom odgovornošću za trgovinu i usluge</item>
      <item>Privredna banka Zagreb d.d., Radnička cesta 50, 10000 Zagreb</item>
    </izvorni_sadrzaj>
    <derivirana_varijabla naziv="DomainObject.Predmet.OstaliListFormatedWithAdress_1">
      <item>Sudski registar</item>
      <item>Mihael Varga, Travnik 30, 40000 Čakovec punomoćnik sudionika u postupku DOBRA FOTKA jednostavno društvo s ograničenom odgovornošću za trgovinu i usluge</item>
      <item>Privredna banka Zagreb d.d., Radnička cesta 50, 10000 Zagreb</item>
    </derivirana_varijabla>
  </DomainObject.Predmet.OstaliListFormatedWithAdress>
  <DomainObject.Predmet.OstaliListFormatedWithAdressOIB>
    <izvorni_sadrzaj>
      <item>Sudski registar</item>
      <item>Mihael Varga, OIB 43022099297, Travnik 30, 40000 Čakovec punomoćnik sudionika u postupku DOBRA FOTKA jednostavno društvo s ograničenom odgovornošću za trgovinu i usluge</item>
      <item>Privredna banka Zagreb d.d., Radnička cesta 50, 10000 Zagreb</item>
    </izvorni_sadrzaj>
    <derivirana_varijabla naziv="DomainObject.Predmet.OstaliListFormatedWithAdressOIB_1">
      <item>Sudski registar</item>
      <item>Mihael Varga, OIB 43022099297, Travnik 30, 40000 Čakovec punomoćnik sudionika u postupku DOBRA FOTKA jednostavno društvo s ograničenom odgovornošću za trgovinu i usluge</item>
      <item>Privredna banka Zagreb d.d., Radnička cesta 50, 10000 Zagreb</item>
    </derivirana_varijabla>
  </DomainObject.Predmet.OstaliListFormatedWithAdressOIB>
  <DomainObject.Predmet.OstaliListNazivFormated>
    <izvorni_sadrzaj>
      <item>Sudski registar</item>
      <item>Mihael Varga</item>
      <item>Privredna banka Zagreb d.d.</item>
    </izvorni_sadrzaj>
    <derivirana_varijabla naziv="DomainObject.Predmet.OstaliListNazivFormated_1">
      <item>Sudski registar</item>
      <item>Mihael Varga</item>
      <item>Privredna banka Zagreb d.d.</item>
    </derivirana_varijabla>
  </DomainObject.Predmet.OstaliListNazivFormated>
  <DomainObject.Predmet.OstaliListNazivFormatedOIB>
    <izvorni_sadrzaj>
      <item>Sudski registar</item>
      <item>Mihael Varga, OIB 43022099297</item>
      <item>Privredna banka Zagreb d.d.</item>
    </izvorni_sadrzaj>
    <derivirana_varijabla naziv="DomainObject.Predmet.OstaliListNazivFormatedOIB_1">
      <item>Sudski registar</item>
      <item>Mihael Varga, OIB 43022099297</item>
      <item>Privredna banka Zagreb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2018.</izvorni_sadrzaj>
    <derivirana_varijabla naziv="DomainObject.Datum_1">23. studenog 2018.</derivirana_varijabla>
  </DomainObject.Datum>
  <DomainObject.PoslovniBrojDokumenta>
    <izvorni_sadrzaj>St-83/2018-22</izvorni_sadrzaj>
    <derivirana_varijabla naziv="DomainObject.PoslovniBrojDokumenta_1">St-83/2018-22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DOBRA FOTKA jednostavno društvo s ograničenom odgovornošću za trgovinu i usluge</izvorni_sadrzaj>
    <derivirana_varijabla naziv="DomainObject.Predmet.ProtustrankaIDrugi_1">DOBRA FOTKA jednostavno društvo s ograničenom odgovornošću za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DOBRA FOTKA jednostavno društvo s ograničenom odgovornošću za trgovinu i usluge, OIB 43512811101, Dobriše Cesarića 19, 40000 Čakovec</izvorni_sadrzaj>
    <derivirana_varijabla naziv="DomainObject.Predmet.ProtustrankaIDrugiAdressOIB_1">DOBRA FOTKA jednostavno društvo s ograničenom odgovornošću za trgovinu i usluge, OIB 43512811101, Dobriše Cesarića 19,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DOBRA FOTKA jednostavno društvo s ograničenom odgovornošću za trgovinu i usluge</item>
      <item>Sudski registar</item>
      <item>Mihael Varga</item>
      <item>Privredna banka Zagreb d.d.</item>
    </izvorni_sadrzaj>
    <derivirana_varijabla naziv="DomainObject.Predmet.SudioniciListNaziv_1">
      <item>Financijska agencija</item>
      <item>DOBRA FOTKA jednostavno društvo s ograničenom odgovornošću za trgovinu i usluge</item>
      <item>Sudski registar</item>
      <item>Mihael Varga</item>
      <item>Privredna banka Zagreb d.d.</item>
    </derivirana_varijabla>
  </DomainObject.Predmet.SudioniciListNaziv>
  <DomainObject.Predmet.SudioniciListAdressOIB>
    <izvorni_sadrzaj>
      <item>Financijska agencija, OIB 85821130368, A. Cesarca 2,42000 Varaždin</item>
      <item>DOBRA FOTKA jednostavno društvo s ograničenom odgovornošću za trgovinu i usluge, OIB 43512811101, Dobriše Cesarića 19,40000 Čakovec</item>
      <item>Sudski registar</item>
      <item>Mihael Varga, OIB 43022099297, Travnik 30,40000 Čakovec</item>
      <item>Privredna banka Zagreb d.d., Radnička cesta 50,10000 Zagreb</item>
    </izvorni_sadrzaj>
    <derivirana_varijabla naziv="DomainObject.Predmet.SudioniciListAdressOIB_1">
      <item>Financijska agencija, OIB 85821130368, A. Cesarca 2,42000 Varaždin</item>
      <item>DOBRA FOTKA jednostavno društvo s ograničenom odgovornošću za trgovinu i usluge, OIB 43512811101, Dobriše Cesarića 19,40000 Čakovec</item>
      <item>Sudski registar</item>
      <item>Mihael Varga, OIB 43022099297, Travnik 30,40000 Čakovec</item>
      <item>Privredna banka Zagreb d.d., Radnička cesta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43512811101</item>
      <item>, OIB null</item>
      <item>, OIB 43022099297</item>
      <item>, OIB null</item>
    </izvorni_sadrzaj>
    <derivirana_varijabla naziv="DomainObject.Predmet.SudioniciListNazivOIB_1">
      <item>, OIB 85821130368</item>
      <item>, OIB 43512811101</item>
      <item>, OIB null</item>
      <item>, OIB 43022099297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Sanja Janči, OIB 93345021703, Mihovila Pavleka Miškine 25, 40000 Čakovec</item>
    </izvorni_sadrzaj>
    <derivirana_varijabla naziv="DomainObject.Predmet.StecajniUpraviteljiListAddressOIB_1">
      <item>Sanja Janči, OIB 93345021703, Mihovila Pavleka Miškine 25, 40000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26. listopada 2018.</izvorni_sadrzaj>
    <derivirana_varijabla naziv="DomainObject.Predmet.DatumZadnjeOdrzaneSudskeRadnje_1">26. listopada 2018.</derivirana_varijabla>
  </DomainObject.Predmet.DatumZadnjeOdrzaneSudskeRadnje>
  <DomainObject.PredzadnjaOdlukaIzPredmeta.DatumDonosenjaOdluke>
    <izvorni_sadrzaj>30. listopada 2018.</izvorni_sadrzaj>
    <derivirana_varijabla naziv="DomainObject.PredzadnjaOdlukaIzPredmeta.DatumDonosenjaOdluke_1">30. listopada 2018.</derivirana_varijabla>
  </DomainObject.PredzadnjaOdlukaIzPredmeta.DatumDonosenjaOdluke>
  <DomainObject.PredzadnjaOdlukaIzPredmeta.Oznaka>
    <izvorni_sadrzaj>St-83/2018-21</izvorni_sadrzaj>
    <derivirana_varijabla naziv="DomainObject.PredzadnjaOdlukaIzPredmeta.Oznaka_1">St-83/2018-21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831</properties:Words>
  <properties:Characters>4554</properties:Characters>
  <properties:Lines>119</properties:Lines>
  <properties:Paragraphs>39</properties:Paragraphs>
  <properties:TotalTime>63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5598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2018-02-16T10:15:00Z</dcterms:created>
  <dc:creator>Iris Hatvalić-Nemec</dc:creator>
  <cp:lastModifiedBy>Tihana Martinez</cp:lastModifiedBy>
  <cp:lastPrinted>2018-11-23T11:00:00Z</cp:lastPrinted>
  <dcterms:modified xmlns:xsi="http://www.w3.org/2001/XMLSchema-instance" xsi:type="dcterms:W3CDTF">2018-11-23T11:02:00Z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St-83/2018-22 / Odluka - Rješenje - otvaranje i zaključenje stečajnog postupka (čl. 132) (St-83-18-22-_Rješenje_o_otvaranju_i_zaključenju_stečaja_po_132._podaci_MUP_i_ZK-23.11.18..docx)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