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21df" w14:paraId="deb21df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246D6F">
        <w:t>59</w:t>
      </w:r>
      <w:r w:rsidR="003D73F1">
        <w:t>6</w:t>
      </w:r>
      <w:r w:rsidR="00946625">
        <w:t>/16-</w:t>
      </w:r>
      <w:r w:rsidR="003D73F1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3D73F1">
        <w:t>MARIA I RAMIZ d.o.o., Zadar, Rampada 9, OIB: 97439998795</w:t>
      </w:r>
      <w:r w:rsidRPr="00EF7C9A">
        <w:t xml:space="preserve">, dana </w:t>
      </w:r>
      <w:r w:rsidR="00414DDA">
        <w:t>14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8B123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414DDA" w:rsidRPr="00414DDA">
        <w:t>Sava Filipović iz Dramlja, Braće Košuljandić 100/a, OIB: 19559750928</w:t>
      </w:r>
      <w:r w:rsidR="00026E87" w:rsidRPr="00414DDA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3D73F1">
        <w:t>MARIA I RAMIZ d.o.o., Zadar, Rampada 9, OIB: 97439998795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3D73F1">
        <w:t>MARIA I RAMIZ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14DDA">
        <w:t>14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14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246D6F">
          <w:t>59</w:t>
        </w:r>
        <w:r w:rsidR="003D73F1">
          <w:t>6</w:t>
        </w:r>
        <w:r w:rsidR="00D26084">
          <w:t>/16-</w:t>
        </w:r>
        <w:r w:rsidR="003D73F1">
          <w:t>10</w:t>
        </w:r>
      </w:p>
      <w:p w:rsidRDefault="00E12FEA" w:rsidP="009C0FF2" w:rsidR="00E12FEA" w:rsidRPr="00EF7C9A">
        <w:pPr>
          <w:jc w:val="right"/>
        </w:pPr>
      </w:p>
      <w:p w:rsidRDefault="008A614D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A614D"/>
    <w:rsid w:val="008B123A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6084"/>
    <w:rsid w:val="00DF0026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1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1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1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1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1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1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1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1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I RAMIZ d.o.o. za turizam, poslovanje nekretninama i graditeljstvo</izvorni_sadrzaj>
    <derivirana_varijabla naziv="DomainObject.Predmet.ProtustrankaFormated_1">  MARIA I RAMIZ d.o.o. za turizam, poslovanje nekretninama i graditeljstvo</derivirana_varijabla>
  </DomainObject.Predmet.ProtustrankaFormated>
  <DomainObject.Predmet.ProtustrankaFormatedOIB>
    <izvorni_sadrzaj>  MARIA I RAMIZ d.o.o. za turizam, poslovanje nekretninama i graditeljstvo, OIB 97439998795</izvorni_sadrzaj>
    <derivirana_varijabla naziv="DomainObject.Predmet.ProtustrankaFormatedOIB_1">  MARIA I RAMIZ d.o.o. za turizam, poslovanje nekretninama i graditeljstvo, OIB 97439998795</derivirana_varijabla>
  </DomainObject.Predmet.ProtustrankaFormatedOIB>
  <DomainObject.Predmet.ProtustrankaFormatedWithAdress>
    <izvorni_sadrzaj> MARIA I RAMIZ d.o.o. za turizam, poslovanje nekretninama i graditeljstvo, Rampada 9, 23000 Zadar</izvorni_sadrzaj>
    <derivirana_varijabla naziv="DomainObject.Predmet.ProtustrankaFormatedWithAdress_1"> MARIA I RAMIZ d.o.o. za turizam, poslovanje nekretninama i graditeljstvo, Rampada 9, 23000 Zadar</derivirana_varijabla>
  </DomainObject.Predmet.ProtustrankaFormatedWithAdress>
  <DomainObject.Predmet.ProtustrankaFormatedWithAdressOIB>
    <izvorni_sadrzaj> MARIA I RAMIZ d.o.o. za turizam, poslovanje nekretninama i graditeljstvo, OIB 97439998795, Rampada 9, 23000 Zadar</izvorni_sadrzaj>
    <derivirana_varijabla naziv="DomainObject.Predmet.ProtustrankaFormatedWithAdressOIB_1"> MARIA I RAMIZ d.o.o. za turizam, poslovanje nekretninama i graditeljstvo, OIB 97439998795, Rampada 9, 23000 Zadar</derivirana_varijabla>
  </DomainObject.Predmet.ProtustrankaFormatedWithAdressOIB>
  <DomainObject.Predmet.ProtustrankaWithAdress>
    <izvorni_sadrzaj>MARIA I RAMIZ d.o.o. za turizam, poslovanje nekretninama i graditeljstvo Rampada 9, 23000 Zadar</izvorni_sadrzaj>
    <derivirana_varijabla naziv="DomainObject.Predmet.ProtustrankaWithAdress_1">MARIA I RAMIZ d.o.o. za turizam, poslovanje nekretninama i graditeljstvo Rampada 9, 23000 Zadar</derivirana_varijabla>
  </DomainObject.Predmet.ProtustrankaWithAdress>
  <DomainObject.Predmet.ProtustrankaWithAdressOIB>
    <izvorni_sadrzaj>MARIA I RAMIZ d.o.o. za turizam, poslovanje nekretninama i graditeljstvo, OIB 97439998795, Rampada 9, 23000 Zadar</izvorni_sadrzaj>
    <derivirana_varijabla naziv="DomainObject.Predmet.ProtustrankaWithAdressOIB_1">MARIA I RAMIZ d.o.o. za turizam, poslovanje nekretninama i graditeljstvo, OIB 97439998795, Rampada 9, 23000 Zadar</derivirana_varijabla>
  </DomainObject.Predmet.ProtustrankaWithAdressOIB>
  <DomainObject.Predmet.ProtustrankaNazivFormated>
    <izvorni_sadrzaj>MARIA I RAMIZ d.o.o. za turizam, poslovanje nekretninama i graditeljstvo</izvorni_sadrzaj>
    <derivirana_varijabla naziv="DomainObject.Predmet.ProtustrankaNazivFormated_1">MARIA I RAMIZ d.o.o. za turizam, poslovanje nekretninama i graditeljstvo</derivirana_varijabla>
  </DomainObject.Predmet.ProtustrankaNazivFormated>
  <DomainObject.Predmet.ProtustrankaNazivFormatedOIB>
    <izvorni_sadrzaj>MARIA I RAMIZ d.o.o. za turizam, poslovanje nekretninama i graditeljstvo, OIB 97439998795</izvorni_sadrzaj>
    <derivirana_varijabla naziv="DomainObject.Predmet.ProtustrankaNazivFormatedOIB_1">MARIA I RAMIZ d.o.o. za turizam, poslovanje nekretninama i graditeljstvo, OIB 97439998795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MARIA I RAMIZ d.o.o. za turizam, poslovanje nekretninama i graditeljstvo</item>
    </izvorni_sadrzaj>
    <derivirana_varijabla naziv="DomainObject.Predmet.ProtuStrankaListFormated_1">
      <item>MARIA I RAMIZ d.o.o. za turizam, poslovanje nekretninama i graditeljstvo</item>
    </derivirana_varijabla>
  </DomainObject.Predmet.ProtuStrankaListFormated>
  <DomainObject.Predmet.ProtuStrankaListFormatedOIB>
    <izvorni_sadrzaj>
      <item>MARIA I RAMIZ d.o.o. za turizam, poslovanje nekretninama i graditeljstvo, OIB 97439998795</item>
    </izvorni_sadrzaj>
    <derivirana_varijabla naziv="DomainObject.Predmet.ProtuStrankaListFormatedOIB_1">
      <item>MARIA I RAMIZ d.o.o. za turizam, poslovanje nekretninama i graditeljstvo, OIB 97439998795</item>
    </derivirana_varijabla>
  </DomainObject.Predmet.ProtuStrankaListFormatedOIB>
  <DomainObject.Predmet.ProtuStrankaListFormatedWithAdress>
    <izvorni_sadrzaj>
      <item>MARIA I RAMIZ d.o.o. za turizam, poslovanje nekretninama i graditeljstvo, Rampada 9, 23000 Zadar</item>
    </izvorni_sadrzaj>
    <derivirana_varijabla naziv="DomainObject.Predmet.ProtuStrankaListFormatedWithAdress_1">
      <item>MARIA I RAMIZ d.o.o. za turizam, poslovanje nekretninama i graditeljstvo, Rampada 9, 23000 Zadar</item>
    </derivirana_varijabla>
  </DomainObject.Predmet.ProtuStrankaListFormatedWithAdress>
  <DomainObject.Predmet.ProtuStrankaListFormatedWithAdressOIB>
    <izvorni_sadrzaj>
      <item>MARIA I RAMIZ d.o.o. za turizam, poslovanje nekretninama i graditeljstvo, OIB 97439998795, Rampada 9, 23000 Zadar</item>
    </izvorni_sadrzaj>
    <derivirana_varijabla naziv="DomainObject.Predmet.ProtuStrankaListFormatedWithAdressOIB_1">
      <item>MARIA I RAMIZ d.o.o. za turizam, poslovanje nekretninama i graditeljstvo, OIB 97439998795, Rampada 9, 23000 Zadar</item>
    </derivirana_varijabla>
  </DomainObject.Predmet.ProtuStrankaListFormatedWithAdressOIB>
  <DomainObject.Predmet.ProtuStrankaListNazivFormated>
    <izvorni_sadrzaj>
      <item>MARIA I RAMIZ d.o.o. za turizam, poslovanje nekretninama i graditeljstvo</item>
    </izvorni_sadrzaj>
    <derivirana_varijabla naziv="DomainObject.Predmet.ProtuStrankaListNazivFormated_1">
      <item>MARIA I RAMIZ d.o.o. za turizam, poslovanje nekretninama i graditeljstvo</item>
    </derivirana_varijabla>
  </DomainObject.Predmet.ProtuStrankaListNazivFormated>
  <DomainObject.Predmet.ProtuStrankaListNazivFormatedOIB>
    <izvorni_sadrzaj>
      <item>MARIA I RAMIZ d.o.o. za turizam, poslovanje nekretninama i graditeljstvo, OIB 97439998795</item>
    </izvorni_sadrzaj>
    <derivirana_varijabla naziv="DomainObject.Predmet.ProtuStrankaListNazivFormatedOIB_1">
      <item>MARIA I RAMIZ d.o.o. za turizam, poslovanje nekretninama i graditeljstvo, OIB 97439998795</item>
    </derivirana_varijabla>
  </DomainObject.Predmet.ProtuStrankaListNazivFormatedOIB>
  <DomainObject.Predmet.OstaliListFormated>
    <izvorni_sadrzaj>
      <item>Maria Ciobanu</item>
    </izvorni_sadrzaj>
    <derivirana_varijabla naziv="DomainObject.Predmet.OstaliListFormated_1">
      <item>Maria Ciobanu</item>
    </derivirana_varijabla>
  </DomainObject.Predmet.OstaliListFormated>
  <DomainObject.Predmet.OstaliListFormatedOIB>
    <izvorni_sadrzaj>
      <item>Maria Ciobanu, OIB 88196517833</item>
    </izvorni_sadrzaj>
    <derivirana_varijabla naziv="DomainObject.Predmet.OstaliListFormatedOIB_1">
      <item>Maria Ciobanu, OIB 88196517833</item>
    </derivirana_varijabla>
  </DomainObject.Predmet.OstaliListFormatedOIB>
  <DomainObject.Predmet.OstaliListFormatedWithAdress>
    <izvorni_sadrzaj>
      <item>Maria Ciobanu, Rampada 9, 23000 Zadar</item>
    </izvorni_sadrzaj>
    <derivirana_varijabla naziv="DomainObject.Predmet.OstaliListFormatedWithAdress_1">
      <item>Maria Ciobanu, Rampada 9, 23000 Zadar</item>
    </derivirana_varijabla>
  </DomainObject.Predmet.OstaliListFormatedWithAdress>
  <DomainObject.Predmet.OstaliListFormatedWithAdressOIB>
    <izvorni_sadrzaj>
      <item>Maria Ciobanu, OIB 88196517833, Rampada 9, 23000 Zadar</item>
    </izvorni_sadrzaj>
    <derivirana_varijabla naziv="DomainObject.Predmet.OstaliListFormatedWithAdressOIB_1">
      <item>Maria Ciobanu, OIB 88196517833, Rampada 9, 23000 Zadar</item>
    </derivirana_varijabla>
  </DomainObject.Predmet.OstaliListFormatedWithAdressOIB>
  <DomainObject.Predmet.OstaliListNazivFormated>
    <izvorni_sadrzaj>
      <item>Maria Ciobanu</item>
    </izvorni_sadrzaj>
    <derivirana_varijabla naziv="DomainObject.Predmet.OstaliListNazivFormated_1">
      <item>Maria Ciobanu</item>
    </derivirana_varijabla>
  </DomainObject.Predmet.OstaliListNazivFormated>
  <DomainObject.Predmet.OstaliListNazivFormatedOIB>
    <izvorni_sadrzaj>
      <item>Maria Ciobanu, OIB 88196517833</item>
    </izvorni_sadrzaj>
    <derivirana_varijabla naziv="DomainObject.Predmet.OstaliListNazivFormatedOIB_1">
      <item>Maria Ciobanu, OIB 88196517833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MARIA I RAMIZ d.o.o. za turizam, poslovanje nekretninama i graditeljstvo</izvorni_sadrzaj>
    <derivirana_varijabla naziv="DomainObject.Predmet.ProtustrankaIDrugi_1">MARIA I RAMIZ d.o.o. za turizam, poslovanje nekretninama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MARIA I RAMIZ d.o.o. za turizam, poslovanje nekretninama i graditeljstvo, OIB 97439998795, Rampada 9, 23000 Zadar</izvorni_sadrzaj>
    <derivirana_varijabla naziv="DomainObject.Predmet.ProtustrankaIDrugiAdressOIB_1">MARIA I RAMIZ d.o.o. za turizam, poslovanje nekretninama i graditeljstvo, OIB 97439998795, Rampada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MARIA I RAMIZ d.o.o. za turizam, poslovanje nekretninama i graditeljstvo</item>
      <item>Maria Ciobanu</item>
    </izvorni_sadrzaj>
    <derivirana_varijabla naziv="DomainObject.Predmet.SudioniciListNaziv_1">
      <item>FINA</item>
      <item>MARIA I RAMIZ d.o.o. za turizam, poslovanje nekretninama i graditeljstvo</item>
      <item>Maria Ciobanu</item>
    </derivirana_varijabla>
  </DomainObject.Predmet.SudioniciListNaziv>
  <DomainObject.Predmet.SudioniciListAdressOIB>
    <izvorni_sadrzaj>
      <item>FINA, OIB 85821130368</item>
      <item>MARIA I RAMIZ d.o.o. za turizam, poslovanje nekretninama i graditeljstvo, OIB 97439998795, Rampada 9,23000 Zadar</item>
      <item>Maria Ciobanu, OIB 88196517833, Rampada 9,23000 Zadar</item>
    </izvorni_sadrzaj>
    <derivirana_varijabla naziv="DomainObject.Predmet.SudioniciListAdressOIB_1">
      <item>FINA, OIB 85821130368</item>
      <item>MARIA I RAMIZ d.o.o. za turizam, poslovanje nekretninama i graditeljstvo, OIB 97439998795, Rampada 9,23000 Zadar</item>
      <item>Maria Ciobanu, OIB 88196517833, Rampada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97439998795</item>
      <item>, OIB 88196517833</item>
    </izvorni_sadrzaj>
    <derivirana_varijabla naziv="DomainObject.Predmet.SudioniciListNazivOIB_1">
      <item>, OIB 85821130368</item>
      <item>, OIB 97439998795</item>
      <item>, OIB 88196517833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327</properties:Words>
  <properties:Characters>1690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2016-05-24T10:37:00Z</dcterms:created>
  <dc:creator>Ardena Bajlo</dc:creator>
  <cp:lastModifiedBy>wsadmin</cp:lastModifiedBy>
  <cp:lastPrinted>2016-05-24T09:24:00Z</cp:lastPrinted>
  <dcterms:modified xmlns:xsi="http://www.w3.org/2001/XMLSchema-instance" xsi:type="dcterms:W3CDTF">2016-06-14T12:09:00Z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