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da20" w14:paraId="a5dda20" w:rsidRDefault="00A45309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2</w:t>
      </w:r>
      <w:r w:rsidR="0083759D" w:rsidRPr="00F20BF1">
        <w:rPr>
          <w:lang w:val="hr-HR"/>
        </w:rPr>
        <w:t xml:space="preserve"> </w:t>
      </w:r>
      <w:r w:rsidR="00DF1BA5">
        <w:rPr>
          <w:lang w:val="hr-HR"/>
        </w:rPr>
        <w:t>St-263/16-4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</w:t>
      </w:r>
      <w:r w:rsidR="00DD60D1">
        <w:t>sutkinji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DD60D1">
        <w:t>Meliti Poljanec Bubaš</w:t>
      </w:r>
      <w:r w:rsidR="00920620">
        <w:t xml:space="preserve">, kao </w:t>
      </w:r>
      <w:r w:rsidR="00DD60D1">
        <w:t>stečajnoj suktinji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DF1BA5">
        <w:t>PROFIT PLUS zastupanje u osiguranju d.o.o., OIB: 80354953335 sa sjedištem u Starogradska 85, 48000 Starigrad</w:t>
      </w:r>
      <w:r w:rsidR="00DD60D1">
        <w:t xml:space="preserve">, dana </w:t>
      </w:r>
      <w:r w:rsidR="00DF1BA5">
        <w:t>22</w:t>
      </w:r>
      <w:r w:rsidR="00920620">
        <w:t xml:space="preserve">. </w:t>
      </w:r>
      <w:r w:rsidR="00DD60D1">
        <w:t>veljače 2016</w:t>
      </w:r>
      <w:r w:rsidR="00920620">
        <w:t>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D60D1" w:rsidP="00B41B30" w:rsidR="00DD60D1">
      <w:pPr>
        <w:jc w:val="center"/>
        <w:rPr>
          <w:sz w:val="28"/>
          <w:szCs w:val="28"/>
          <w:lang w:val="hr-HR"/>
        </w:rPr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DF1BA5">
        <w:t>PROFIT PLUS zastupanje u osiguranju d.o.o., OIB: 80354953335 sa sjedištem u Starogradska 85, 48000 Starigrad</w:t>
      </w:r>
      <w:r w:rsidR="00830E49">
        <w:t xml:space="preserve">, iznosi </w:t>
      </w:r>
      <w:r w:rsidR="00DF1BA5">
        <w:t>48.113,51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DD60D1">
        <w:t>direktor</w:t>
      </w:r>
      <w:r w:rsidR="002E00D7">
        <w:t xml:space="preserve"> dužnika </w:t>
      </w:r>
      <w:r w:rsidR="00DF1BA5">
        <w:t>Siniša Banek, OIB: 01393129811</w:t>
      </w:r>
      <w:r w:rsidR="00B42637">
        <w:t>,</w:t>
      </w:r>
      <w:r w:rsidR="00A24499">
        <w:t xml:space="preserve"> iz Starigrada, Starogradska 85,</w:t>
      </w:r>
      <w:r w:rsidR="00B42637">
        <w:t xml:space="preserve">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DD60D1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</w:t>
      </w:r>
      <w:r w:rsidR="003101E2">
        <w:t>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DD60D1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</w:t>
      </w:r>
    </w:p>
    <w:p w:rsidRDefault="00DD60D1" w:rsidP="00DD60D1" w:rsidR="00DD60D1">
      <w:pPr>
        <w:jc w:val="both"/>
      </w:pPr>
    </w:p>
    <w:p w:rsidRDefault="0020506B" w:rsidP="00DD60D1" w:rsidR="0020506B">
      <w:pPr>
        <w:jc w:val="both"/>
      </w:pPr>
      <w: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DC0DCD" w:rsidR="00830E49">
      <w:pPr>
        <w:outlineLvl w:val="0"/>
        <w:rPr>
          <w:lang w:val="hr-HR"/>
        </w:rPr>
      </w:pP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DF1BA5">
        <w:rPr>
          <w:lang w:val="hr-HR"/>
        </w:rPr>
        <w:t>22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DD60D1">
        <w:rPr>
          <w:lang w:val="hr-HR"/>
        </w:rPr>
        <w:t>veljače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A92AFD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Stečajna sutkinja:</w:t>
      </w:r>
    </w:p>
    <w:p w:rsidRDefault="003A7F3E" w:rsidP="006677DB" w:rsidR="00C13D9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</w:t>
      </w:r>
      <w:r w:rsidR="00A92AFD">
        <w:rPr>
          <w:lang w:val="hr-HR"/>
        </w:rPr>
        <w:t>Melita Poljanec Bubaš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456906" w:rsidRPr="003101E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1B0" w:rsidP="007F64E0" w:rsidR="004001B0">
      <w:r>
        <w:separator/>
      </w:r>
    </w:p>
  </w:endnote>
  <w:endnote w:id="0" w:type="continuationSeparator">
    <w:p w:rsidRDefault="004001B0" w:rsidP="007F64E0" w:rsidR="00400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1B0" w:rsidP="007F64E0" w:rsidR="004001B0">
      <w:r>
        <w:separator/>
      </w:r>
    </w:p>
  </w:footnote>
  <w:footnote w:id="0" w:type="continuationSeparator">
    <w:p w:rsidRDefault="004001B0" w:rsidP="007F64E0" w:rsidR="00400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F72C6" w:rsidRPr="003F72C6">
      <w:rPr>
        <w:noProof/>
        <w:lang w:val="hr-HR"/>
      </w:rPr>
      <w:t>2</w:t>
    </w:r>
    <w:r>
      <w:fldChar w:fldCharType="end"/>
    </w:r>
  </w:p>
  <w:p w:rsidRDefault="00DF1BA5" w:rsidP="00DF1BA5" w:rsidR="00DF1BA5">
    <w:pPr>
      <w:jc w:val="right"/>
      <w:outlineLvl w:val="0"/>
      <w:rPr>
        <w:lang w:val="hr-HR"/>
      </w:rPr>
    </w:pPr>
    <w:r>
      <w:rPr>
        <w:lang w:val="hr-HR"/>
      </w:rPr>
      <w:t>Poslovni broj: 2</w:t>
    </w:r>
    <w:r w:rsidRPr="00F20BF1">
      <w:rPr>
        <w:lang w:val="hr-HR"/>
      </w:rPr>
      <w:t xml:space="preserve"> </w:t>
    </w:r>
    <w:r>
      <w:rPr>
        <w:lang w:val="hr-HR"/>
      </w:rPr>
      <w:t>St-263/16-4</w:t>
    </w:r>
  </w:p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3F72C6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St-263/2016-4</izvorni_sadrzaj>
    <derivirana_varijabla naziv="DomainObject.Oznaka_1">St-263/2016-4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PROFIT PLUS zastupanje u osiguranju d.o.o.</izvorni_sadrzaj>
    <derivirana_varijabla naziv="DomainObject.Predmet.ProtustrankaFormated_1">  PROFIT PLUS zastupanje u osiguranju d.o.o.</derivirana_varijabla>
  </DomainObject.Predmet.ProtustrankaFormated>
  <DomainObject.Predmet.ProtustrankaFormatedOIB>
    <izvorni_sadrzaj>  PROFIT PLUS zastupanje u osiguranju d.o.o., OIB 80354953335</izvorni_sadrzaj>
    <derivirana_varijabla naziv="DomainObject.Predmet.ProtustrankaFormatedOIB_1">  PROFIT PLUS zastupanje u osiguranju d.o.o., OIB 80354953335</derivirana_varijabla>
  </DomainObject.Predmet.ProtustrankaFormatedOIB>
  <DomainObject.Predmet.ProtustrankaFormatedWithAdress>
    <izvorni_sadrzaj> PROFIT PLUS zastupanje u osiguranju d.o.o., Starogradska 85, 48000 Starigrad</izvorni_sadrzaj>
    <derivirana_varijabla naziv="DomainObject.Predmet.ProtustrankaFormatedWithAdress_1"> PROFIT PLUS zastupanje u osiguranju d.o.o., Starogradska 85, 48000 Starigrad</derivirana_varijabla>
  </DomainObject.Predmet.ProtustrankaFormatedWithAdress>
  <DomainObject.Predmet.ProtustrankaFormatedWithAdressOIB>
    <izvorni_sadrzaj> PROFIT PLUS zastupanje u osiguranju d.o.o., OIB 80354953335, Starogradska 85, 48000 Starigrad</izvorni_sadrzaj>
    <derivirana_varijabla naziv="DomainObject.Predmet.ProtustrankaFormatedWithAdressOIB_1"> PROFIT PLUS zastupanje u osiguranju d.o.o., OIB 80354953335, Starogradska 85, 48000 Starigrad</derivirana_varijabla>
  </DomainObject.Predmet.ProtustrankaFormatedWithAdressOIB>
  <DomainObject.Predmet.ProtustrankaWithAdress>
    <izvorni_sadrzaj>PROFIT PLUS zastupanje u osiguranju d.o.o. Starogradska 85, 48000 Starigrad</izvorni_sadrzaj>
    <derivirana_varijabla naziv="DomainObject.Predmet.ProtustrankaWithAdress_1">PROFIT PLUS zastupanje u osiguranju d.o.o. Starogradska 85, 48000 Starigrad</derivirana_varijabla>
  </DomainObject.Predmet.ProtustrankaWithAdress>
  <DomainObject.Predmet.ProtustrankaWithAdressOIB>
    <izvorni_sadrzaj>PROFIT PLUS zastupanje u osiguranju d.o.o., OIB 80354953335, Starogradska 85, 48000 Starigrad</izvorni_sadrzaj>
    <derivirana_varijabla naziv="DomainObject.Predmet.ProtustrankaWithAdressOIB_1">PROFIT PLUS zastupanje u osiguranju d.o.o., OIB 80354953335, Starogradska 85, 48000 Starigrad</derivirana_varijabla>
  </DomainObject.Predmet.ProtustrankaWithAdressOIB>
  <DomainObject.Predmet.ProtustrankaNazivFormated>
    <izvorni_sadrzaj>PROFIT PLUS zastupanje u osiguranju d.o.o.</izvorni_sadrzaj>
    <derivirana_varijabla naziv="DomainObject.Predmet.ProtustrankaNazivFormated_1">PROFIT PLUS zastupanje u osiguranju d.o.o.</derivirana_varijabla>
  </DomainObject.Predmet.ProtustrankaNazivFormated>
  <DomainObject.Predmet.ProtustrankaNazivFormatedOIB>
    <izvorni_sadrzaj>PROFIT PLUS zastupanje u osiguranju d.o.o., OIB 80354953335</izvorni_sadrzaj>
    <derivirana_varijabla naziv="DomainObject.Predmet.ProtustrankaNazivFormatedOIB_1">PROFIT PLUS zastupanje u osiguranju d.o.o., OIB 80354953335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48113.51</izvorni_sadrzaj>
    <derivirana_varijabla naziv="DomainObject.Predmet.TrenutnaVrijednost_1">48113.51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PROFIT PLUS zastupanje u osiguranju d.o.o.</item>
    </izvorni_sadrzaj>
    <derivirana_varijabla naziv="DomainObject.Predmet.ProtuStrankaListFormated_1">
      <item>PROFIT PLUS zastupanje u osiguranju d.o.o.</item>
    </derivirana_varijabla>
  </DomainObject.Predmet.ProtuStrankaListFormated>
  <DomainObject.Predmet.ProtuStrankaListFormatedOIB>
    <izvorni_sadrzaj>
      <item>PROFIT PLUS zastupanje u osiguranju d.o.o., OIB 80354953335</item>
    </izvorni_sadrzaj>
    <derivirana_varijabla naziv="DomainObject.Predmet.ProtuStrankaListFormatedOIB_1">
      <item>PROFIT PLUS zastupanje u osiguranju d.o.o., OIB 80354953335</item>
    </derivirana_varijabla>
  </DomainObject.Predmet.ProtuStrankaListFormatedOIB>
  <DomainObject.Predmet.ProtuStrankaListFormatedWithAdress>
    <izvorni_sadrzaj>
      <item>PROFIT PLUS zastupanje u osiguranju d.o.o., Starogradska 85, 48000 Starigrad</item>
    </izvorni_sadrzaj>
    <derivirana_varijabla naziv="DomainObject.Predmet.ProtuStrankaListFormatedWithAdress_1">
      <item>PROFIT PLUS zastupanje u osiguranju d.o.o., Starogradska 85, 48000 Starigrad</item>
    </derivirana_varijabla>
  </DomainObject.Predmet.ProtuStrankaListFormatedWithAdress>
  <DomainObject.Predmet.ProtuStrankaListFormatedWithAdressOIB>
    <izvorni_sadrzaj>
      <item>PROFIT PLUS zastupanje u osiguranju d.o.o., OIB 80354953335, Starogradska 85, 48000 Starigrad</item>
    </izvorni_sadrzaj>
    <derivirana_varijabla naziv="DomainObject.Predmet.ProtuStrankaListFormatedWithAdressOIB_1">
      <item>PROFIT PLUS zastupanje u osiguranju d.o.o., OIB 80354953335, Starogradska 85, 48000 Starigrad</item>
    </derivirana_varijabla>
  </DomainObject.Predmet.ProtuStrankaListFormatedWithAdressOIB>
  <DomainObject.Predmet.ProtuStrankaListNazivFormated>
    <izvorni_sadrzaj>
      <item>PROFIT PLUS zastupanje u osiguranju d.o.o.</item>
    </izvorni_sadrzaj>
    <derivirana_varijabla naziv="DomainObject.Predmet.ProtuStrankaListNazivFormated_1">
      <item>PROFIT PLUS zastupanje u osiguranju d.o.o.</item>
    </derivirana_varijabla>
  </DomainObject.Predmet.ProtuStrankaListNazivFormated>
  <DomainObject.Predmet.ProtuStrankaListNazivFormatedOIB>
    <izvorni_sadrzaj>
      <item>PROFIT PLUS zastupanje u osiguranju d.o.o., OIB 80354953335</item>
    </izvorni_sadrzaj>
    <derivirana_varijabla naziv="DomainObject.Predmet.ProtuStrankaListNazivFormatedOIB_1">
      <item>PROFIT PLUS zastupanje u osiguranju d.o.o., OIB 80354953335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St-263/2016-4</izvorni_sadrzaj>
    <derivirana_varijabla naziv="DomainObject.PoslovniBrojDokumenta_1">St-263/2016-4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PROFIT PLUS zastupanje u osiguranju d.o.o.</izvorni_sadrzaj>
    <derivirana_varijabla naziv="DomainObject.Predmet.ProtustrankaIDrugi_1">PROFIT PLUS zastupanje u osiguranju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PROFIT PLUS zastupanje u osiguranju d.o.o., OIB 80354953335, Starogradska 85, 48000 Starigrad</izvorni_sadrzaj>
    <derivirana_varijabla naziv="DomainObject.Predmet.ProtustrankaIDrugiAdressOIB_1">PROFIT PLUS zastupanje u osiguranju d.o.o., OIB 80354953335, Starogradska 85, 48000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PROFIT PLUS zastupanje u osiguranju d.o.o.</item>
      <item>E-oglasna ploča</item>
      <item>Sudski registar</item>
    </izvorni_sadrzaj>
    <derivirana_varijabla naziv="DomainObject.Predmet.SudioniciListNaziv_1">
      <item>Financijska agencija</item>
      <item>PROFIT PLUS zastupanje u osiguranju d.o.o.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PROFIT PLUS zastupanje u osiguranju d.o.o., OIB 80354953335, Starogradska 85,48000 Starigrad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PROFIT PLUS zastupanje u osiguranju d.o.o., OIB 80354953335, Starogradska 85,48000 Starigrad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80354953335</item>
      <item>, OIB null</item>
    </izvorni_sadrzaj>
    <derivirana_varijabla naziv="DomainObject.Predmet.SudioniciListNazivOIB_1">
      <item>, OIB null</item>
      <item>, OIB 85821130368</item>
      <item>, OIB 80354953335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397</properties:Words>
  <properties:Characters>2136</properties:Characters>
  <properties:Lines>59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2016-02-22T13:52:00Z</dcterms:created>
  <dc:creator>user</dc:creator>
  <cp:lastModifiedBy>Marko Makaj</cp:lastModifiedBy>
  <cp:lastPrinted>2016-02-22T13:56:00Z</cp:lastPrinted>
  <dcterms:modified xmlns:xsi="http://www.w3.org/2001/XMLSchema-instance" xsi:type="dcterms:W3CDTF">2016-02-22T13:59:00Z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St-263/2016-4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