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d39f" w14:paraId="f82d39f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D6304">
        <w:rPr>
          <w:rFonts w:hAnsi="Times New Roman" w:ascii="Times New Roman"/>
          <w:szCs w:val="24"/>
        </w:rPr>
        <w:t>7800</w:t>
      </w:r>
      <w:r w:rsidR="003A409E">
        <w:rPr>
          <w:rFonts w:hAnsi="Times New Roman" w:ascii="Times New Roman"/>
          <w:szCs w:val="24"/>
        </w:rPr>
        <w:t>/15</w:t>
      </w:r>
      <w:r w:rsidR="00260671">
        <w:rPr>
          <w:rFonts w:hAnsi="Times New Roman" w:ascii="Times New Roman"/>
          <w:szCs w:val="24"/>
        </w:rPr>
        <w:t>-19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E422CB">
        <w:rPr>
          <w:lang w:val="pt-BR"/>
        </w:rPr>
        <w:t>NETKANI TEKSTIL d.o.o., za proizvodnju i trgovinu, Oroslavje, Zagorsko naselje 17, OIB:72988508625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627D4C">
        <w:rPr>
          <w:szCs w:val="24"/>
        </w:rPr>
        <w:t>14</w:t>
      </w:r>
      <w:r w:rsidRPr="003A7F0A">
        <w:rPr>
          <w:szCs w:val="24"/>
        </w:rPr>
        <w:t xml:space="preserve">. </w:t>
      </w:r>
      <w:r w:rsidR="00627D4C">
        <w:rPr>
          <w:szCs w:val="24"/>
        </w:rPr>
        <w:t>lipnja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DD6304">
        <w:rPr>
          <w:rFonts w:hAnsi="Times New Roman" w:ascii="Times New Roman"/>
          <w:szCs w:val="24"/>
        </w:rPr>
        <w:t>7800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1B4FB0">
        <w:rPr>
          <w:rFonts w:hAnsi="Times New Roman" w:ascii="Times New Roman"/>
          <w:lang w:val="pt-BR"/>
        </w:rPr>
        <w:t>NETKANI TEKSTIL d.o.o., za proizvodnju i trgovinu, Oroslavje, Zagorsko naselje 17, OIB:72988508625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1B4FB0" w:rsidRPr="001B4FB0">
        <w:rPr>
          <w:rFonts w:hAnsi="Times New Roman" w:ascii="Times New Roman"/>
          <w:szCs w:val="24"/>
        </w:rPr>
        <w:t>Renato Sabljić, Zagreb, Zde</w:t>
      </w:r>
      <w:r w:rsidR="001B4FB0">
        <w:rPr>
          <w:rFonts w:hAnsi="Times New Roman" w:ascii="Times New Roman"/>
          <w:szCs w:val="24"/>
        </w:rPr>
        <w:t>nački zavoj 14, OIB 74644810692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C04849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627D4C" w:rsidRPr="001B4FB0">
        <w:rPr>
          <w:rFonts w:hAnsi="Times New Roman" w:ascii="Times New Roman"/>
          <w:szCs w:val="24"/>
        </w:rPr>
        <w:t>Renato Sabljić, Zagreb, Zde</w:t>
      </w:r>
      <w:r w:rsidR="00627D4C">
        <w:rPr>
          <w:rFonts w:hAnsi="Times New Roman" w:ascii="Times New Roman"/>
          <w:szCs w:val="24"/>
        </w:rPr>
        <w:t>nački zavoj 14, OIB 74644810692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627D4C">
        <w:rPr>
          <w:rFonts w:hAnsi="Times New Roman" w:ascii="Times New Roman"/>
          <w:szCs w:val="24"/>
        </w:rPr>
        <w:t>4824020063103262352.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627D4C">
        <w:rPr>
          <w:rFonts w:hAnsi="Times New Roman" w:ascii="Times New Roman"/>
          <w:lang w:val="pt-BR"/>
        </w:rPr>
        <w:t>NETKANI TEKSTIL d.o.o., za proizvodnju i trgovinu, Oroslavje, Zagorsko naselje 17, OIB:72988508625</w:t>
      </w:r>
      <w:r>
        <w:rPr>
          <w:rFonts w:hAnsi="Times New Roman" w:ascii="Times New Roman"/>
          <w:szCs w:val="24"/>
        </w:rPr>
        <w:t>, Rješenjem ovog suda br. St-</w:t>
      </w:r>
      <w:r w:rsidR="00627D4C">
        <w:rPr>
          <w:rFonts w:hAnsi="Times New Roman" w:ascii="Times New Roman"/>
          <w:szCs w:val="24"/>
        </w:rPr>
        <w:t>7800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6C3EA5">
        <w:rPr>
          <w:rFonts w:hAnsi="Times New Roman" w:ascii="Times New Roman"/>
          <w:szCs w:val="24"/>
        </w:rPr>
        <w:t>8</w:t>
      </w:r>
      <w:r w:rsidRPr="003A7F0A">
        <w:rPr>
          <w:rFonts w:hAnsi="Times New Roman" w:ascii="Times New Roman"/>
          <w:szCs w:val="24"/>
        </w:rPr>
        <w:t xml:space="preserve">. </w:t>
      </w:r>
      <w:r w:rsidR="006C3EA5">
        <w:rPr>
          <w:rFonts w:hAnsi="Times New Roman" w:ascii="Times New Roman"/>
          <w:szCs w:val="24"/>
        </w:rPr>
        <w:t>ožujka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6C3EA5" w:rsidRPr="001B4FB0">
        <w:rPr>
          <w:rFonts w:hAnsi="Times New Roman" w:ascii="Times New Roman"/>
          <w:szCs w:val="24"/>
        </w:rPr>
        <w:t>Renato Sabljić, Zagreb, Zde</w:t>
      </w:r>
      <w:r w:rsidR="006C3EA5">
        <w:rPr>
          <w:rFonts w:hAnsi="Times New Roman" w:ascii="Times New Roman"/>
          <w:szCs w:val="24"/>
        </w:rPr>
        <w:t>nački zavoj 14, OIB 74644810692.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EF351C">
        <w:rPr>
          <w:rFonts w:hAnsi="Times New Roman" w:ascii="Times New Roman"/>
          <w:szCs w:val="24"/>
        </w:rPr>
        <w:t>14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EF351C">
        <w:rPr>
          <w:rFonts w:hAnsi="Times New Roman" w:ascii="Times New Roman"/>
          <w:szCs w:val="24"/>
        </w:rPr>
        <w:t>lipnja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260671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260671" w:rsidP="00260671" w:rsidR="0026067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60671" w:rsidP="00260671" w:rsidR="0026067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60671" w:rsidP="00260671" w:rsidR="00260671">
      <w:pPr>
        <w:rPr>
          <w:rFonts w:hAnsi="Times New Roman" w:ascii="Times New Roman"/>
        </w:rPr>
      </w:pP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067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EF71A4">
      <w:rPr>
        <w:rFonts w:hAnsi="Times New Roman" w:ascii="Times New Roman"/>
        <w:szCs w:val="24"/>
      </w:rPr>
      <w:t>7800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87F07"/>
    <w:rsid w:val="001B4FB0"/>
    <w:rsid w:val="001F5EE9"/>
    <w:rsid w:val="001F6333"/>
    <w:rsid w:val="00222E37"/>
    <w:rsid w:val="002564EF"/>
    <w:rsid w:val="00260671"/>
    <w:rsid w:val="002A0D6F"/>
    <w:rsid w:val="002C146D"/>
    <w:rsid w:val="00331AD6"/>
    <w:rsid w:val="00340F9E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2D3F"/>
    <w:rsid w:val="00495B2E"/>
    <w:rsid w:val="004D1F4D"/>
    <w:rsid w:val="00516C8F"/>
    <w:rsid w:val="0055686E"/>
    <w:rsid w:val="00585A5E"/>
    <w:rsid w:val="005C6417"/>
    <w:rsid w:val="00627D4C"/>
    <w:rsid w:val="0064618D"/>
    <w:rsid w:val="006977E0"/>
    <w:rsid w:val="006B61A1"/>
    <w:rsid w:val="006C3EA5"/>
    <w:rsid w:val="006F5397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A82CC7"/>
    <w:rsid w:val="00AB2D53"/>
    <w:rsid w:val="00AB4468"/>
    <w:rsid w:val="00AC1C53"/>
    <w:rsid w:val="00AE7E6B"/>
    <w:rsid w:val="00AF0414"/>
    <w:rsid w:val="00B22D6E"/>
    <w:rsid w:val="00B66B0C"/>
    <w:rsid w:val="00B86001"/>
    <w:rsid w:val="00BB3BB9"/>
    <w:rsid w:val="00BE3772"/>
    <w:rsid w:val="00C04849"/>
    <w:rsid w:val="00C05C8D"/>
    <w:rsid w:val="00C97F07"/>
    <w:rsid w:val="00CF26DA"/>
    <w:rsid w:val="00D0226F"/>
    <w:rsid w:val="00DB207C"/>
    <w:rsid w:val="00DD6304"/>
    <w:rsid w:val="00DE05C9"/>
    <w:rsid w:val="00E22D62"/>
    <w:rsid w:val="00E33188"/>
    <w:rsid w:val="00E41DA8"/>
    <w:rsid w:val="00E422CB"/>
    <w:rsid w:val="00E72A46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0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6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6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6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6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6067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6067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0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6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6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6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6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6067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6067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St-7800/2015-19</izvorni_sadrzaj>
    <derivirana_varijabla naziv="DomainObject.Oznaka_1">St-7800/2015-19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7800</izvorni_sadrzaj>
    <derivirana_varijabla naziv="DomainObject.Predmet.Broj_1">7800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St-7800/2015</izvorni_sadrzaj>
    <derivirana_varijabla naziv="DomainObject.Predmet.OznakaBroj_1">St-7800/2015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NETKANI TEKSTIL d.o.o.</izvorni_sadrzaj>
    <derivirana_varijabla naziv="DomainObject.Predmet.ProtustrankaFormated_1">  NETKANI TEKSTIL d.o.o.</derivirana_varijabla>
  </DomainObject.Predmet.ProtustrankaFormated>
  <DomainObject.Predmet.ProtustrankaFormatedOIB>
    <izvorni_sadrzaj>  NETKANI TEKSTIL d.o.o., OIB 72988508625</izvorni_sadrzaj>
    <derivirana_varijabla naziv="DomainObject.Predmet.ProtustrankaFormatedOIB_1">  NETKANI TEKSTIL d.o.o., OIB 72988508625</derivirana_varijabla>
  </DomainObject.Predmet.ProtustrankaFormatedOIB>
  <DomainObject.Predmet.ProtustrankaFormatedWithAdress>
    <izvorni_sadrzaj> NETKANI TEKSTIL d.o.o., Zagorsko naselje 17, 49243 Oroslavje</izvorni_sadrzaj>
    <derivirana_varijabla naziv="DomainObject.Predmet.ProtustrankaFormatedWithAdress_1"> NETKANI TEKSTIL d.o.o., Zagorsko naselje 17, 49243 Oroslavje</derivirana_varijabla>
  </DomainObject.Predmet.ProtustrankaFormatedWithAdress>
  <DomainObject.Predmet.ProtustrankaFormatedWithAdressOIB>
    <izvorni_sadrzaj> NETKANI TEKSTIL d.o.o., OIB 72988508625, Zagorsko naselje 17, 49243 Oroslavje</izvorni_sadrzaj>
    <derivirana_varijabla naziv="DomainObject.Predmet.ProtustrankaFormatedWithAdressOIB_1"> NETKANI TEKSTIL d.o.o., OIB 72988508625, Zagorsko naselje 17, 49243 Oroslavje</derivirana_varijabla>
  </DomainObject.Predmet.ProtustrankaFormatedWithAdressOIB>
  <DomainObject.Predmet.ProtustrankaWithAdress>
    <izvorni_sadrzaj>NETKANI TEKSTIL d.o.o. Zagorsko naselje 17, 49243 Oroslavje</izvorni_sadrzaj>
    <derivirana_varijabla naziv="DomainObject.Predmet.ProtustrankaWithAdress_1">NETKANI TEKSTIL d.o.o. Zagorsko naselje 17, 49243 Oroslavje</derivirana_varijabla>
  </DomainObject.Predmet.ProtustrankaWithAdress>
  <DomainObject.Predmet.ProtustrankaWithAdressOIB>
    <izvorni_sadrzaj>NETKANI TEKSTIL d.o.o., OIB 72988508625, Zagorsko naselje 17, 49243 Oroslavje</izvorni_sadrzaj>
    <derivirana_varijabla naziv="DomainObject.Predmet.ProtustrankaWithAdressOIB_1">NETKANI TEKSTIL d.o.o., OIB 72988508625, Zagorsko naselje 17, 49243 Oroslavje</derivirana_varijabla>
  </DomainObject.Predmet.ProtustrankaWithAdressOIB>
  <DomainObject.Predmet.ProtustrankaNazivFormated>
    <izvorni_sadrzaj>NETKANI TEKSTIL d.o.o.</izvorni_sadrzaj>
    <derivirana_varijabla naziv="DomainObject.Predmet.ProtustrankaNazivFormated_1">NETKANI TEKSTIL d.o.o.</derivirana_varijabla>
  </DomainObject.Predmet.ProtustrankaNazivFormated>
  <DomainObject.Predmet.ProtustrankaNazivFormatedOIB>
    <izvorni_sadrzaj>NETKANI TEKSTIL d.o.o., OIB 72988508625</izvorni_sadrzaj>
    <derivirana_varijabla naziv="DomainObject.Predmet.ProtustrankaNazivFormatedOIB_1">NETKANI TEKSTIL d.o.o., OIB 72988508625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NETKANI TEKSTIL d.o.o.</item>
    </izvorni_sadrzaj>
    <derivirana_varijabla naziv="DomainObject.Predmet.ProtuStrankaListFormated_1">
      <item>NETKANI TEKSTIL d.o.o.</item>
    </derivirana_varijabla>
  </DomainObject.Predmet.ProtuStrankaListFormated>
  <DomainObject.Predmet.ProtuStrankaListFormatedOIB>
    <izvorni_sadrzaj>
      <item>NETKANI TEKSTIL d.o.o., OIB 72988508625</item>
    </izvorni_sadrzaj>
    <derivirana_varijabla naziv="DomainObject.Predmet.ProtuStrankaListFormatedOIB_1">
      <item>NETKANI TEKSTIL d.o.o., OIB 72988508625</item>
    </derivirana_varijabla>
  </DomainObject.Predmet.ProtuStrankaListFormatedOIB>
  <DomainObject.Predmet.ProtuStrankaListFormatedWithAdress>
    <izvorni_sadrzaj>
      <item>NETKANI TEKSTIL d.o.o., Zagorsko naselje 17, 49243 Oroslavje</item>
    </izvorni_sadrzaj>
    <derivirana_varijabla naziv="DomainObject.Predmet.ProtuStrankaListFormatedWithAdress_1">
      <item>NETKANI TEKSTIL d.o.o., Zagorsko naselje 17, 49243 Oroslavje</item>
    </derivirana_varijabla>
  </DomainObject.Predmet.ProtuStrankaListFormatedWithAdress>
  <DomainObject.Predmet.ProtuStrankaListFormatedWithAdressOIB>
    <izvorni_sadrzaj>
      <item>NETKANI TEKSTIL d.o.o., OIB 72988508625, Zagorsko naselje 17, 49243 Oroslavje</item>
    </izvorni_sadrzaj>
    <derivirana_varijabla naziv="DomainObject.Predmet.ProtuStrankaListFormatedWithAdressOIB_1">
      <item>NETKANI TEKSTIL d.o.o., OIB 72988508625, Zagorsko naselje 17, 49243 Oroslavje</item>
    </derivirana_varijabla>
  </DomainObject.Predmet.ProtuStrankaListFormatedWithAdressOIB>
  <DomainObject.Predmet.ProtuStrankaListNazivFormated>
    <izvorni_sadrzaj>
      <item>NETKANI TEKSTIL d.o.o.</item>
    </izvorni_sadrzaj>
    <derivirana_varijabla naziv="DomainObject.Predmet.ProtuStrankaListNazivFormated_1">
      <item>NETKANI TEKSTIL d.o.o.</item>
    </derivirana_varijabla>
  </DomainObject.Predmet.ProtuStrankaListNazivFormated>
  <DomainObject.Predmet.ProtuStrankaListNazivFormatedOIB>
    <izvorni_sadrzaj>
      <item>NETKANI TEKSTIL d.o.o., OIB 72988508625</item>
    </izvorni_sadrzaj>
    <derivirana_varijabla naziv="DomainObject.Predmet.ProtuStrankaListNazivFormatedOIB_1">
      <item>NETKANI TEKSTIL d.o.o., OIB 72988508625</item>
    </derivirana_varijabla>
  </DomainObject.Predmet.ProtuStrankaListNazivFormatedOIB>
  <DomainObject.Predmet.OstaliListFormated>
    <izvorni_sadrzaj>
      <item>Francisko Đurkin</item>
    </izvorni_sadrzaj>
    <derivirana_varijabla naziv="DomainObject.Predmet.OstaliListFormated_1">
      <item>Francisko Đurkin</item>
    </derivirana_varijabla>
  </DomainObject.Predmet.OstaliListFormated>
  <DomainObject.Predmet.OstaliListFormatedOIB>
    <izvorni_sadrzaj>
      <item>Francisko Đurkin, OIB 04585399940</item>
    </izvorni_sadrzaj>
    <derivirana_varijabla naziv="DomainObject.Predmet.OstaliListFormatedOIB_1">
      <item>Francisko Đurkin, OIB 04585399940</item>
    </derivirana_varijabla>
  </DomainObject.Predmet.OstaliListFormatedOIB>
  <DomainObject.Predmet.OstaliListFormatedWithAdress>
    <izvorni_sadrzaj>
      <item>Francisko Đurkin, Zagorsko Nas. 17, 49243 Oroslavje</item>
    </izvorni_sadrzaj>
    <derivirana_varijabla naziv="DomainObject.Predmet.OstaliListFormatedWithAdress_1">
      <item>Francisko Đurkin, Zagorsko Nas. 17, 49243 Oroslavje</item>
    </derivirana_varijabla>
  </DomainObject.Predmet.OstaliListFormatedWithAdress>
  <DomainObject.Predmet.OstaliListFormatedWithAdressOIB>
    <izvorni_sadrzaj>
      <item>Francisko Đurkin, OIB 04585399940, Zagorsko Nas. 17, 49243 Oroslavje</item>
    </izvorni_sadrzaj>
    <derivirana_varijabla naziv="DomainObject.Predmet.OstaliListFormatedWithAdressOIB_1">
      <item>Francisko Đurkin, OIB 04585399940, Zagorsko Nas. 17, 49243 Oroslavje</item>
    </derivirana_varijabla>
  </DomainObject.Predmet.OstaliListFormatedWithAdressOIB>
  <DomainObject.Predmet.OstaliListNazivFormated>
    <izvorni_sadrzaj>
      <item>Francisko Đurkin</item>
    </izvorni_sadrzaj>
    <derivirana_varijabla naziv="DomainObject.Predmet.OstaliListNazivFormated_1">
      <item>Francisko Đurkin</item>
    </derivirana_varijabla>
  </DomainObject.Predmet.OstaliListNazivFormated>
  <DomainObject.Predmet.OstaliListNazivFormatedOIB>
    <izvorni_sadrzaj>
      <item>Francisko Đurkin, OIB 04585399940</item>
    </izvorni_sadrzaj>
    <derivirana_varijabla naziv="DomainObject.Predmet.OstaliListNazivFormatedOIB_1">
      <item>Francisko Đurkin, OIB 04585399940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St-7800/2015-19</izvorni_sadrzaj>
    <derivirana_varijabla naziv="DomainObject.PoslovniBrojDokumenta_1">St-7800/2015-19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NETKANI TEKSTIL d.o.o.</izvorni_sadrzaj>
    <derivirana_varijabla naziv="DomainObject.Predmet.ProtustrankaIDrugi_1">NETKANI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NETKANI TEKSTIL d.o.o., OIB 72988508625, Zagorsko naselje 17, 49243 Oroslavje</izvorni_sadrzaj>
    <derivirana_varijabla naziv="DomainObject.Predmet.ProtustrankaIDrugiAdressOIB_1">NETKANI TEKSTIL d.o.o., OIB 72988508625, Zagorsko naselje 17,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St-7800/2015-16</izvorni_sadrzaj>
    <derivirana_varijabla naziv="DomainObject.Predmet.OdlukaRjesenje.Oznaka_1">St-7800/2015-16</derivirana_varijabla>
  </DomainObject.Predmet.OdlukaRjesenje.Oznaka>
  <DomainObject.Predmet.SudioniciListNaziv>
    <izvorni_sadrzaj>
      <item>FINA Regionalni centar Zagreb</item>
      <item>NETKANI TEKSTIL d.o.o.</item>
      <item>Francisko Đurkin</item>
    </izvorni_sadrzaj>
    <derivirana_varijabla naziv="DomainObject.Predmet.SudioniciListNaziv_1">
      <item>FINA Regionalni centar Zagreb</item>
      <item>NETKANI TEKSTIL d.o.o.</item>
      <item>Francisko Đurkin</item>
    </derivirana_varijabla>
  </DomainObject.Predmet.SudioniciListNaziv>
  <DomainObject.Predmet.SudioniciListAdressOIB>
    <izvorni_sadrzaj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izvorni_sadrzaj>
    <derivirana_varijabla naziv="DomainObject.Predmet.SudioniciListAdressOIB_1">
      <item>FINA Regionalni centar Zagreb, OIB 85821130368, Trg svibanjskih žrtava 1995. 1,10000 Zagreb</item>
      <item>NETKANI TEKSTIL d.o.o., OIB 72988508625, Zagorsko naselje 17,49243 Oroslavje</item>
      <item>Francisko Đurkin, OIB 04585399940, Zagorsko Nas. 17,49243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72988508625</item>
      <item>, OIB 04585399940</item>
    </izvorni_sadrzaj>
    <derivirana_varijabla naziv="DomainObject.Predmet.SudioniciListNazivOIB_1">
      <item>, OIB 85821130368</item>
      <item>, OIB 72988508625</item>
      <item>, OIB 04585399940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3159</properties:Characters>
  <properties:Lines>83</properties:Lines>
  <properties:Paragraphs>26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2018-06-14T09:54:00Z</dcterms:created>
  <dc:creator>Valentina Kranjčić</dc:creator>
  <cp:lastModifiedBy>Monika Grbac</cp:lastModifiedBy>
  <cp:lastPrinted>2018-06-14T10:49:00Z</cp:lastPrinted>
  <dcterms:modified xmlns:xsi="http://www.w3.org/2001/XMLSchema-instance" xsi:type="dcterms:W3CDTF">2018-06-14T10:50:00Z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St-7800/2015-19 / Odluka - Rješenje (st-7800-15.docx)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