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2f0c" w14:paraId="4e62f0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2640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640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640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640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640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640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St-7163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S.T.M. ULAGANJA d.o.o.</w:t>
      </w:r>
      <w:r w:rsid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Kaptol 21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4713D" w:rsidRPr="00E4713D"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080547301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43747490372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S.T.M. ULAGANJA d.o.o.</w:t>
      </w:r>
      <w:r w:rsid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3089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Kaptol 21</w:t>
      </w:r>
      <w:r w:rsidR="00C3089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30899" w:rsidRPr="00E4713D"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080547301</w:t>
      </w:r>
      <w:r w:rsidR="00C3089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30899" w:rsidRPr="00CC7B34"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43747490372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A6CF9" w:rsidP="00DE5400" w:rsidR="003A6CF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S.T.M. ULAGANJA d.o.o.</w:t>
      </w:r>
      <w:r w:rsid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3089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Kaptol 21</w:t>
      </w:r>
      <w:r w:rsidR="00C3089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30899" w:rsidRPr="00E4713D"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080547301</w:t>
      </w:r>
      <w:r w:rsidR="00C30899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30899" w:rsidRPr="00CC7B34">
        <w:t xml:space="preserve"> 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43747490372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05.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A1F20"/>
    <w:rsid w:val="003A6CF9"/>
    <w:rsid w:val="005833B8"/>
    <w:rsid w:val="00604F51"/>
    <w:rsid w:val="006F3DF5"/>
    <w:rsid w:val="00741848"/>
    <w:rsid w:val="007659BE"/>
    <w:rsid w:val="007E7B9C"/>
    <w:rsid w:val="009D1BD2"/>
    <w:rsid w:val="009F7260"/>
    <w:rsid w:val="00A15DB0"/>
    <w:rsid w:val="00A30373"/>
    <w:rsid w:val="00BE3395"/>
    <w:rsid w:val="00C2640F"/>
    <w:rsid w:val="00C30899"/>
    <w:rsid w:val="00C9607A"/>
    <w:rsid w:val="00CA6C01"/>
    <w:rsid w:val="00CC7B34"/>
    <w:rsid w:val="00D9161D"/>
    <w:rsid w:val="00DA38AC"/>
    <w:rsid w:val="00DC5843"/>
    <w:rsid w:val="00DE5400"/>
    <w:rsid w:val="00E4713D"/>
    <w:rsid w:val="00EC61CA"/>
    <w:rsid w:val="00F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3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303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303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303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3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303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303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303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7163</izvorni_sadrzaj>
    <derivirana_varijabla naziv="DomainObject.Predmet.Broj_1">7163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St-7163/2015</izvorni_sadrzaj>
    <derivirana_varijabla naziv="DomainObject.Predmet.OznakaBroj_1">St-7163/2015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S.T.M. ULAGANJA d.o.o.</izvorni_sadrzaj>
    <derivirana_varijabla naziv="DomainObject.Predmet.ProtustrankaFormated_1">  S.T.M. ULAGANJA d.o.o.</derivirana_varijabla>
  </DomainObject.Predmet.ProtustrankaFormated>
  <DomainObject.Predmet.ProtustrankaFormatedOIB>
    <izvorni_sadrzaj>  S.T.M. ULAGANJA d.o.o., OIB 43747490372</izvorni_sadrzaj>
    <derivirana_varijabla naziv="DomainObject.Predmet.ProtustrankaFormatedOIB_1">  S.T.M. ULAGANJA d.o.o., OIB 43747490372</derivirana_varijabla>
  </DomainObject.Predmet.ProtustrankaFormatedOIB>
  <DomainObject.Predmet.ProtustrankaFormatedWithAdress>
    <izvorni_sadrzaj> S.T.M. ULAGANJA d.o.o., Kaptol 21, 10000 Zagreb</izvorni_sadrzaj>
    <derivirana_varijabla naziv="DomainObject.Predmet.ProtustrankaFormatedWithAdress_1"> S.T.M. ULAGANJA d.o.o., Kaptol 21, 10000 Zagreb</derivirana_varijabla>
  </DomainObject.Predmet.ProtustrankaFormatedWithAdress>
  <DomainObject.Predmet.ProtustrankaFormatedWithAdressOIB>
    <izvorni_sadrzaj> S.T.M. ULAGANJA d.o.o., OIB 43747490372, Kaptol 21, 10000 Zagreb</izvorni_sadrzaj>
    <derivirana_varijabla naziv="DomainObject.Predmet.ProtustrankaFormatedWithAdressOIB_1"> S.T.M. ULAGANJA d.o.o., OIB 43747490372, Kaptol 21, 10000 Zagreb</derivirana_varijabla>
  </DomainObject.Predmet.ProtustrankaFormatedWithAdressOIB>
  <DomainObject.Predmet.ProtustrankaWithAdress>
    <izvorni_sadrzaj>S.T.M. ULAGANJA d.o.o. Kaptol 21, 10000 Zagreb</izvorni_sadrzaj>
    <derivirana_varijabla naziv="DomainObject.Predmet.ProtustrankaWithAdress_1">S.T.M. ULAGANJA d.o.o. Kaptol 21, 10000 Zagreb</derivirana_varijabla>
  </DomainObject.Predmet.ProtustrankaWithAdress>
  <DomainObject.Predmet.ProtustrankaWithAdressOIB>
    <izvorni_sadrzaj>S.T.M. ULAGANJA d.o.o., OIB 43747490372, Kaptol 21, 10000 Zagreb</izvorni_sadrzaj>
    <derivirana_varijabla naziv="DomainObject.Predmet.ProtustrankaWithAdressOIB_1">S.T.M. ULAGANJA d.o.o., OIB 43747490372, Kaptol 21, 10000 Zagreb</derivirana_varijabla>
  </DomainObject.Predmet.ProtustrankaWithAdressOIB>
  <DomainObject.Predmet.ProtustrankaNazivFormated>
    <izvorni_sadrzaj>S.T.M. ULAGANJA d.o.o.</izvorni_sadrzaj>
    <derivirana_varijabla naziv="DomainObject.Predmet.ProtustrankaNazivFormated_1">S.T.M. ULAGANJA d.o.o.</derivirana_varijabla>
  </DomainObject.Predmet.ProtustrankaNazivFormated>
  <DomainObject.Predmet.ProtustrankaNazivFormatedOIB>
    <izvorni_sadrzaj>S.T.M. ULAGANJA d.o.o., OIB 43747490372</izvorni_sadrzaj>
    <derivirana_varijabla naziv="DomainObject.Predmet.ProtustrankaNazivFormatedOIB_1">S.T.M. ULAGANJA d.o.o., OIB 43747490372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S.T.M. ULAGANJA d.o.o.</item>
    </izvorni_sadrzaj>
    <derivirana_varijabla naziv="DomainObject.Predmet.ProtuStrankaListFormated_1">
      <item>S.T.M. ULAGANJA d.o.o.</item>
    </derivirana_varijabla>
  </DomainObject.Predmet.ProtuStrankaListFormated>
  <DomainObject.Predmet.ProtuStrankaListFormatedOIB>
    <izvorni_sadrzaj>
      <item>S.T.M. ULAGANJA d.o.o., OIB 43747490372</item>
    </izvorni_sadrzaj>
    <derivirana_varijabla naziv="DomainObject.Predmet.ProtuStrankaListFormatedOIB_1">
      <item>S.T.M. ULAGANJA d.o.o., OIB 43747490372</item>
    </derivirana_varijabla>
  </DomainObject.Predmet.ProtuStrankaListFormatedOIB>
  <DomainObject.Predmet.ProtuStrankaListFormatedWithAdress>
    <izvorni_sadrzaj>
      <item>S.T.M. ULAGANJA d.o.o., Kaptol 21, 10000 Zagreb</item>
    </izvorni_sadrzaj>
    <derivirana_varijabla naziv="DomainObject.Predmet.ProtuStrankaListFormatedWithAdress_1">
      <item>S.T.M. ULAGANJA d.o.o., Kaptol 21, 10000 Zagreb</item>
    </derivirana_varijabla>
  </DomainObject.Predmet.ProtuStrankaListFormatedWithAdress>
  <DomainObject.Predmet.ProtuStrankaListFormatedWithAdressOIB>
    <izvorni_sadrzaj>
      <item>S.T.M. ULAGANJA d.o.o., OIB 43747490372, Kaptol 21, 10000 Zagreb</item>
    </izvorni_sadrzaj>
    <derivirana_varijabla naziv="DomainObject.Predmet.ProtuStrankaListFormatedWithAdressOIB_1">
      <item>S.T.M. ULAGANJA d.o.o., OIB 43747490372, Kaptol 21, 10000 Zagreb</item>
    </derivirana_varijabla>
  </DomainObject.Predmet.ProtuStrankaListFormatedWithAdressOIB>
  <DomainObject.Predmet.ProtuStrankaListNazivFormated>
    <izvorni_sadrzaj>
      <item>S.T.M. ULAGANJA d.o.o.</item>
    </izvorni_sadrzaj>
    <derivirana_varijabla naziv="DomainObject.Predmet.ProtuStrankaListNazivFormated_1">
      <item>S.T.M. ULAGANJA d.o.o.</item>
    </derivirana_varijabla>
  </DomainObject.Predmet.ProtuStrankaListNazivFormated>
  <DomainObject.Predmet.ProtuStrankaListNazivFormatedOIB>
    <izvorni_sadrzaj>
      <item>S.T.M. ULAGANJA d.o.o., OIB 43747490372</item>
    </izvorni_sadrzaj>
    <derivirana_varijabla naziv="DomainObject.Predmet.ProtuStrankaListNazivFormatedOIB_1">
      <item>S.T.M. ULAGANJA d.o.o., OIB 43747490372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S.T.M. ULAGANJA d.o.o.</izvorni_sadrzaj>
    <derivirana_varijabla naziv="DomainObject.Predmet.ProtustrankaIDrugi_1">S.T.M.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S.T.M. ULAGANJA d.o.o., OIB 43747490372, Kaptol 21, 10000 Zagreb</izvorni_sadrzaj>
    <derivirana_varijabla naziv="DomainObject.Predmet.ProtustrankaIDrugiAdressOIB_1">S.T.M. ULAGANJA d.o.o., OIB 43747490372, Kaptol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S.T.M. ULAGANJA d.o.o.</item>
    </izvorni_sadrzaj>
    <derivirana_varijabla naziv="DomainObject.Predmet.SudioniciListNaziv_1">
      <item>FINA Regionalni centar Zagreb</item>
      <item>S.T.M.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S.T.M. ULAGANJA d.o.o., OIB 43747490372, Kaptol 21,10000 Zagreb</item>
    </izvorni_sadrzaj>
    <derivirana_varijabla naziv="DomainObject.Predmet.SudioniciListAdressOIB_1">
      <item>FINA Regionalni centar Zagreb, OIB 85821130368, Trg svibanjskih žrtava 1995. 1,10000 Zagreb</item>
      <item>S.T.M. ULAGANJA d.o.o., OIB 43747490372, Kaptol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43747490372</item>
    </izvorni_sadrzaj>
    <derivirana_varijabla naziv="DomainObject.Predmet.SudioniciListNazivOIB_1">
      <item>, OIB 85821130368</item>
      <item>, OIB 43747490372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1816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2016-02-01T13:51:00Z</dcterms:created>
  <dc:creator>Ivan Turčić</dc:creator>
  <cp:lastModifiedBy>Slavica Sorić</cp:lastModifiedBy>
  <dcterms:modified xmlns:xsi="http://www.w3.org/2001/XMLSchema-instance" xsi:type="dcterms:W3CDTF">2016-02-05T08:34:00Z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